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d76a" w14:paraId="908d76a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8E52AB">
        <w:t>81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8E52AB">
        <w:t xml:space="preserve">SUPERIOR SPARTA d.o.o. za </w:t>
      </w:r>
      <w:r w:rsidR="00CD10F8">
        <w:t xml:space="preserve">usluge Zagreb, </w:t>
      </w:r>
      <w:r w:rsidR="008E52AB">
        <w:t>Puljska 1</w:t>
      </w:r>
      <w:r w:rsidR="00CD10F8">
        <w:t xml:space="preserve">, OIB </w:t>
      </w:r>
      <w:r w:rsidR="008E52AB">
        <w:t>7451926558</w:t>
      </w:r>
      <w:r w:rsidR="00CD10F8">
        <w:t>0, MBS 0</w:t>
      </w:r>
      <w:r w:rsidR="008E52AB">
        <w:t>80818300</w:t>
      </w:r>
      <w:r w:rsidR="00CD10F8">
        <w:t>,</w:t>
      </w:r>
      <w:r w:rsidR="00F73129">
        <w:t xml:space="preserve"> 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8E52AB">
        <w:t>SUPERIOR SPARTA d.o.o. za usluge Zagreb, Puljska 1, OIB 74519265580, MBS 080818300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284497" w:rsidR="0028449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9B5552">
        <w:t>Nikola Bojanić iz Osijeka, Bračka 179, OIB 32886956915.</w:t>
      </w:r>
    </w:p>
    <w:p w:rsidRDefault="009B5552" w:rsidP="009B5552" w:rsidR="009B5552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8E52AB">
        <w:t>SUPERIOR SPARTA d.o.o. za usluge Zagreb, Puljska 1, OIB 74519265580, MBS 080818300</w:t>
      </w:r>
      <w:r w:rsidR="00500035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</w:t>
      </w:r>
      <w:r w:rsidR="008E52AB">
        <w:t>31</w:t>
      </w:r>
      <w:r w:rsidR="006F107F">
        <w:t xml:space="preserve">. ožujka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1A1D15">
        <w:t>SUPERIOR SPARTA d.o.o.  Zagreb, Puljska 1, OIB 74519265580.</w:t>
      </w:r>
    </w:p>
    <w:p w:rsidRDefault="006F107F" w:rsidP="00B506CA" w:rsidR="006F107F">
      <w:pPr>
        <w:jc w:val="both"/>
      </w:pPr>
    </w:p>
    <w:p w:rsidRDefault="006F107F" w:rsidP="006F107F" w:rsidR="006F107F">
      <w:pPr>
        <w:pStyle w:val="Tijeloteksta"/>
        <w:ind w:firstLine="708"/>
      </w:pPr>
      <w:r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18</w:t>
      </w:r>
      <w:r w:rsidR="001A1D15">
        <w:t>81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7C0" w:rsidP="00F961D8" w:rsidR="00BA07C0">
      <w:r>
        <w:separator/>
      </w:r>
    </w:p>
  </w:endnote>
  <w:endnote w:id="0" w:type="continuationSeparator">
    <w:p w:rsidRDefault="00BA07C0" w:rsidP="00F961D8" w:rsidR="00BA0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7C0" w:rsidP="00F961D8" w:rsidR="00BA07C0">
      <w:r>
        <w:separator/>
      </w:r>
    </w:p>
  </w:footnote>
  <w:footnote w:id="0" w:type="continuationSeparator">
    <w:p w:rsidRDefault="00BA07C0" w:rsidP="00F961D8" w:rsidR="00BA0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BCA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1A1D15">
      <w:t>81</w:t>
    </w:r>
    <w:r w:rsidR="004115C3">
      <w:t>/16-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90BCA"/>
    <w:rsid w:val="000D0EBE"/>
    <w:rsid w:val="00133937"/>
    <w:rsid w:val="00136383"/>
    <w:rsid w:val="001A1D15"/>
    <w:rsid w:val="001C0834"/>
    <w:rsid w:val="001F7D2D"/>
    <w:rsid w:val="00210B9B"/>
    <w:rsid w:val="00212462"/>
    <w:rsid w:val="00215A7F"/>
    <w:rsid w:val="002362E5"/>
    <w:rsid w:val="0024194B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06B75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05AA"/>
    <w:rsid w:val="006E1352"/>
    <w:rsid w:val="006F107F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7E53E2"/>
    <w:rsid w:val="00805AA8"/>
    <w:rsid w:val="00822F78"/>
    <w:rsid w:val="00841740"/>
    <w:rsid w:val="008431F8"/>
    <w:rsid w:val="008A4A9C"/>
    <w:rsid w:val="008D4169"/>
    <w:rsid w:val="008D61A3"/>
    <w:rsid w:val="008E52AB"/>
    <w:rsid w:val="009108ED"/>
    <w:rsid w:val="009134B9"/>
    <w:rsid w:val="009628B3"/>
    <w:rsid w:val="009664E4"/>
    <w:rsid w:val="009910A5"/>
    <w:rsid w:val="009B5552"/>
    <w:rsid w:val="009B7829"/>
    <w:rsid w:val="009E1BBA"/>
    <w:rsid w:val="00A05CD3"/>
    <w:rsid w:val="00A42316"/>
    <w:rsid w:val="00A963B2"/>
    <w:rsid w:val="00AB5C50"/>
    <w:rsid w:val="00AB6233"/>
    <w:rsid w:val="00AC7D8D"/>
    <w:rsid w:val="00AE6F60"/>
    <w:rsid w:val="00AF2A3B"/>
    <w:rsid w:val="00B14445"/>
    <w:rsid w:val="00B35917"/>
    <w:rsid w:val="00B506CA"/>
    <w:rsid w:val="00B614E6"/>
    <w:rsid w:val="00B667BC"/>
    <w:rsid w:val="00BA07C0"/>
    <w:rsid w:val="00BC3AA6"/>
    <w:rsid w:val="00C071B1"/>
    <w:rsid w:val="00C137C0"/>
    <w:rsid w:val="00C16024"/>
    <w:rsid w:val="00C8124C"/>
    <w:rsid w:val="00C97427"/>
    <w:rsid w:val="00CA521D"/>
    <w:rsid w:val="00CC632A"/>
    <w:rsid w:val="00CD10F8"/>
    <w:rsid w:val="00CF1868"/>
    <w:rsid w:val="00CF6E65"/>
    <w:rsid w:val="00D12FDF"/>
    <w:rsid w:val="00D502C2"/>
    <w:rsid w:val="00D5361E"/>
    <w:rsid w:val="00D555AC"/>
    <w:rsid w:val="00D57066"/>
    <w:rsid w:val="00D90AB2"/>
    <w:rsid w:val="00DA4683"/>
    <w:rsid w:val="00DB41BA"/>
    <w:rsid w:val="00DD469F"/>
    <w:rsid w:val="00E424F1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St-1881/2016</izvorni_sadrzaj>
    <derivirana_varijabla naziv="DomainObject.Predmet.OznakaBroj_1">St-1881/2016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SPARTA d.o.o.</izvorni_sadrzaj>
    <derivirana_varijabla naziv="DomainObject.Predmet.ProtustrankaFormated_1">  SUPERIOR SPARTA d.o.o.</derivirana_varijabla>
  </DomainObject.Predmet.ProtustrankaFormated>
  <DomainObject.Predmet.ProtustrankaFormatedOIB>
    <izvorni_sadrzaj>  SUPERIOR SPARTA d.o.o., OIB 74519265580</izvorni_sadrzaj>
    <derivirana_varijabla naziv="DomainObject.Predmet.ProtustrankaFormatedOIB_1">  SUPERIOR SPARTA d.o.o., OIB 74519265580</derivirana_varijabla>
  </DomainObject.Predmet.ProtustrankaFormatedOIB>
  <DomainObject.Predmet.ProtustrankaFormatedWithAdress>
    <izvorni_sadrzaj> SUPERIOR SPARTA d.o.o., Puljska 1, 10000 Zagreb</izvorni_sadrzaj>
    <derivirana_varijabla naziv="DomainObject.Predmet.ProtustrankaFormatedWithAdress_1"> SUPERIOR SPARTA d.o.o., Puljska 1, 10000 Zagreb</derivirana_varijabla>
  </DomainObject.Predmet.ProtustrankaFormatedWithAdress>
  <DomainObject.Predmet.ProtustrankaFormatedWithAdressOIB>
    <izvorni_sadrzaj> SUPERIOR SPARTA d.o.o., OIB 74519265580, Puljska 1, 10000 Zagreb</izvorni_sadrzaj>
    <derivirana_varijabla naziv="DomainObject.Predmet.ProtustrankaFormatedWithAdressOIB_1"> SUPERIOR SPARTA d.o.o., OIB 74519265580, Puljska 1, 10000 Zagreb</derivirana_varijabla>
  </DomainObject.Predmet.ProtustrankaFormatedWithAdressOIB>
  <DomainObject.Predmet.ProtustrankaWithAdress>
    <izvorni_sadrzaj>SUPERIOR SPARTA d.o.o. Puljska 1, 10000 Zagreb</izvorni_sadrzaj>
    <derivirana_varijabla naziv="DomainObject.Predmet.ProtustrankaWithAdress_1">SUPERIOR SPARTA d.o.o. Puljska 1, 10000 Zagreb</derivirana_varijabla>
  </DomainObject.Predmet.ProtustrankaWithAdress>
  <DomainObject.Predmet.ProtustrankaWithAdressOIB>
    <izvorni_sadrzaj>SUPERIOR SPARTA d.o.o., OIB 74519265580, Puljska 1, 10000 Zagreb</izvorni_sadrzaj>
    <derivirana_varijabla naziv="DomainObject.Predmet.ProtustrankaWithAdressOIB_1">SUPERIOR SPARTA d.o.o., OIB 74519265580, Puljska 1, 10000 Zagreb</derivirana_varijabla>
  </DomainObject.Predmet.ProtustrankaWithAdressOIB>
  <DomainObject.Predmet.ProtustrankaNazivFormated>
    <izvorni_sadrzaj>SUPERIOR SPARTA d.o.o.</izvorni_sadrzaj>
    <derivirana_varijabla naziv="DomainObject.Predmet.ProtustrankaNazivFormated_1">SUPERIOR SPARTA d.o.o.</derivirana_varijabla>
  </DomainObject.Predmet.ProtustrankaNazivFormated>
  <DomainObject.Predmet.ProtustrankaNazivFormatedOIB>
    <izvorni_sadrzaj>SUPERIOR SPARTA d.o.o., OIB 74519265580</izvorni_sadrzaj>
    <derivirana_varijabla naziv="DomainObject.Predmet.ProtustrankaNazivFormatedOIB_1">SUPERIOR SPARTA d.o.o., OIB 74519265580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SPARTA d.o.o.</item>
    </izvorni_sadrzaj>
    <derivirana_varijabla naziv="DomainObject.Predmet.ProtuStrankaListFormated_1">
      <item>SUPERIOR SPARTA d.o.o.</item>
    </derivirana_varijabla>
  </DomainObject.Predmet.ProtuStrankaListFormated>
  <DomainObject.Predmet.ProtuStrankaListFormatedOIB>
    <izvorni_sadrzaj>
      <item>SUPERIOR SPARTA d.o.o., OIB 74519265580</item>
    </izvorni_sadrzaj>
    <derivirana_varijabla naziv="DomainObject.Predmet.ProtuStrankaListFormatedOIB_1">
      <item>SUPERIOR SPARTA d.o.o., OIB 74519265580</item>
    </derivirana_varijabla>
  </DomainObject.Predmet.ProtuStrankaListFormatedOIB>
  <DomainObject.Predmet.ProtuStrankaListFormatedWithAdress>
    <izvorni_sadrzaj>
      <item>SUPERIOR SPARTA d.o.o., Puljska 1, 10000 Zagreb</item>
    </izvorni_sadrzaj>
    <derivirana_varijabla naziv="DomainObject.Predmet.ProtuStrankaListFormatedWithAdress_1">
      <item>SUPERIOR SPARTA d.o.o., Puljska 1, 10000 Zagreb</item>
    </derivirana_varijabla>
  </DomainObject.Predmet.ProtuStrankaListFormatedWithAdress>
  <DomainObject.Predmet.ProtuStrankaListFormatedWithAdressOIB>
    <izvorni_sadrzaj>
      <item>SUPERIOR SPARTA d.o.o., OIB 74519265580, Puljska 1, 10000 Zagreb</item>
    </izvorni_sadrzaj>
    <derivirana_varijabla naziv="DomainObject.Predmet.ProtuStrankaListFormatedWithAdressOIB_1">
      <item>SUPERIOR SPARTA d.o.o., OIB 74519265580, Puljska 1, 10000 Zagreb</item>
    </derivirana_varijabla>
  </DomainObject.Predmet.ProtuStrankaListFormatedWithAdressOIB>
  <DomainObject.Predmet.ProtuStrankaListNazivFormated>
    <izvorni_sadrzaj>
      <item>SUPERIOR SPARTA d.o.o.</item>
    </izvorni_sadrzaj>
    <derivirana_varijabla naziv="DomainObject.Predmet.ProtuStrankaListNazivFormated_1">
      <item>SUPERIOR SPARTA d.o.o.</item>
    </derivirana_varijabla>
  </DomainObject.Predmet.ProtuStrankaListNazivFormated>
  <DomainObject.Predmet.ProtuStrankaListNazivFormatedOIB>
    <izvorni_sadrzaj>
      <item>SUPERIOR SPARTA d.o.o., OIB 74519265580</item>
    </izvorni_sadrzaj>
    <derivirana_varijabla naziv="DomainObject.Predmet.ProtuStrankaListNazivFormatedOIB_1">
      <item>SUPERIOR SPARTA d.o.o., OIB 74519265580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SPARTA d.o.o.</izvorni_sadrzaj>
    <derivirana_varijabla naziv="DomainObject.Predmet.ProtustrankaIDrugi_1">SUPERIOR SPARTA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SPARTA d.o.o., OIB 74519265580, Puljska 1, 10000 Zagreb</izvorni_sadrzaj>
    <derivirana_varijabla naziv="DomainObject.Predmet.ProtustrankaIDrugiAdressOIB_1">SUPERIOR SPARTA d.o.o., OIB 74519265580,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SPARTA d.o.o.</item>
      <item>FINA Regionalni centar Zagreb</item>
    </izvorni_sadrzaj>
    <derivirana_varijabla naziv="DomainObject.Predmet.SudioniciListNaziv_1">
      <item>SUPERIOR SPARTA d.o.o.</item>
      <item>FINA Regionalni centar Zagreb</item>
    </derivirana_varijabla>
  </DomainObject.Predmet.SudioniciListNaziv>
  <DomainObject.Predmet.SudioniciListAdressOIB>
    <izvorni_sadrzaj>
      <item>SUPERIOR SPARTA d.o.o., OIB 74519265580, Puljska 1,10000 Zagreb</item>
      <item>FINA Regionalni centar Zagreb, OIB 85821130368, Trg svibanjskih žrtava 1995. br. 1,10000 Zagreb</item>
    </izvorni_sadrzaj>
    <derivirana_varijabla naziv="DomainObject.Predmet.SudioniciListAdressOIB_1">
      <item>SUPERIOR SPARTA d.o.o., OIB 74519265580, Puljska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74519265580</item>
      <item>, OIB 85821130368</item>
    </izvorni_sadrzaj>
    <derivirana_varijabla naziv="DomainObject.Predmet.SudioniciListNazivOIB_1">
      <item>, OIB 74519265580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52BC1-0E34-42F4-8402-F4FFA2764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2257</properties:Characters>
  <properties:Lines>88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2016-08-30T05:56:00Z</dcterms:created>
  <dc:creator>Darija Miličević</dc:creator>
  <cp:lastModifiedBy>Darija Miličević</cp:lastModifiedBy>
  <cp:lastPrinted>2016-10-12T10:52:00Z</cp:lastPrinted>
  <dcterms:modified xmlns:xsi="http://www.w3.org/2001/XMLSchema-instance" xsi:type="dcterms:W3CDTF">2016-10-12T10:53:00Z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