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92a5" w14:paraId="45392a5" w:rsidRDefault="00763D99" w:rsidP="00763D99" w:rsidR="00763D99">
      <w:pPr>
        <w:spacing w:after="0"/>
        <w15:collapsed w:val="false"/>
        <w:rPr>
          <w:bCs/>
        </w:rPr>
      </w:pPr>
      <w:bookmarkStart w:name="_GoBack" w:id="0"/>
      <w:bookmarkEnd w:id="0"/>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5" id="0">
                      <a:hlinkClick r:id="rId10"/>
                    </pic:cNvPr>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63D99" w:rsidP="00763D99" w:rsidR="00763D99">
      <w:pPr>
        <w:spacing w:after="0"/>
      </w:pPr>
    </w:p>
    <w:p w:rsidRDefault="00763D99" w:rsidP="00763D99" w:rsidR="00763D99">
      <w:pPr>
        <w:spacing w:after="0"/>
        <w:ind w:firstLine="720"/>
        <w:rPr>
          <w:b/>
        </w:rPr>
      </w:pPr>
    </w:p>
    <w:p w:rsidRDefault="00763D99" w:rsidP="00763D99" w:rsidR="00763D99">
      <w:pPr>
        <w:spacing w:after="0"/>
        <w:ind w:firstLine="720"/>
        <w:rPr>
          <w:b/>
        </w:rPr>
      </w:pPr>
    </w:p>
    <w:p w:rsidRDefault="00763D99" w:rsidP="00763D99" w:rsidR="00763D99">
      <w:pPr>
        <w:spacing w:after="0"/>
        <w:rPr>
          <w:b/>
        </w:rPr>
      </w:pPr>
      <w:r>
        <w:rPr>
          <w:b/>
        </w:rPr>
        <w:t xml:space="preserve">       REPUBLIKA HRVATSKA</w:t>
      </w:r>
    </w:p>
    <w:p w:rsidRDefault="00763D99" w:rsidP="00763D99" w:rsidR="00763D99">
      <w:pPr>
        <w:spacing w:after="0"/>
        <w:rPr>
          <w:b/>
        </w:rPr>
      </w:pPr>
      <w:r>
        <w:t>TRGOVAČKI SUD U VARAŽDINU</w:t>
      </w:r>
    </w:p>
    <w:p w:rsidRDefault="00763D99" w:rsidP="00763D99" w:rsidR="00763D99">
      <w:pPr>
        <w:spacing w:after="0"/>
      </w:pPr>
      <w:r>
        <w:t xml:space="preserve">                 Braće Radića 2</w:t>
      </w:r>
    </w:p>
    <w:p w:rsidRDefault="00763D99" w:rsidP="00763D99" w:rsidR="00763D99">
      <w:pPr>
        <w:spacing w:after="0"/>
      </w:pPr>
    </w:p>
    <w:p w:rsidRDefault="00763D99" w:rsidP="00763D99" w:rsidR="00763D99">
      <w:pPr>
        <w:spacing w:after="0"/>
      </w:pPr>
    </w:p>
    <w:p w:rsidRDefault="00763D99" w:rsidP="00763D99" w:rsidR="00763D99">
      <w:pPr>
        <w:spacing w:after="0"/>
      </w:pPr>
    </w:p>
    <w:p w:rsidRDefault="00763D99" w:rsidP="00763D99" w:rsidR="00763D99">
      <w:pPr>
        <w:spacing w:after="0"/>
      </w:pPr>
    </w:p>
    <w:p w:rsidRDefault="00763D99" w:rsidP="00763D99" w:rsidR="00763D99">
      <w:pPr>
        <w:spacing w:after="0"/>
      </w:pPr>
    </w:p>
    <w:p w:rsidRDefault="00763D99" w:rsidP="00763D99" w:rsidR="00763D99">
      <w:pPr>
        <w:pStyle w:val="Bezproreda"/>
        <w:jc w:val="center"/>
      </w:pPr>
      <w:r>
        <w:t>R E P U B L I K A    H R V A T S K A</w:t>
      </w:r>
    </w:p>
    <w:p w:rsidRDefault="00763D99" w:rsidP="00763D99" w:rsidR="00763D99">
      <w:pPr>
        <w:pStyle w:val="Bezproreda"/>
        <w:jc w:val="center"/>
      </w:pPr>
    </w:p>
    <w:p w:rsidRDefault="00763D99" w:rsidP="00763D99" w:rsidR="00763D99">
      <w:pPr>
        <w:pStyle w:val="Bezproreda"/>
        <w:jc w:val="center"/>
      </w:pPr>
      <w:r>
        <w:t>R J E Š E NJ E</w:t>
      </w:r>
    </w:p>
    <w:p w:rsidRDefault="00763D99" w:rsidP="00763D99" w:rsidR="00763D99">
      <w:pPr>
        <w:pStyle w:val="Bezproreda"/>
        <w:jc w:val="center"/>
        <w:rPr>
          <w:b/>
        </w:rPr>
      </w:pPr>
    </w:p>
    <w:p w:rsidRDefault="00763D99" w:rsidP="00763D99" w:rsidR="00763D99">
      <w:pPr>
        <w:pStyle w:val="Bezproreda"/>
        <w:jc w:val="both"/>
      </w:pPr>
    </w:p>
    <w:p w:rsidRDefault="00763D99" w:rsidP="00763D99" w:rsidR="00763D99">
      <w:pPr>
        <w:pStyle w:val="Bezproreda"/>
        <w:ind w:firstLine="708"/>
        <w:jc w:val="both"/>
        <w:rPr>
          <w:lang w:eastAsia="en-US"/>
        </w:rPr>
      </w:pPr>
      <w:r>
        <w:t>Trgovački sud u Varaždinu, po sucu toga suda Jasni Lekić, kao stečajnom sucu, u stečajnom predmetu u povodu prijedloga predlagatelja FINANCIJSKA AGENCIJA Regionalni centar Zagreb, Podružnica Varaždin, A. Cesarca 2, protiv dužnika POSLOVANJE PLUS društvo s ograničenom odgovornošću za proizvodnju, trgovinu, usluge i turistička agencija, skraćena tvrtka POSLOVANJE PLUS d.o.o. Jalkovec, Varaždinska ulica, 1. odvojak 11, MBS: 060128104, OIB: 37253644522, radi otvaranja stečajnog postupka nad dužnikom, dana 26. kolovoza 2016. godine,</w:t>
      </w:r>
    </w:p>
    <w:p w:rsidRDefault="00763D99" w:rsidP="00763D99" w:rsidR="00763D99">
      <w:pPr>
        <w:pStyle w:val="Bezproreda"/>
        <w:ind w:firstLine="708"/>
        <w:jc w:val="both"/>
      </w:pPr>
    </w:p>
    <w:p w:rsidRDefault="00763D99" w:rsidP="00763D99" w:rsidR="00763D99">
      <w:pPr>
        <w:pStyle w:val="Bezproreda"/>
        <w:jc w:val="both"/>
      </w:pPr>
    </w:p>
    <w:p w:rsidRDefault="00763D99" w:rsidP="00763D99" w:rsidR="00763D99">
      <w:pPr>
        <w:pStyle w:val="Bezproreda"/>
        <w:jc w:val="center"/>
      </w:pPr>
      <w:r>
        <w:t>r i j e š i o    j e</w:t>
      </w:r>
    </w:p>
    <w:p w:rsidRDefault="00763D99" w:rsidP="00763D99" w:rsidR="00763D99">
      <w:pPr>
        <w:pStyle w:val="Bezproreda"/>
        <w:jc w:val="center"/>
      </w:pPr>
    </w:p>
    <w:p w:rsidRDefault="00763D99" w:rsidP="00763D99" w:rsidR="00763D99">
      <w:pPr>
        <w:pStyle w:val="Bezproreda"/>
        <w:jc w:val="both"/>
      </w:pPr>
    </w:p>
    <w:p w:rsidRDefault="00763D99" w:rsidP="00763D99" w:rsidR="00763D99">
      <w:pPr>
        <w:pStyle w:val="Bezproreda"/>
        <w:ind w:firstLine="708"/>
        <w:jc w:val="both"/>
      </w:pPr>
      <w:r>
        <w:t>Prekida se postupak po prijedlogu predlagatelja Financijske agencije Regionalni centar Zagreb, Podružnica Varaždin, Augusta Cesarca 2, Varaždin od 11.8.2016., radi otvaranja stečajnog postupka nad dužnikom POSLOVANJE PLUS d.o.o. Jalkovec, Varaždinska ulica, 1. odvojak 11, OIB: 37253644522, do pravomoćnog okončanja postupka pod brojem 7 St-868/16 podnositelja zahtjeva POSLOVANJE PLUS d.o.o. Jalkovec podnijetog sudu 10.6.2016.</w:t>
      </w:r>
    </w:p>
    <w:p w:rsidRDefault="00763D99" w:rsidP="00763D99" w:rsidR="00763D99">
      <w:pPr>
        <w:pStyle w:val="Bezproreda"/>
        <w:ind w:firstLine="708"/>
        <w:jc w:val="both"/>
      </w:pPr>
    </w:p>
    <w:p w:rsidRDefault="00763D99" w:rsidP="00763D99" w:rsidR="00763D99">
      <w:pPr>
        <w:pStyle w:val="Bezproreda"/>
        <w:jc w:val="center"/>
      </w:pPr>
      <w:r>
        <w:t>Obrazloženje</w:t>
      </w:r>
    </w:p>
    <w:p w:rsidRDefault="00763D99" w:rsidP="00763D99" w:rsidR="00763D99">
      <w:pPr>
        <w:pStyle w:val="Bezproreda"/>
        <w:jc w:val="center"/>
      </w:pPr>
    </w:p>
    <w:p w:rsidRDefault="00763D99" w:rsidP="00763D99" w:rsidR="00763D99">
      <w:pPr>
        <w:pStyle w:val="Bezproreda"/>
        <w:jc w:val="both"/>
      </w:pPr>
    </w:p>
    <w:p w:rsidRDefault="00763D99" w:rsidP="00763D99" w:rsidR="00763D99">
      <w:pPr>
        <w:pStyle w:val="Bezproreda"/>
        <w:jc w:val="both"/>
      </w:pPr>
      <w:r>
        <w:rPr>
          <w:b/>
        </w:rPr>
        <w:tab/>
      </w:r>
      <w:r>
        <w:t>Predlagatelj je podnio ovome sudu prijedlog za otvaranje stečajnog postupka nad dužnikom navodeći da je na dan 10.8.2016. dužnik u Očevidniku redoslijeda osnova za plaćanje imao evidentirane neizvršene osnove za plaćanje u neprekinutom razdoblju od 120 dana u ukupnom iznosu od 470.100,52 kn.</w:t>
      </w:r>
    </w:p>
    <w:p w:rsidRDefault="00763D99" w:rsidP="00763D99" w:rsidR="00763D99">
      <w:pPr>
        <w:pStyle w:val="Bezproreda"/>
        <w:jc w:val="both"/>
      </w:pPr>
    </w:p>
    <w:p w:rsidRDefault="00763D99" w:rsidP="00763D99" w:rsidR="00763D99">
      <w:pPr>
        <w:pStyle w:val="Bezproreda"/>
        <w:jc w:val="both"/>
      </w:pPr>
      <w:r>
        <w:tab/>
        <w:t>Uvidom u spis ovog suda broj 7 St-868/16 sud je utvrdio da je dana 10.6.2016. ovome sudu podnesen prijedlog dužnika POSLOVANJE PLUS d.o.o. Jalkovec za pokretanjem predstečajnog postupka pod brojem 7 St-868/16.</w:t>
      </w:r>
    </w:p>
    <w:p w:rsidRDefault="00763D99" w:rsidP="00763D99" w:rsidR="00763D99">
      <w:pPr>
        <w:pStyle w:val="Bezproreda"/>
        <w:jc w:val="both"/>
      </w:pPr>
    </w:p>
    <w:p w:rsidRDefault="00763D99" w:rsidP="00763D99" w:rsidR="00763D99">
      <w:pPr>
        <w:pStyle w:val="Bezproreda"/>
        <w:jc w:val="both"/>
      </w:pPr>
      <w:r>
        <w:lastRenderedPageBreak/>
        <w:tab/>
        <w:t xml:space="preserve">Slijedom navedenog, valjalo je ovaj postupak prekinuti temeljem odredbe članka 115. st. 2. Stečajnog zakona (N.N. 71/15). </w:t>
      </w:r>
    </w:p>
    <w:p w:rsidRDefault="00763D99" w:rsidP="00763D99" w:rsidR="00763D99">
      <w:pPr>
        <w:pStyle w:val="Bezproreda"/>
        <w:jc w:val="both"/>
      </w:pPr>
    </w:p>
    <w:p w:rsidRDefault="00763D99" w:rsidP="00763D99" w:rsidR="00763D99">
      <w:pPr>
        <w:pStyle w:val="Bezproreda"/>
        <w:jc w:val="both"/>
      </w:pPr>
    </w:p>
    <w:p w:rsidRDefault="00763D99" w:rsidP="00763D99" w:rsidR="00763D99">
      <w:pPr>
        <w:tabs>
          <w:tab w:pos="270" w:val="left"/>
          <w:tab w:pos="708" w:val="left"/>
          <w:tab w:pos="1416" w:val="left"/>
          <w:tab w:pos="2124" w:val="left"/>
          <w:tab w:pos="2832" w:val="left"/>
          <w:tab w:pos="6480" w:val="left"/>
        </w:tabs>
        <w:jc w:val="both"/>
      </w:pPr>
      <w:r>
        <w:tab/>
      </w:r>
      <w:r>
        <w:tab/>
      </w:r>
    </w:p>
    <w:p w:rsidRDefault="00763D99" w:rsidP="00763D99" w:rsidR="00763D99">
      <w:pPr>
        <w:tabs>
          <w:tab w:pos="270" w:val="left"/>
          <w:tab w:pos="708" w:val="left"/>
          <w:tab w:pos="1416" w:val="left"/>
          <w:tab w:pos="2124" w:val="left"/>
          <w:tab w:pos="2832" w:val="left"/>
          <w:tab w:pos="6480" w:val="left"/>
        </w:tabs>
        <w:jc w:val="both"/>
      </w:pPr>
      <w:r>
        <w:tab/>
      </w:r>
      <w:r>
        <w:tab/>
      </w:r>
      <w:r>
        <w:tab/>
      </w:r>
      <w:r>
        <w:tab/>
      </w:r>
      <w:r>
        <w:tab/>
        <w:t>U Varaždinu, 26. kolovoza 2016. godine</w:t>
      </w:r>
    </w:p>
    <w:p w:rsidRDefault="00763D99" w:rsidP="00763D99" w:rsidR="00763D99">
      <w:pPr>
        <w:tabs>
          <w:tab w:pos="270" w:val="left"/>
          <w:tab w:pos="708" w:val="left"/>
          <w:tab w:pos="1416" w:val="left"/>
          <w:tab w:pos="2124" w:val="left"/>
          <w:tab w:pos="2832" w:val="left"/>
          <w:tab w:pos="6480" w:val="left"/>
        </w:tabs>
        <w:jc w:val="both"/>
      </w:pPr>
    </w:p>
    <w:p w:rsidRDefault="00763D99" w:rsidP="00763D99" w:rsidR="00763D99">
      <w:pPr>
        <w:tabs>
          <w:tab w:pos="270" w:val="left"/>
          <w:tab w:pos="708" w:val="left"/>
          <w:tab w:pos="1416" w:val="left"/>
          <w:tab w:pos="2124" w:val="left"/>
          <w:tab w:pos="2832" w:val="left"/>
          <w:tab w:pos="6480" w:val="left"/>
        </w:tabs>
        <w:jc w:val="both"/>
      </w:pPr>
    </w:p>
    <w:p w:rsidRDefault="00763D99" w:rsidP="00763D99" w:rsidR="00763D99">
      <w:pPr>
        <w:ind w:firstLine="720"/>
        <w:jc w:val="center"/>
        <w:outlineLvl w:val="0"/>
      </w:pPr>
      <w:r>
        <w:tab/>
      </w:r>
      <w:r>
        <w:tab/>
      </w:r>
      <w:r>
        <w:tab/>
      </w:r>
      <w:r>
        <w:tab/>
      </w:r>
      <w:r>
        <w:tab/>
        <w:t xml:space="preserve">           STEČAJNI SUDAC:</w:t>
      </w:r>
    </w:p>
    <w:p w:rsidRDefault="00763D99" w:rsidP="00763D99" w:rsidR="00763D99">
      <w:pPr>
        <w:ind w:firstLine="720"/>
        <w:jc w:val="center"/>
        <w:outlineLvl w:val="0"/>
      </w:pPr>
      <w:r>
        <w:t xml:space="preserve">                                                                     Jasna Lekić</w:t>
      </w:r>
    </w:p>
    <w:p w:rsidRDefault="00763D99" w:rsidP="00763D99" w:rsidR="00763D99">
      <w:pPr>
        <w:outlineLvl w:val="0"/>
      </w:pPr>
    </w:p>
    <w:p w:rsidRDefault="00763D99" w:rsidP="00763D99" w:rsidR="00763D99">
      <w:pPr>
        <w:ind w:firstLine="720"/>
        <w:jc w:val="both"/>
        <w:outlineLvl w:val="0"/>
      </w:pPr>
      <w:r>
        <w:t xml:space="preserve">                                                                       </w:t>
      </w:r>
    </w:p>
    <w:p w:rsidRDefault="00763D99" w:rsidP="00763D99" w:rsidR="00763D99">
      <w:pPr>
        <w:tabs>
          <w:tab w:pos="270" w:val="left"/>
          <w:tab w:pos="708" w:val="left"/>
          <w:tab w:pos="1416" w:val="left"/>
          <w:tab w:pos="2124" w:val="left"/>
          <w:tab w:pos="2832" w:val="left"/>
          <w:tab w:pos="6480" w:val="left"/>
        </w:tabs>
        <w:jc w:val="both"/>
        <w:rPr>
          <w:b/>
          <w:u w:val="single"/>
        </w:rPr>
      </w:pPr>
    </w:p>
    <w:p w:rsidRDefault="00763D99" w:rsidP="00763D99" w:rsidR="00763D99">
      <w:r>
        <w:t>POUKA O PRAVNOM LIJEKU:</w:t>
      </w:r>
    </w:p>
    <w:p w:rsidRDefault="00763D99" w:rsidP="00763D99" w:rsidR="00763D99">
      <w:pPr>
        <w:ind w:firstLine="708"/>
        <w:jc w:val="both"/>
      </w:pPr>
      <w:r>
        <w:t xml:space="preserve">Protiv ovoga rješenja dopuštena je žalba u roku od 8 dana. Žalba se podnosi u tri primjerka ovome sudu, a o njoj odlučuje Visoki trgovački sud Republike Hrvatske. </w:t>
      </w:r>
    </w:p>
    <w:p w:rsidRDefault="00763D99" w:rsidP="00763D99" w:rsidR="00763D99">
      <w:pPr>
        <w:pStyle w:val="Bezproreda"/>
        <w:rPr>
          <w:rFonts w:hAnsi="Calibri" w:ascii="Calibri"/>
          <w:sz w:val="22"/>
          <w:szCs w:val="22"/>
        </w:rPr>
      </w:pPr>
    </w:p>
    <w:p w:rsidRDefault="00763D99" w:rsidP="00763D99" w:rsidR="00763D99">
      <w:pPr>
        <w:pStyle w:val="Bezproreda"/>
      </w:pPr>
    </w:p>
    <w:p w:rsidRDefault="00763D99" w:rsidP="00763D99" w:rsidR="00763D99">
      <w:pPr>
        <w:pStyle w:val="Bezproreda"/>
      </w:pPr>
    </w:p>
    <w:p w:rsidRDefault="00763D99" w:rsidP="00763D99" w:rsidR="00763D99">
      <w:pPr>
        <w:pStyle w:val="Bezproreda"/>
      </w:pPr>
      <w:r>
        <w:t xml:space="preserve">DNA: 1. predlagatelj Financijska agencija, Regionalni centar Zagreb, Podružnica Varaždin, </w:t>
      </w:r>
    </w:p>
    <w:p w:rsidRDefault="00763D99" w:rsidP="00763D99" w:rsidR="00763D99">
      <w:pPr>
        <w:pStyle w:val="Bezproreda"/>
      </w:pPr>
      <w:r>
        <w:t xml:space="preserve">               Augusta Cesarca 2, 42000 Varaždin</w:t>
      </w:r>
    </w:p>
    <w:p w:rsidRDefault="00763D99" w:rsidP="00763D99" w:rsidR="00763D99">
      <w:pPr>
        <w:pStyle w:val="Bezproreda"/>
      </w:pPr>
      <w:r>
        <w:t xml:space="preserve">           2. E-Oglasna ploča ovoga suda</w:t>
      </w:r>
    </w:p>
    <w:p w:rsidRDefault="003D0D42" w:rsidP="00763D99" w:rsidR="00DA0242">
      <w:pPr>
        <w:tabs>
          <w:tab w:pos="270" w:val="left"/>
          <w:tab w:pos="708" w:val="left"/>
          <w:tab w:pos="1416" w:val="left"/>
          <w:tab w:pos="2124" w:val="left"/>
          <w:tab w:pos="2832" w:val="left"/>
          <w:tab w:pos="6480" w:val="left"/>
        </w:tabs>
        <w:jc w:val="both"/>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D42" w:rsidP="00537B78" w:rsidR="003D0D42">
      <w:r>
        <w:separator/>
      </w:r>
    </w:p>
  </w:endnote>
  <w:endnote w:id="0" w:type="continuationSeparator">
    <w:p w:rsidRDefault="003D0D42" w:rsidP="00537B78" w:rsidR="003D0D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D42" w:rsidP="00537B78" w:rsidR="003D0D42">
      <w:r>
        <w:separator/>
      </w:r>
    </w:p>
  </w:footnote>
  <w:footnote w:id="0" w:type="continuationSeparator">
    <w:p w:rsidRDefault="003D0D42" w:rsidP="00537B78" w:rsidR="003D0D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D4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3D99"/>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8F7B58"/>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31921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St-971/2016-3</izvorni_sadrzaj>
    <derivirana_varijabla naziv="DomainObject.Oznaka_1">St-971/2016-3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10.06.2016. podnesen prijedlog dužnika za pokretanje skraćenog  predstečajnog postupka a isti ja zaprimljen pod brojem 
7 St-868/16</izvorni_sadrzaj>
    <derivirana_varijabla naziv="DomainObject.Predmet.PrimjedbaSuca_1">10.06.2016. podnesen prijedlog dužnika za pokretanje skraćenog  predstečajnog postupka a isti ja zaprimljen pod brojem 
7 St-868/16</derivirana_varijabla>
  </DomainObject.Predmet.PrimjedbaSuca>
  <DomainObject.Predmet.PrimjedbaUpisnicara>
    <izvorni_sadrzaj/>
    <derivirana_varijabla naziv="DomainObject.Predmet.PrimjedbaUpisnicara_1"/>
  </DomainObject.Predmet.PrimjedbaUpisnicara>
  <DomainObject.Predmet.ProtustrankaFormated>
    <izvorni_sadrzaj>  POSLOVANJE PLUS društvo s ograničenom odgovornošću za proizvodnju, trgovinu, usluge i turistička agencija</izvorni_sadrzaj>
    <derivirana_varijabla naziv="DomainObject.Predmet.ProtustrankaFormated_1">  POSLOVANJE PLUS društvo s ograničenom odgovornošću za proizvodnju, trgovinu, usluge i turistička agencija</derivirana_varijabla>
  </DomainObject.Predmet.ProtustrankaFormated>
  <DomainObject.Predmet.ProtustrankaFormatedOIB>
    <izvorni_sadrzaj>  POSLOVANJE PLUS društvo s ograničenom odgovornošću za proizvodnju, trgovinu, usluge i turistička agencija, OIB 37253644522</izvorni_sadrzaj>
    <derivirana_varijabla naziv="DomainObject.Predmet.ProtustrankaFormatedOIB_1">  POSLOVANJE PLUS društvo s ograničenom odgovornošću za proizvodnju, trgovinu, usluge i turistička agencija, OIB 37253644522</derivirana_varijabla>
  </DomainObject.Predmet.ProtustrankaFormatedOIB>
  <DomainObject.Predmet.ProtustrankaFormatedWithAdress>
    <izvorni_sadrzaj> POSLOVANJE PLUS društvo s ograničenom odgovornošću za proizvodnju, trgovinu, usluge i turistička agencija, Varaždinska ulica, 1. odvojak 11, 42000 Jalkovec</izvorni_sadrzaj>
    <derivirana_varijabla naziv="DomainObject.Predmet.ProtustrankaFormatedWithAdress_1"> POSLOVANJE PLUS društvo s ograničenom odgovornošću za proizvodnju, trgovinu, usluge i turistička agencija, Varaždinska ulica, 1. odvojak 11, 42000 Jalkovec</derivirana_varijabla>
  </DomainObject.Predmet.ProtustrankaFormatedWithAdress>
  <DomainObject.Predmet.ProtustrankaFormatedWithAdressOIB>
    <izvorni_sadrzaj> POSLOVANJE PLUS društvo s ograničenom odgovornošću za proizvodnju, trgovinu, usluge i turistička agencija, OIB 37253644522, Varaždinska ulica, 1. odvojak 11, 42000 Jalkovec</izvorni_sadrzaj>
    <derivirana_varijabla naziv="DomainObject.Predmet.ProtustrankaFormatedWithAdressOIB_1"> POSLOVANJE PLUS društvo s ograničenom odgovornošću za proizvodnju, trgovinu, usluge i turistička agencija, OIB 37253644522, Varaždinska ulica, 1. odvojak 11, 42000 Jalkovec</derivirana_varijabla>
  </DomainObject.Predmet.ProtustrankaFormatedWithAdressOIB>
  <DomainObject.Predmet.ProtustrankaWithAdress>
    <izvorni_sadrzaj>POSLOVANJE PLUS društvo s ograničenom odgovornošću za proizvodnju, trgovinu, usluge i turistička agencija Varaždinska ulica, 1. odvojak 11, 42000 Jalkovec</izvorni_sadrzaj>
    <derivirana_varijabla naziv="DomainObject.Predmet.ProtustrankaWithAdress_1">POSLOVANJE PLUS društvo s ograničenom odgovornošću za proizvodnju, trgovinu, usluge i turistička agencija Varaždinska ulica, 1. odvojak 11, 42000 Jalkovec</derivirana_varijabla>
  </DomainObject.Predmet.ProtustrankaWithAdress>
  <DomainObject.Predmet.ProtustrankaWithAdressOIB>
    <izvorni_sadrzaj>POSLOVANJE PLUS društvo s ograničenom odgovornošću za proizvodnju, trgovinu, usluge i turistička agencija, OIB 37253644522, Varaždinska ulica, 1. odvojak 11, 42000 Jalkovec</izvorni_sadrzaj>
    <derivirana_varijabla naziv="DomainObject.Predmet.ProtustrankaWithAdressOIB_1">POSLOVANJE PLUS društvo s ograničenom odgovornošću za proizvodnju, trgovinu, usluge i turistička agencija, OIB 37253644522, Varaždinska ulica, 1. odvojak 11, 42000 Jalkovec</derivirana_varijabla>
  </DomainObject.Predmet.ProtustrankaWithAdressOIB>
  <DomainObject.Predmet.ProtustrankaNazivFormated>
    <izvorni_sadrzaj>POSLOVANJE PLUS društvo s ograničenom odgovornošću za proizvodnju, trgovinu, usluge i turistička agencija</izvorni_sadrzaj>
    <derivirana_varijabla naziv="DomainObject.Predmet.ProtustrankaNazivFormated_1">POSLOVANJE PLUS društvo s ograničenom odgovornošću za proizvodnju, trgovinu, usluge i turistička agencija</derivirana_varijabla>
  </DomainObject.Predmet.ProtustrankaNazivFormated>
  <DomainObject.Predmet.ProtustrankaNazivFormatedOIB>
    <izvorni_sadrzaj>POSLOVANJE PLUS društvo s ograničenom odgovornošću za proizvodnju, trgovinu, usluge i turistička agencija, OIB 37253644522</izvorni_sadrzaj>
    <derivirana_varijabla naziv="DomainObject.Predmet.ProtustrankaNazivFormatedOIB_1">POSLOVANJE PLUS društvo s ograničenom odgovornošću za proizvodnju, trgovinu, usluge i turistička agencija, OIB 37253644522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470100.52</izvorni_sadrzaj>
    <derivirana_varijabla naziv="DomainObject.Predmet.TrenutnaVrijednost_1">470100.52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POSLOVANJE PLUS društvo s ograničenom odgovornošću za proizvodnju, trgovinu, usluge i turistička agencija</item>
    </izvorni_sadrzaj>
    <derivirana_varijabla naziv="DomainObject.Predmet.ProtuStrankaListFormated_1">
      <item>POSLOVANJE PLUS društvo s ograničenom odgovornošću za proizvodnju, trgovinu, usluge i turistička agencija</item>
    </derivirana_varijabla>
  </DomainObject.Predmet.ProtuStrankaListFormated>
  <DomainObject.Predmet.ProtuStrankaListFormatedOIB>
    <izvorni_sadrzaj>
      <item>POSLOVANJE PLUS društvo s ograničenom odgovornošću za proizvodnju, trgovinu, usluge i turistička agencija, OIB 37253644522</item>
    </izvorni_sadrzaj>
    <derivirana_varijabla naziv="DomainObject.Predmet.ProtuStrankaListFormatedOIB_1">
      <item>POSLOVANJE PLUS društvo s ograničenom odgovornošću za proizvodnju, trgovinu, usluge i turistička agencija, OIB 37253644522</item>
    </derivirana_varijabla>
  </DomainObject.Predmet.ProtuStrankaListFormatedOIB>
  <DomainObject.Predmet.ProtuStrankaListFormatedWithAdress>
    <izvorni_sadrzaj>
      <item>POSLOVANJE PLUS društvo s ograničenom odgovornošću za proizvodnju, trgovinu, usluge i turistička agencija, Varaždinska ulica, 1. odvojak 11, 42000 Jalkovec</item>
    </izvorni_sadrzaj>
    <derivirana_varijabla naziv="DomainObject.Predmet.ProtuStrankaListFormatedWithAdress_1">
      <item>POSLOVANJE PLUS društvo s ograničenom odgovornošću za proizvodnju, trgovinu, usluge i turistička agencija, Varaždinska ulica, 1. odvojak 11, 42000 Jalkovec</item>
    </derivirana_varijabla>
  </DomainObject.Predmet.ProtuStrankaListFormatedWithAdress>
  <DomainObject.Predmet.ProtuStrankaListFormatedWithAdressOIB>
    <izvorni_sadrzaj>
      <item>POSLOVANJE PLUS društvo s ograničenom odgovornošću za proizvodnju, trgovinu, usluge i turistička agencija, OIB 37253644522, Varaždinska ulica, 1. odvojak 11, 42000 Jalkovec</item>
    </izvorni_sadrzaj>
    <derivirana_varijabla naziv="DomainObject.Predmet.ProtuStrankaListFormatedWithAdressOIB_1">
      <item>POSLOVANJE PLUS društvo s ograničenom odgovornošću za proizvodnju, trgovinu, usluge i turistička agencija, OIB 37253644522, Varaždinska ulica, 1. odvojak 11, 42000 Jalkovec</item>
    </derivirana_varijabla>
  </DomainObject.Predmet.ProtuStrankaListFormatedWithAdressOIB>
  <DomainObject.Predmet.ProtuStrankaListNazivFormated>
    <izvorni_sadrzaj>
      <item>POSLOVANJE PLUS društvo s ograničenom odgovornošću za proizvodnju, trgovinu, usluge i turistička agencija</item>
    </izvorni_sadrzaj>
    <derivirana_varijabla naziv="DomainObject.Predmet.ProtuStrankaListNazivFormated_1">
      <item>POSLOVANJE PLUS društvo s ograničenom odgovornošću za proizvodnju, trgovinu, usluge i turistička agencija</item>
    </derivirana_varijabla>
  </DomainObject.Predmet.ProtuStrankaListNazivFormated>
  <DomainObject.Predmet.ProtuStrankaListNazivFormatedOIB>
    <izvorni_sadrzaj>
      <item>POSLOVANJE PLUS društvo s ograničenom odgovornošću za proizvodnju, trgovinu, usluge i turistička agencija, OIB 37253644522</item>
    </izvorni_sadrzaj>
    <derivirana_varijabla naziv="DomainObject.Predmet.ProtuStrankaListNazivFormatedOIB_1">
      <item>POSLOVANJE PLUS društvo s ograničenom odgovornošću za proizvodnju, trgovinu, usluge i turistička agencija, OIB 37253644522</item>
    </derivirana_varijabla>
  </DomainObject.Predmet.ProtuStrankaListNazivFormatedOIB>
  <DomainObject.Predmet.OstaliListFormated>
    <izvorni_sadrzaj>
      <item>Trgovački sud u Varaždinu - sudski registar</item>
      <item>e-Oglasna</item>
    </izvorni_sadrzaj>
    <derivirana_varijabla naziv="DomainObject.Predmet.OstaliListFormated_1">
      <item>Trgovački sud u Varaždinu - sudski registar</item>
      <item>e-Oglasna</item>
    </derivirana_varijabla>
  </DomainObject.Predmet.OstaliListFormated>
  <DomainObject.Predmet.OstaliListFormatedOIB>
    <izvorni_sadrzaj>
      <item>Trgovački sud u Varaždinu - sudski registar</item>
      <item>e-Oglasna</item>
    </izvorni_sadrzaj>
    <derivirana_varijabla naziv="DomainObject.Predmet.OstaliListFormatedOIB_1">
      <item>Trgovački sud u Varaždinu - sudski registar</item>
      <item>e-Oglasna</item>
    </derivirana_varijabla>
  </DomainObject.Predmet.OstaliListFormatedOIB>
  <DomainObject.Predmet.OstaliListFormatedWithAdress>
    <izvorni_sadrzaj>
      <item>Trgovački sud u Varaždinu - sudski registar, B.Radića 2, 42000 Varaždin</item>
      <item>e-Oglasna</item>
    </izvorni_sadrzaj>
    <derivirana_varijabla naziv="DomainObject.Predmet.OstaliListFormatedWithAdress_1">
      <item>Trgovački sud u Varaždinu - sudski registar, B.Radića 2, 42000 Varaždin</item>
      <item>e-Oglasna</item>
    </derivirana_varijabla>
  </DomainObject.Predmet.OstaliListFormatedWithAdress>
  <DomainObject.Predmet.OstaliListFormatedWithAdressOIB>
    <izvorni_sadrzaj>
      <item>Trgovački sud u Varaždinu - sudski registar, B.Radića 2, 42000 Varaždin</item>
      <item>e-Oglasna</item>
    </izvorni_sadrzaj>
    <derivirana_varijabla naziv="DomainObject.Predmet.OstaliListFormatedWithAdressOIB_1">
      <item>Trgovački sud u Varaždinu - sudski registar, B.Radića 2, 42000 Varaždin</item>
      <item>e-Oglasna</item>
    </derivirana_varijabla>
  </DomainObject.Predmet.OstaliListFormatedWithAdressOIB>
  <DomainObject.Predmet.OstaliListNazivFormated>
    <izvorni_sadrzaj>
      <item>Trgovački sud u Varaždinu - sudski registar</item>
      <item>e-Oglasna</item>
    </izvorni_sadrzaj>
    <derivirana_varijabla naziv="DomainObject.Predmet.OstaliListNazivFormated_1">
      <item>Trgovački sud u Varaždinu - sudski registar</item>
      <item>e-Oglasna</item>
    </derivirana_varijabla>
  </DomainObject.Predmet.OstaliListNazivFormated>
  <DomainObject.Predmet.OstaliListNazivFormatedOIB>
    <izvorni_sadrzaj>
      <item>Trgovački sud u Varaždinu - sudski registar</item>
      <item>e-Oglasna</item>
    </izvorni_sadrzaj>
    <derivirana_varijabla naziv="DomainObject.Predmet.OstaliListNazivFormatedOIB_1">
      <item>Trgovački sud u Varaždinu - sudski registar</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St-971/2016-3</izvorni_sadrzaj>
    <derivirana_varijabla naziv="DomainObject.PoslovniBrojDokumenta_1">St-971/2016-3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POSLOVANJE PLUS društvo s ograničenom odgovornošću za proizvodnju, trgovinu, usluge i turistička agencija</izvorni_sadrzaj>
    <derivirana_varijabla naziv="DomainObject.Predmet.ProtustrankaIDrugi_1">POSLOVANJE PLUS društvo s ograničenom odgovornošću za proizvodnju, trgovinu, usluge i turistička agencija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POSLOVANJE PLUS društvo s ograničenom odgovornošću za proizvodnju, trgovinu, usluge i turistička agencija, OIB 37253644522, Varaždinska ulica, 1. odvojak 11, 42000 Jalkovec</izvorni_sadrzaj>
    <derivirana_varijabla naziv="DomainObject.Predmet.ProtustrankaIDrugiAdressOIB_1">POSLOVANJE PLUS društvo s ograničenom odgovornošću za proizvodnju, trgovinu, usluge i turistička agencija, OIB 37253644522, Varaždinska ulica, 1. odvojak 11,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POSLOVANJE PLUS društvo s ograničenom odgovornošću za proizvodnju, trgovinu, usluge i turistička agencija</item>
      <item>Trgovački sud u Varaždinu - sudski registar</item>
      <item>e-Oglasna</item>
    </izvorni_sadrzaj>
    <derivirana_varijabla naziv="DomainObject.Predmet.SudioniciListNaziv_1">
      <item>Financijska agencija</item>
      <item>POSLOVANJE PLUS društvo s ograničenom odgovornošću za proizvodnju, trgovinu, usluge i turistička agencija</item>
      <item>Trgovački sud u Varaždinu - sudski registar</item>
      <item>e-Oglasna</item>
    </derivirana_varijabla>
  </DomainObject.Predmet.SudioniciListNaziv>
  <DomainObject.Predmet.SudioniciListAdressOIB>
    <izvorni_sadrzaj>
      <item>Financijska agencija, OIB 85821130368, Ulica grada Vukovara 70,10000 Zagreb</item>
      <item>POSLOVANJE PLUS društvo s ograničenom odgovornošću za proizvodnju, trgovinu, usluge i turistička agencija, OIB 37253644522, Varaždinska ulica, 1. odvojak 11,42000 Jalkovec</item>
      <item>Trgovački sud u Varaždinu - sudski registar, B.Radića 2,42000 Varaždin</item>
      <item>e-Oglasna</item>
    </izvorni_sadrzaj>
    <derivirana_varijabla naziv="DomainObject.Predmet.SudioniciListAdressOIB_1">
      <item>Financijska agencija, OIB 85821130368, Ulica grada Vukovara 70,10000 Zagreb</item>
      <item>POSLOVANJE PLUS društvo s ograničenom odgovornošću za proizvodnju, trgovinu, usluge i turistička agencija, OIB 37253644522, Varaždinska ulica, 1. odvojak 11,42000 Jalkovec</item>
      <item>Trgovački sud u Varaždinu - sudski registar, B.Radića 2,42000 Varaždin</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49D531-1EE9-4344-AC0F-0998D9A22F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321</properties:Words>
  <properties:Characters>1815</properties:Characters>
  <properties:Lines>71</properties:Lines>
  <properties:Paragraphs>20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2016-08-26T06:09:00Z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St-971/2016-3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