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1e38" w14:paraId="6181e3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BD407D">
        <w:t>3</w:t>
      </w:r>
      <w:r w:rsidR="00D52AF3">
        <w:t>0</w:t>
      </w:r>
      <w:r w:rsidR="001C6A49">
        <w:t>04</w:t>
      </w:r>
      <w:r w:rsidR="007A5773">
        <w:t>/16-9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1995.,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1C6A49">
        <w:t>FAJDETIĆ AUTO j.d.o.o. za trgovinu i usluge, OIB 54011031025, Zagreb, Savica I. 104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1C6A49">
        <w:t>FAJDETIĆ AUTO j.d.o.o. za trgovinu i usluge, OIB 54011031025, Zagreb, Savica I. 104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180A5C">
        <w:t>30</w:t>
      </w:r>
      <w:r w:rsidR="00462E27">
        <w:t>. studenog</w:t>
      </w:r>
      <w:r w:rsidR="00C20A9B" w:rsidRPr="00C20A9B">
        <w:t xml:space="preserve"> </w:t>
      </w:r>
      <w:r w:rsidR="00026C87">
        <w:t xml:space="preserve">2016. u </w:t>
      </w:r>
      <w:r w:rsidR="00FC1039">
        <w:t>1</w:t>
      </w:r>
      <w:r w:rsidR="001C6A49">
        <w:t>1</w:t>
      </w:r>
      <w:r w:rsidR="009C20B8">
        <w:t>:</w:t>
      </w:r>
      <w:r w:rsidR="001C6A49">
        <w:t>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180A5C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180A5C" w:rsidR="00180A5C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80A5C" w:rsidR="00180A5C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80A5C"/>
    <w:rsid w:val="001C6A49"/>
    <w:rsid w:val="0021087C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5773"/>
    <w:rsid w:val="007A6843"/>
    <w:rsid w:val="007B3F07"/>
    <w:rsid w:val="007D05B4"/>
    <w:rsid w:val="007F5BEE"/>
    <w:rsid w:val="00870DB7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D407D"/>
    <w:rsid w:val="00BF0BBF"/>
    <w:rsid w:val="00C20A9B"/>
    <w:rsid w:val="00C83A8C"/>
    <w:rsid w:val="00CD0B3B"/>
    <w:rsid w:val="00D03437"/>
    <w:rsid w:val="00D47D35"/>
    <w:rsid w:val="00D52AF3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C1039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D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D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D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D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D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D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D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D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3004</izvorni_sadrzaj>
    <derivirana_varijabla naziv="DomainObject.Predmet.Broj_1">3004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St-3004/2016</izvorni_sadrzaj>
    <derivirana_varijabla naziv="DomainObject.Predmet.OznakaBroj_1">St-3004/2016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FAJDETIĆ AUTO j.d.o.o. za trgovinu i usluge zastupanog po punomoćniku Denis Fajdetić</izvorni_sadrzaj>
    <derivirana_varijabla naziv="DomainObject.Predmet.ProtustrankaFormated_1">  FAJDETIĆ AUTO j.d.o.o. za trgovinu i usluge zastupanog po punomoćniku Denis Fajdetić</derivirana_varijabla>
  </DomainObject.Predmet.ProtustrankaFormated>
  <DomainObject.Predmet.ProtustrankaFormatedOIB>
    <izvorni_sadrzaj>  FAJDETIĆ AUTO j.d.o.o. za trgovinu i usluge, OIB 54011031025 zastupanog po punomoćniku Denis Fajdetić</izvorni_sadrzaj>
    <derivirana_varijabla naziv="DomainObject.Predmet.ProtustrankaFormatedOIB_1">  FAJDETIĆ AUTO j.d.o.o. za trgovinu i usluge, OIB 54011031025 zastupanog po punomoćniku Denis Fajdetić</derivirana_varijabla>
  </DomainObject.Predmet.ProtustrankaFormatedOIB>
  <DomainObject.Predmet.ProtustrankaFormatedWithAdress>
    <izvorni_sadrzaj> FAJDETIĆ AUTO j.d.o.o. za trgovinu i usluge, Savica I. 104, 10000 Zagreb zastupanog po punomoćniku Denis Fajdetić</izvorni_sadrzaj>
    <derivirana_varijabla naziv="DomainObject.Predmet.ProtustrankaFormatedWithAdress_1"> FAJDETIĆ AUTO j.d.o.o. za trgovinu i usluge, Savica I. 104, 10000 Zagreb zastupanog po punomoćniku Denis Fajdetić</derivirana_varijabla>
  </DomainObject.Predmet.ProtustrankaFormatedWithAdress>
  <DomainObject.Predmet.ProtustrankaFormatedWithAdressOIB>
    <izvorni_sadrzaj> FAJDETIĆ AUTO j.d.o.o. za trgovinu i usluge, OIB 54011031025, Savica I. 104, 10000 Zagreb zastupanog po punomoćniku Denis Fajdetić</izvorni_sadrzaj>
    <derivirana_varijabla naziv="DomainObject.Predmet.ProtustrankaFormatedWithAdressOIB_1"> FAJDETIĆ AUTO j.d.o.o. za trgovinu i usluge, OIB 54011031025, Savica I. 104, 10000 Zagreb zastupanog po punomoćniku Denis Fajdetić</derivirana_varijabla>
  </DomainObject.Predmet.ProtustrankaFormatedWithAdressOIB>
  <DomainObject.Predmet.ProtustrankaWithAdress>
    <izvorni_sadrzaj>FAJDETIĆ AUTO j.d.o.o. za trgovinu i usluge Savica I. 104, 10000 Zagreb</izvorni_sadrzaj>
    <derivirana_varijabla naziv="DomainObject.Predmet.ProtustrankaWithAdress_1">FAJDETIĆ AUTO j.d.o.o. za trgovinu i usluge Savica I. 104, 10000 Zagreb</derivirana_varijabla>
  </DomainObject.Predmet.ProtustrankaWithAdress>
  <DomainObject.Predmet.ProtustrankaWithAdressOIB>
    <izvorni_sadrzaj>FAJDETIĆ AUTO j.d.o.o. za trgovinu i usluge, OIB 54011031025, Savica I. 104, 10000 Zagreb</izvorni_sadrzaj>
    <derivirana_varijabla naziv="DomainObject.Predmet.ProtustrankaWithAdressOIB_1">FAJDETIĆ AUTO j.d.o.o. za trgovinu i usluge, OIB 54011031025, Savica I. 104, 10000 Zagreb</derivirana_varijabla>
  </DomainObject.Predmet.ProtustrankaWithAdressOIB>
  <DomainObject.Predmet.ProtustrankaNazivFormated>
    <izvorni_sadrzaj>FAJDETIĆ AUTO j.d.o.o. za trgovinu i usluge</izvorni_sadrzaj>
    <derivirana_varijabla naziv="DomainObject.Predmet.ProtustrankaNazivFormated_1">FAJDETIĆ AUTO j.d.o.o. za trgovinu i usluge</derivirana_varijabla>
  </DomainObject.Predmet.ProtustrankaNazivFormated>
  <DomainObject.Predmet.ProtustrankaNazivFormatedOIB>
    <izvorni_sadrzaj>FAJDETIĆ AUTO j.d.o.o. za trgovinu i usluge, OIB 54011031025</izvorni_sadrzaj>
    <derivirana_varijabla naziv="DomainObject.Predmet.ProtustrankaNazivFormatedOIB_1">FAJDETIĆ AUTO j.d.o.o. za trgovinu i usluge, OIB 54011031025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FAJDETIĆ AUTO j.d.o.o. za trgovinu i usluge zastupanog po punomoćniku Denis Fajdetić</item>
    </izvorni_sadrzaj>
    <derivirana_varijabla naziv="DomainObject.Predmet.ProtuStrankaListFormated_1">
      <item>FAJDETIĆ AUTO j.d.o.o. za trgovinu i usluge zastupanog po punomoćniku Denis Fajdetić</item>
    </derivirana_varijabla>
  </DomainObject.Predmet.ProtuStrankaListFormated>
  <DomainObject.Predmet.ProtuStrankaListFormatedOIB>
    <izvorni_sadrzaj>
      <item>FAJDETIĆ AUTO j.d.o.o. za trgovinu i usluge, OIB 54011031025 zastupanog po punomoćniku Denis Fajdetić</item>
    </izvorni_sadrzaj>
    <derivirana_varijabla naziv="DomainObject.Predmet.ProtuStrankaListFormatedOIB_1">
      <item>FAJDETIĆ AUTO j.d.o.o. za trgovinu i usluge, OIB 54011031025 zastupanog po punomoćniku Denis Fajdetić</item>
    </derivirana_varijabla>
  </DomainObject.Predmet.ProtuStrankaListFormatedOIB>
  <DomainObject.Predmet.ProtuStrankaListFormatedWithAdress>
    <izvorni_sadrzaj>
      <item>FAJDETIĆ AUTO j.d.o.o. za trgovinu i usluge, Savica I. 104, 10000 Zagreb zastupanog po punomoćniku Denis Fajdetić</item>
    </izvorni_sadrzaj>
    <derivirana_varijabla naziv="DomainObject.Predmet.ProtuStrankaListFormatedWithAdress_1">
      <item>FAJDETIĆ AUTO j.d.o.o. za trgovinu i usluge, Savica I. 104, 10000 Zagreb zastupanog po punomoćniku Denis Fajdetić</item>
    </derivirana_varijabla>
  </DomainObject.Predmet.ProtuStrankaListFormatedWithAdress>
  <DomainObject.Predmet.ProtuStrankaListFormatedWithAdressOIB>
    <izvorni_sadrzaj>
      <item>FAJDETIĆ AUTO j.d.o.o. za trgovinu i usluge, OIB 54011031025, Savica I. 104, 10000 Zagreb zastupanog po punomoćniku Denis Fajdetić</item>
    </izvorni_sadrzaj>
    <derivirana_varijabla naziv="DomainObject.Predmet.ProtuStrankaListFormatedWithAdressOIB_1">
      <item>FAJDETIĆ AUTO j.d.o.o. za trgovinu i usluge, OIB 54011031025, Savica I. 104, 10000 Zagreb zastupanog po punomoćniku Denis Fajdetić</item>
    </derivirana_varijabla>
  </DomainObject.Predmet.ProtuStrankaListFormatedWithAdressOIB>
  <DomainObject.Predmet.ProtuStrankaListNazivFormated>
    <izvorni_sadrzaj>
      <item>FAJDETIĆ AUTO j.d.o.o. za trgovinu i usluge</item>
    </izvorni_sadrzaj>
    <derivirana_varijabla naziv="DomainObject.Predmet.ProtuStrankaListNazivFormated_1">
      <item>FAJDETIĆ AUTO j.d.o.o. za trgovinu i usluge</item>
    </derivirana_varijabla>
  </DomainObject.Predmet.ProtuStrankaListNazivFormated>
  <DomainObject.Predmet.ProtuStrankaListNazivFormatedOIB>
    <izvorni_sadrzaj>
      <item>FAJDETIĆ AUTO j.d.o.o. za trgovinu i usluge, OIB 54011031025</item>
    </izvorni_sadrzaj>
    <derivirana_varijabla naziv="DomainObject.Predmet.ProtuStrankaListNazivFormatedOIB_1">
      <item>FAJDETIĆ AUTO j.d.o.o. za trgovinu i usluge, OIB 54011031025</item>
    </derivirana_varijabla>
  </DomainObject.Predmet.ProtuStrankaListNazivFormatedOIB>
  <DomainObject.Predmet.OstaliListFormated>
    <izvorni_sadrzaj>
      <item>Denis Fajdetić punomoćnik sudionika u postupku FAJDETIĆ AUTO j.d.o.o. za trgovinu i usluge</item>
      <item>Raiffeisenbank Austria d.d.</item>
    </izvorni_sadrzaj>
    <derivirana_varijabla naziv="DomainObject.Predmet.OstaliListFormated_1">
      <item>Denis Fajdetić punomoćnik sudionika u postupku FAJDETIĆ AUTO j.d.o.o. za trgovinu i usluge</item>
      <item>Raiffeisenbank Austria d.d.</item>
    </derivirana_varijabla>
  </DomainObject.Predmet.OstaliListFormated>
  <DomainObject.Predmet.OstaliListFormatedOIB>
    <izvorni_sadrzaj>
      <item>Denis Fajdetić, OIB 53539635516 punomoćnik sudionika u postupku FAJDETIĆ AUTO j.d.o.o. za trgovinu i usluge</item>
      <item>Raiffeisenbank Austria d.d., OIB 53056966535</item>
    </izvorni_sadrzaj>
    <derivirana_varijabla naziv="DomainObject.Predmet.OstaliListFormatedOIB_1">
      <item>Denis Fajdetić, OIB 53539635516 punomoćnik sudionika u postupku FAJDETIĆ AUTO j.d.o.o. za trgovinu i usluge</item>
      <item>Raiffeisenbank Austria d.d., OIB 53056966535</item>
    </derivirana_varijabla>
  </DomainObject.Predmet.OstaliListFormatedOIB>
  <DomainObject.Predmet.OstaliListFormatedWithAdress>
    <izvorni_sadrzaj>
      <item>Denis Fajdetić, Savica I. 104, 10000 Zagreb punomoćnik sudionika u postupku FAJDETIĆ AUTO j.d.o.o. za trgovinu i usluge</item>
      <item>Raiffeisenbank Austria d.d., Petrinjska 59, 10000 Zagreb</item>
    </izvorni_sadrzaj>
    <derivirana_varijabla naziv="DomainObject.Predmet.OstaliListFormatedWithAdress_1">
      <item>Denis Fajdetić, Savica I. 104, 10000 Zagreb punomoćnik sudionika u postupku FAJDETIĆ AUTO j.d.o.o. za trgovinu i usluge</item>
      <item>Raiffeisenbank Austria d.d., Petrinjska 59, 10000 Zagreb</item>
    </derivirana_varijabla>
  </DomainObject.Predmet.OstaliListFormatedWithAdress>
  <DomainObject.Predmet.OstaliListFormatedWithAdressOIB>
    <izvorni_sadrzaj>
      <item>Denis Fajdetić, OIB 53539635516, Savica I. 104, 10000 Zagreb punomoćnik sudionika u postupku FAJDETIĆ AUTO j.d.o.o. za trgovinu i usluge</item>
      <item>Raiffeisenbank Austria d.d., OIB 53056966535, Petrinjska 59, 10000 Zagreb</item>
    </izvorni_sadrzaj>
    <derivirana_varijabla naziv="DomainObject.Predmet.OstaliListFormatedWithAdressOIB_1">
      <item>Denis Fajdetić, OIB 53539635516, Savica I. 104, 10000 Zagreb punomoćnik sudionika u postupku FAJDETIĆ AUTO j.d.o.o. za trgovinu i usluge</item>
      <item>Raiffeisenbank Austria d.d., OIB 53056966535, Petrinjska 59, 10000 Zagreb</item>
    </derivirana_varijabla>
  </DomainObject.Predmet.OstaliListFormatedWithAdressOIB>
  <DomainObject.Predmet.OstaliListNazivFormated>
    <izvorni_sadrzaj>
      <item>Denis Fajdetić</item>
      <item>Raiffeisenbank Austria d.d.</item>
    </izvorni_sadrzaj>
    <derivirana_varijabla naziv="DomainObject.Predmet.OstaliListNazivFormated_1">
      <item>Denis Fajdetić</item>
      <item>Raiffeisenbank Austria d.d.</item>
    </derivirana_varijabla>
  </DomainObject.Predmet.OstaliListNazivFormated>
  <DomainObject.Predmet.OstaliListNazivFormatedOIB>
    <izvorni_sadrzaj>
      <item>Denis Fajdetić, OIB 53539635516</item>
      <item>Raiffeisenbank Austria d.d., OIB 53056966535</item>
    </izvorni_sadrzaj>
    <derivirana_varijabla naziv="DomainObject.Predmet.OstaliListNazivFormatedOIB_1">
      <item>Denis Fajdetić, OIB 53539635516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FAJDETIĆ AUTO j.d.o.o. za trgovinu i usluge</izvorni_sadrzaj>
    <derivirana_varijabla naziv="DomainObject.Predmet.ProtustrankaIDrugi_1">FAJDETIĆ AUTO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FAJDETIĆ AUTO j.d.o.o. za trgovinu i usluge, OIB 54011031025, Savica I. 104, 10000 Zagreb</izvorni_sadrzaj>
    <derivirana_varijabla naziv="DomainObject.Predmet.ProtustrankaIDrugiAdressOIB_1">FAJDETIĆ AUTO j.d.o.o. za trgovinu i usluge, OIB 54011031025, Savica I.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FAJDETIĆ AUTO j.d.o.o. za trgovinu i usluge</item>
      <item>Denis Fajdetić</item>
      <item>Raiffeisenbank Austria d.d.</item>
    </izvorni_sadrzaj>
    <derivirana_varijabla naziv="DomainObject.Predmet.SudioniciListNaziv_1">
      <item>FINA Regionalni centar Zagreb</item>
      <item>FAJDETIĆ AUTO j.d.o.o. za trgovinu i usluge</item>
      <item>Denis Fajdetić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FAJDETIĆ AUTO j.d.o.o. za trgovinu i usluge, OIB 54011031025, Savica I. 104,10000 Zagreb</item>
      <item>Denis Fajdetić, OIB 53539635516, Savica I. 104,10000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FAJDETIĆ AUTO j.d.o.o. za trgovinu i usluge, OIB 54011031025, Savica I. 104,10000 Zagreb</item>
      <item>Denis Fajdetić, OIB 53539635516, Savica I. 104,10000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54011031025</item>
      <item>, OIB 53539635516</item>
      <item>, OIB 53056966535</item>
    </izvorni_sadrzaj>
    <derivirana_varijabla naziv="DomainObject.Predmet.SudioniciListNazivOIB_1">
      <item>, OIB 85821130368</item>
      <item>, OIB 54011031025</item>
      <item>, OIB 53539635516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6C11B-8283-4564-9028-F77676E2A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971</properties:Characters>
  <properties:Lines>39</properties:Lines>
  <properties:Paragraphs>19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2016-10-18T06:10:00Z</cp:lastPrinted>
  <dcterms:modified xmlns:xsi="http://www.w3.org/2001/XMLSchema-instance" xsi:type="dcterms:W3CDTF">2016-10-18T06:11:00Z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