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9982" w14:paraId="f9c998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AD1BF5">
        <w:t>2</w:t>
      </w:r>
      <w:r w:rsidR="002A7A9C">
        <w:t>6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FA4C72">
        <w:t xml:space="preserve"> </w:t>
      </w:r>
      <w:proofErr w:type="spellStart"/>
      <w:r w:rsidR="002A7A9C">
        <w:t>INPROX</w:t>
      </w:r>
      <w:proofErr w:type="spellEnd"/>
      <w:r w:rsidR="002A7A9C">
        <w:t xml:space="preserve"> Sisak Centar društvo s ograničenom odgovornošću za trgovinu i usluge Zagreb, </w:t>
      </w:r>
      <w:proofErr w:type="spellStart"/>
      <w:r w:rsidR="002A7A9C">
        <w:t>Škorpika</w:t>
      </w:r>
      <w:proofErr w:type="spellEnd"/>
      <w:r w:rsidR="002A7A9C">
        <w:t xml:space="preserve"> 11, </w:t>
      </w:r>
      <w:proofErr w:type="spellStart"/>
      <w:r w:rsidR="002A7A9C">
        <w:t>MBS</w:t>
      </w:r>
      <w:proofErr w:type="spellEnd"/>
      <w:r w:rsidR="002A7A9C">
        <w:t xml:space="preserve">: 080610024, </w:t>
      </w:r>
      <w:proofErr w:type="spellStart"/>
      <w:r w:rsidR="002A7A9C">
        <w:t>OIB</w:t>
      </w:r>
      <w:proofErr w:type="spellEnd"/>
      <w:r w:rsidR="002A7A9C">
        <w:t xml:space="preserve">: 10170063460, </w:t>
      </w:r>
      <w:r w:rsidR="00220855">
        <w:t xml:space="preserve">dana </w:t>
      </w:r>
      <w:r w:rsidR="002A7A9C">
        <w:t>7</w:t>
      </w:r>
      <w:r w:rsidR="00220855">
        <w:t>. studeni 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2A7A9C">
        <w:t>INPROX</w:t>
      </w:r>
      <w:proofErr w:type="spellEnd"/>
      <w:r w:rsidR="002A7A9C">
        <w:t xml:space="preserve"> Sisak Centar društvo s ograničenom odgovornošću za trgovinu i usluge Zagreb, </w:t>
      </w:r>
      <w:proofErr w:type="spellStart"/>
      <w:r w:rsidR="002A7A9C">
        <w:t>Škorpika</w:t>
      </w:r>
      <w:proofErr w:type="spellEnd"/>
      <w:r w:rsidR="002A7A9C">
        <w:t xml:space="preserve"> 11, </w:t>
      </w:r>
      <w:proofErr w:type="spellStart"/>
      <w:r w:rsidR="002A7A9C">
        <w:t>MBS</w:t>
      </w:r>
      <w:proofErr w:type="spellEnd"/>
      <w:r w:rsidR="002A7A9C">
        <w:t xml:space="preserve">: 080610024, </w:t>
      </w:r>
      <w:proofErr w:type="spellStart"/>
      <w:r w:rsidR="002A7A9C">
        <w:t>OIB</w:t>
      </w:r>
      <w:proofErr w:type="spellEnd"/>
      <w:r w:rsidR="002A7A9C">
        <w:t>: 10170063460.</w:t>
      </w:r>
      <w:r w:rsidR="00220855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2A7A9C">
        <w:t>INPROX</w:t>
      </w:r>
      <w:proofErr w:type="spellEnd"/>
      <w:r w:rsidR="002A7A9C">
        <w:t xml:space="preserve"> Sisak Centar društvo s ograničenom odgovornošću za trgovinu i usluge Zagreb, </w:t>
      </w:r>
      <w:proofErr w:type="spellStart"/>
      <w:r w:rsidR="002A7A9C">
        <w:t>Škorpika</w:t>
      </w:r>
      <w:proofErr w:type="spellEnd"/>
      <w:r w:rsidR="002A7A9C">
        <w:t xml:space="preserve"> 11, </w:t>
      </w:r>
      <w:proofErr w:type="spellStart"/>
      <w:r w:rsidR="002A7A9C">
        <w:t>MBS</w:t>
      </w:r>
      <w:proofErr w:type="spellEnd"/>
      <w:r w:rsidR="002A7A9C">
        <w:t xml:space="preserve">: 080610024, </w:t>
      </w:r>
      <w:proofErr w:type="spellStart"/>
      <w:r w:rsidR="002A7A9C">
        <w:t>OIB</w:t>
      </w:r>
      <w:proofErr w:type="spellEnd"/>
      <w:r w:rsidR="002A7A9C">
        <w:t xml:space="preserve">: 10170063460.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D1BF5" w:rsidP="00172559" w:rsidR="00AD1BF5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2A7A9C">
        <w:rPr>
          <w:bCs/>
        </w:rPr>
        <w:t>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2A7A9C">
        <w:rPr>
          <w:bCs/>
        </w:rPr>
        <w:t>161</w:t>
      </w:r>
      <w:r w:rsidR="00486D78">
        <w:rPr>
          <w:bCs/>
        </w:rPr>
        <w:t xml:space="preserve"> od </w:t>
      </w:r>
      <w:r w:rsidR="002A7A9C">
        <w:rPr>
          <w:bCs/>
        </w:rPr>
        <w:t>2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2A7A9C">
        <w:t>INPROX</w:t>
      </w:r>
      <w:proofErr w:type="spellEnd"/>
      <w:r w:rsidR="002A7A9C">
        <w:t xml:space="preserve"> Sisak Centar društvo s ograničenom odgovornošću za trgovinu i usluge Zagreb, </w:t>
      </w:r>
      <w:proofErr w:type="spellStart"/>
      <w:r w:rsidR="002A7A9C">
        <w:t>Škorpika</w:t>
      </w:r>
      <w:proofErr w:type="spellEnd"/>
      <w:r w:rsidR="002A7A9C">
        <w:t xml:space="preserve"> 11, </w:t>
      </w:r>
      <w:proofErr w:type="spellStart"/>
      <w:r w:rsidR="002A7A9C">
        <w:t>MBS</w:t>
      </w:r>
      <w:proofErr w:type="spellEnd"/>
      <w:r w:rsidR="002A7A9C">
        <w:t xml:space="preserve">: 080610024, </w:t>
      </w:r>
      <w:proofErr w:type="spellStart"/>
      <w:r w:rsidR="002A7A9C">
        <w:t>OIB</w:t>
      </w:r>
      <w:proofErr w:type="spellEnd"/>
      <w:r w:rsidR="002A7A9C">
        <w:t xml:space="preserve">: 10170063460.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586F9E">
        <w:t>2</w:t>
      </w:r>
      <w:r w:rsidR="002A7A9C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2A7A9C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586F9E">
        <w:t>2</w:t>
      </w:r>
      <w:r w:rsidR="002A7A9C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A7A9C">
        <w:t>7</w:t>
      </w:r>
      <w:r w:rsidR="00220855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1835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20855"/>
    <w:rsid w:val="0023489A"/>
    <w:rsid w:val="0025000D"/>
    <w:rsid w:val="0025611E"/>
    <w:rsid w:val="00267D26"/>
    <w:rsid w:val="00277C01"/>
    <w:rsid w:val="0028507D"/>
    <w:rsid w:val="002A2AF5"/>
    <w:rsid w:val="002A5F00"/>
    <w:rsid w:val="002A7A9C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B6AC4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40797"/>
    <w:rsid w:val="00951C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1BF5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74C8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A4C7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74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74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4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4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74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74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4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4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St-726/2017</izvorni_sadrzaj>
    <derivirana_varijabla naziv="DomainObject.Predmet.OznakaBroj_1">St-726/2017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INPROX Sisak Centar društvo s ograničenom odgovornošću za trgovinu i usluge</izvorni_sadrzaj>
    <derivirana_varijabla naziv="DomainObject.Predmet.ProtustrankaFormated_1">  INPROX Sisak Centar društvo s ograničenom odgovornošću za trgovinu i usluge</derivirana_varijabla>
  </DomainObject.Predmet.ProtustrankaFormated>
  <DomainObject.Predmet.ProtustrankaFormatedOIB>
    <izvorni_sadrzaj>  INPROX Sisak Centar društvo s ograničenom odgovornošću za trgovinu i usluge, OIB 10170063460</izvorni_sadrzaj>
    <derivirana_varijabla naziv="DomainObject.Predmet.ProtustrankaFormatedOIB_1">  INPROX Sisak Centar društvo s ograničenom odgovornošću za trgovinu i usluge, OIB 10170063460</derivirana_varijabla>
  </DomainObject.Predmet.ProtustrankaFormatedOIB>
  <DomainObject.Predmet.ProtustrankaFormatedWithAdress>
    <izvorni_sadrzaj> INPROX Sisak Centar društvo s ograničenom odgovornošću za trgovinu i usluge, Škorpika 11, 10000 Zagreb</izvorni_sadrzaj>
    <derivirana_varijabla naziv="DomainObject.Predmet.ProtustrankaFormatedWithAdress_1"> INPROX Sisak Centar društvo s ograničenom odgovornošću za trgovinu i usluge, Škorpika 11, 10000 Zagreb</derivirana_varijabla>
  </DomainObject.Predmet.ProtustrankaFormatedWithAdress>
  <DomainObject.Predmet.ProtustrankaFormatedWithAdressOIB>
    <izvorni_sadrzaj> INPROX Sisak Centar društvo s ograničenom odgovornošću za trgovinu i usluge, OIB 10170063460, Škorpika 11, 10000 Zagreb</izvorni_sadrzaj>
    <derivirana_varijabla naziv="DomainObject.Predmet.ProtustrankaFormatedWithAdressOIB_1"> INPROX Sisak Centar društvo s ograničenom odgovornošću za trgovinu i usluge, OIB 10170063460, Škorpika 11, 10000 Zagreb</derivirana_varijabla>
  </DomainObject.Predmet.ProtustrankaFormatedWithAdressOIB>
  <DomainObject.Predmet.ProtustrankaWithAdress>
    <izvorni_sadrzaj>INPROX Sisak Centar društvo s ograničenom odgovornošću za trgovinu i usluge Škorpika 11, 10000 Zagreb</izvorni_sadrzaj>
    <derivirana_varijabla naziv="DomainObject.Predmet.ProtustrankaWithAdress_1">INPROX Sisak Centar društvo s ograničenom odgovornošću za trgovinu i usluge Škorpika 11, 10000 Zagreb</derivirana_varijabla>
  </DomainObject.Predmet.ProtustrankaWithAdress>
  <DomainObject.Predmet.ProtustrankaWithAdressOIB>
    <izvorni_sadrzaj>INPROX Sisak Centar društvo s ograničenom odgovornošću za trgovinu i usluge, OIB 10170063460, Škorpika 11, 10000 Zagreb</izvorni_sadrzaj>
    <derivirana_varijabla naziv="DomainObject.Predmet.ProtustrankaWithAdressOIB_1">INPROX Sisak Centar društvo s ograničenom odgovornošću za trgovinu i usluge, OIB 10170063460, Škorpika 11, 10000 Zagreb</derivirana_varijabla>
  </DomainObject.Predmet.ProtustrankaWithAdressOIB>
  <DomainObject.Predmet.ProtustrankaNazivFormated>
    <izvorni_sadrzaj>INPROX Sisak Centar društvo s ograničenom odgovornošću za trgovinu i usluge</izvorni_sadrzaj>
    <derivirana_varijabla naziv="DomainObject.Predmet.ProtustrankaNazivFormated_1">INPROX Sisak Centar društvo s ograničenom odgovornošću za trgovinu i usluge</derivirana_varijabla>
  </DomainObject.Predmet.ProtustrankaNazivFormated>
  <DomainObject.Predmet.ProtustrankaNazivFormatedOIB>
    <izvorni_sadrzaj>INPROX Sisak Centar društvo s ograničenom odgovornošću za trgovinu i usluge, OIB 10170063460</izvorni_sadrzaj>
    <derivirana_varijabla naziv="DomainObject.Predmet.ProtustrankaNazivFormatedOIB_1">INPROX Sisak Centar društvo s ograničenom odgovornošću za trgovinu i usluge, OIB 10170063460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INPROX Sisak Centar društvo s ograničenom odgovornošću za trgovinu i usluge</item>
    </izvorni_sadrzaj>
    <derivirana_varijabla naziv="DomainObject.Predmet.ProtuStrankaListFormated_1">
      <item>INPROX Sisak Centar društvo s ograničenom odgovornošću za trgovinu i usluge</item>
    </derivirana_varijabla>
  </DomainObject.Predmet.ProtuStrankaListFormated>
  <DomainObject.Predmet.ProtuStrankaListFormatedOIB>
    <izvorni_sadrzaj>
      <item>INPROX Sisak Centar društvo s ograničenom odgovornošću za trgovinu i usluge, OIB 10170063460</item>
    </izvorni_sadrzaj>
    <derivirana_varijabla naziv="DomainObject.Predmet.ProtuStrankaListFormatedOIB_1">
      <item>INPROX Sisak Centar društvo s ograničenom odgovornošću za trgovinu i usluge, OIB 10170063460</item>
    </derivirana_varijabla>
  </DomainObject.Predmet.ProtuStrankaListFormatedOIB>
  <DomainObject.Predmet.ProtuStrankaListFormatedWithAdress>
    <izvorni_sadrzaj>
      <item>INPROX Sisak Centar društvo s ograničenom odgovornošću za trgovinu i usluge, Škorpika 11, 10000 Zagreb</item>
    </izvorni_sadrzaj>
    <derivirana_varijabla naziv="DomainObject.Predmet.ProtuStrankaListFormatedWithAdress_1">
      <item>INPROX Sisak Centar društvo s ograničenom odgovornošću za trgovinu i usluge, Škorpika 11, 10000 Zagreb</item>
    </derivirana_varijabla>
  </DomainObject.Predmet.ProtuStrankaListFormatedWithAdress>
  <DomainObject.Predmet.ProtuStrankaListFormatedWithAdressOIB>
    <izvorni_sadrzaj>
      <item>INPROX Sisak Centar društvo s ograničenom odgovornošću za trgovinu i usluge, OIB 10170063460, Škorpika 11, 10000 Zagreb</item>
    </izvorni_sadrzaj>
    <derivirana_varijabla naziv="DomainObject.Predmet.ProtuStrankaListFormatedWithAdressOIB_1">
      <item>INPROX Sisak Centar društvo s ograničenom odgovornošću za trgovinu i usluge, OIB 10170063460, Škorpika 11, 10000 Zagreb</item>
    </derivirana_varijabla>
  </DomainObject.Predmet.ProtuStrankaListFormatedWithAdressOIB>
  <DomainObject.Predmet.ProtuStrankaListNazivFormated>
    <izvorni_sadrzaj>
      <item>INPROX Sisak Centar društvo s ograničenom odgovornošću za trgovinu i usluge</item>
    </izvorni_sadrzaj>
    <derivirana_varijabla naziv="DomainObject.Predmet.ProtuStrankaListNazivFormated_1">
      <item>INPROX Sisak Centar društvo s ograničenom odgovornošću za trgovinu i usluge</item>
    </derivirana_varijabla>
  </DomainObject.Predmet.ProtuStrankaListNazivFormated>
  <DomainObject.Predmet.ProtuStrankaListNazivFormatedOIB>
    <izvorni_sadrzaj>
      <item>INPROX Sisak Centar društvo s ograničenom odgovornošću za trgovinu i usluge, OIB 10170063460</item>
    </izvorni_sadrzaj>
    <derivirana_varijabla naziv="DomainObject.Predmet.ProtuStrankaListNazivFormatedOIB_1">
      <item>INPROX Sisak Centar društvo s ograničenom odgovornošću za trgovinu i usluge, OIB 10170063460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INPROX Sisak Centar društvo s ograničenom odgovornošću za trgovinu i usluge</izvorni_sadrzaj>
    <derivirana_varijabla naziv="DomainObject.Predmet.ProtustrankaIDrugi_1">INPROX Sisak Centar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INPROX Sisak Centar društvo s ograničenom odgovornošću za trgovinu i usluge, OIB 10170063460, Škorpika 11, 10000 Zagreb</izvorni_sadrzaj>
    <derivirana_varijabla naziv="DomainObject.Predmet.ProtustrankaIDrugiAdressOIB_1">INPROX Sisak Centar društvo s ograničenom odgovornošću za trgovinu i usluge, OIB 10170063460, Škorpika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INPROX Sisak Centar društvo s ograničenom odgovornošću za trgovinu i usluge</item>
      <item>FINA Regionalni centar Zagreb</item>
    </izvorni_sadrzaj>
    <derivirana_varijabla naziv="DomainObject.Predmet.SudioniciListNaziv_1">
      <item>INPROX Sisak Centar društvo s ograničenom odgovornošću za trgovinu i usluge</item>
      <item>FINA Regionalni centar Zagreb</item>
    </derivirana_varijabla>
  </DomainObject.Predmet.SudioniciListNaziv>
  <DomainObject.Predmet.SudioniciListAdressOIB>
    <izvorni_sadrzaj>
      <item>INPROX Sisak Centar društvo s ograničenom odgovornošću za trgovinu i usluge, OIB 10170063460, Škorpika 11,10000 Zagreb</item>
      <item>FINA Regionalni centar Zagreb, OIB 85821130368, Trg svibanjskih žrtava 1995. 1,10000 Zagreb</item>
    </izvorni_sadrzaj>
    <derivirana_varijabla naziv="DomainObject.Predmet.SudioniciListAdressOIB_1">
      <item>INPROX Sisak Centar društvo s ograničenom odgovornošću za trgovinu i usluge, OIB 10170063460, Škorpika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10170063460</item>
      <item>, OIB 85821130368</item>
    </izvorni_sadrzaj>
    <derivirana_varijabla naziv="DomainObject.Predmet.SudioniciListNazivOIB_1">
      <item>, OIB 10170063460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E1AEB-4457-4896-BF65-B26C9472E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3240</properties:Characters>
  <properties:Lines>92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2017-11-07T06:52:00Z</dcterms:created>
  <dc:creator>Korisnik</dc:creator>
  <cp:lastModifiedBy>Ljiljana Floršić</cp:lastModifiedBy>
  <cp:lastPrinted>2017-11-07T06:55:00Z</cp:lastPrinted>
  <dcterms:modified xmlns:xsi="http://www.w3.org/2001/XMLSchema-instance" xsi:type="dcterms:W3CDTF">2017-11-07T06:57:00Z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