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0778" w14:paraId="21a0778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4B27BB" w:rsidP="00871D16" w:rsidR="004B27BB">
      <w:pPr>
        <w:jc w:val="both"/>
        <w:rPr>
          <w:b/>
        </w:rPr>
      </w:pPr>
    </w:p>
    <w:p w:rsidRDefault="00871D16" w:rsidP="00871D16" w:rsidR="00871D16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F73D76" w:rsidP="00384899" w:rsidR="00871D16">
      <w:pPr>
        <w:ind w:left="6480"/>
      </w:pPr>
      <w:r>
        <w:t xml:space="preserve">8. St- </w:t>
      </w:r>
      <w:r w:rsidR="00E165F0">
        <w:t>322/14-76</w:t>
      </w:r>
    </w:p>
    <w:p w:rsidRDefault="00384899" w:rsidP="00384899" w:rsidR="00384899">
      <w:pPr>
        <w:ind w:firstLine="720" w:left="6480"/>
      </w:pPr>
    </w:p>
    <w:p w:rsidRDefault="00384899" w:rsidP="00384899" w:rsidR="00384899" w:rsidRPr="00384899">
      <w:pPr>
        <w:rPr>
          <w:b/>
        </w:rPr>
      </w:pPr>
      <w:r w:rsidRPr="00384899">
        <w:rPr>
          <w:b/>
        </w:rPr>
        <w:t xml:space="preserve">                              </w:t>
      </w:r>
      <w:r>
        <w:rPr>
          <w:b/>
        </w:rPr>
        <w:tab/>
      </w:r>
      <w:r w:rsidRPr="00384899">
        <w:rPr>
          <w:b/>
        </w:rPr>
        <w:t xml:space="preserve"> R E P U B L I K A   H R V A T S K A </w:t>
      </w:r>
    </w:p>
    <w:p w:rsidRDefault="00871D16" w:rsidP="00384899" w:rsidR="00871D16" w:rsidRPr="00903C04">
      <w:pPr>
        <w:jc w:val="center"/>
        <w:rPr>
          <w:b/>
        </w:rPr>
      </w:pPr>
    </w:p>
    <w:p w:rsidRDefault="00871D16" w:rsidP="00871D16" w:rsidR="00871D16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E165F0" w:rsidP="00E165F0" w:rsidR="00E165F0" w:rsidRPr="00E165F0">
      <w:pPr>
        <w:jc w:val="center"/>
        <w:rPr>
          <w:b/>
        </w:rPr>
      </w:pPr>
      <w:r w:rsidRPr="00E165F0">
        <w:rPr>
          <w:b/>
        </w:rPr>
        <w:t xml:space="preserve">            </w:t>
      </w:r>
    </w:p>
    <w:p w:rsidRDefault="00E165F0" w:rsidP="00E165F0" w:rsidR="0038533F" w:rsidRPr="00E165F0">
      <w:pPr>
        <w:jc w:val="both"/>
      </w:pPr>
      <w:r w:rsidRPr="00E165F0">
        <w:rPr>
          <w:b/>
        </w:rPr>
        <w:t xml:space="preserve">    </w:t>
      </w:r>
      <w:r w:rsidRPr="00E165F0">
        <w:t>Trgovački sud u Rijeci po stečajnoj sutkinji Emi Brdovčak u stečajnom  postupku nad dužnikom CENTAROPREMA d.o.o. Rijeka u stečaju, Lošinjska 16, OIB: 41885730867, MBS: 040005304, kojeg zastupa stečajna upraviteljica Violeta Peljušić</w:t>
      </w:r>
      <w:r>
        <w:t xml:space="preserve"> iz Rijeke, Draga Gervaisa 48, 6. travnja</w:t>
      </w:r>
      <w:r w:rsidRPr="00E165F0">
        <w:t xml:space="preserve"> 2016.</w:t>
      </w:r>
    </w:p>
    <w:p w:rsidRDefault="00F86943" w:rsidP="00F86943" w:rsidR="00E165F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F86943" w:rsidP="00E165F0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D85563" w:rsidP="00D85563" w:rsidR="00D85563">
      <w:pPr>
        <w:jc w:val="both"/>
      </w:pPr>
      <w:r>
        <w:t>Dopunjuje se zaključak o prodaji ovo</w:t>
      </w:r>
      <w:r w:rsidR="00E165F0">
        <w:t>g suda poslovni broj St-322/14-69 od 8</w:t>
      </w:r>
      <w:r>
        <w:t xml:space="preserve">. ožujka 2016. u točki V. njegove izreke na način da se dodaje: </w:t>
      </w:r>
    </w:p>
    <w:p w:rsidRDefault="00D85563" w:rsidP="00D85563" w:rsidR="00D85563">
      <w:pPr>
        <w:ind w:left="1080"/>
        <w:jc w:val="both"/>
      </w:pPr>
    </w:p>
    <w:p w:rsidRDefault="00E165F0" w:rsidP="00D85563" w:rsidR="00D85563">
      <w:pPr>
        <w:numPr>
          <w:ilvl w:val="0"/>
          <w:numId w:val="3"/>
        </w:numPr>
        <w:jc w:val="both"/>
      </w:pPr>
      <w:r>
        <w:t>nekretnina se ne može</w:t>
      </w:r>
      <w:r w:rsidR="00D85563">
        <w:t xml:space="preserve"> prodati:</w:t>
      </w:r>
    </w:p>
    <w:p w:rsidRDefault="00D85563" w:rsidP="00D85563" w:rsidR="00D85563">
      <w:pPr>
        <w:numPr>
          <w:ilvl w:val="0"/>
          <w:numId w:val="3"/>
        </w:numPr>
        <w:jc w:val="both"/>
      </w:pPr>
      <w:r>
        <w:t xml:space="preserve"> na drugoj dražbi ispod jedne polovine utvrđene vrijednosti,</w:t>
      </w:r>
    </w:p>
    <w:p w:rsidRDefault="00D85563" w:rsidP="00D85563" w:rsidR="00D85563">
      <w:pPr>
        <w:numPr>
          <w:ilvl w:val="0"/>
          <w:numId w:val="3"/>
        </w:numPr>
        <w:jc w:val="both"/>
      </w:pPr>
      <w:r>
        <w:t>na trećoj dražbi ispod jedne četvrtine utvrđene vrijednosti,</w:t>
      </w:r>
    </w:p>
    <w:p w:rsidRDefault="00393191" w:rsidP="00D85563" w:rsidR="00D85563">
      <w:pPr>
        <w:numPr>
          <w:ilvl w:val="0"/>
          <w:numId w:val="3"/>
        </w:numPr>
        <w:jc w:val="both"/>
      </w:pPr>
      <w:r>
        <w:t>na četvrtoj dražbi nekretnine se prodaju</w:t>
      </w:r>
      <w:r w:rsidR="00D85563">
        <w:t xml:space="preserve"> po početnoj cijeni od 1,00 kn. </w:t>
      </w:r>
    </w:p>
    <w:p w:rsidRDefault="00D85563" w:rsidP="00D85563" w:rsidR="00D85563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38533F" w:rsidP="00D85563" w:rsidR="0038533F"/>
    <w:p w:rsidRDefault="00D85563" w:rsidP="0038533F" w:rsidR="00D85563">
      <w:pPr>
        <w:ind w:firstLine="720"/>
        <w:jc w:val="both"/>
      </w:pPr>
      <w:r>
        <w:t>S obzirom na to da je zaključkom ovog suda poslovni broj</w:t>
      </w:r>
      <w:r w:rsidR="00E165F0" w:rsidRPr="00E165F0">
        <w:t xml:space="preserve"> </w:t>
      </w:r>
      <w:r w:rsidR="00E165F0">
        <w:t xml:space="preserve">St-322/14-69 od 8. ožujka 2016. </w:t>
      </w:r>
      <w:r>
        <w:t>propušteno odlučiti o minimalnoj zakonskoj</w:t>
      </w:r>
      <w:r w:rsidR="00E165F0">
        <w:t xml:space="preserve"> cijeni ispod koje se nekretnina stečajnog dužnika ne može</w:t>
      </w:r>
      <w:r>
        <w:t xml:space="preserve"> prodati na drugoj, trećoj i četvrtoj dražbi, primjenom odredbe čl. 10. Stečajnog zakona („</w:t>
      </w:r>
      <w:r w:rsidRPr="00D85563">
        <w:t>Naro</w:t>
      </w:r>
      <w:r>
        <w:t>dne novine“ broj 71/15</w:t>
      </w:r>
      <w:r w:rsidRPr="00D85563">
        <w:t xml:space="preserve">) </w:t>
      </w:r>
      <w:r>
        <w:t xml:space="preserve">u vezi s čl. 339. Zakona o parničnom postupku </w:t>
      </w:r>
      <w:r w:rsidRPr="00D85563">
        <w:t>(„Narodne Novine“ broj 53/91, 91/92, 112/99, 88/01, 117/03, 88/05, 2/07, 84/08, 96/08, 1</w:t>
      </w:r>
      <w:r>
        <w:t>23/08, 57/11 i 25/13</w:t>
      </w:r>
      <w:r w:rsidRPr="00D85563">
        <w:t>)</w:t>
      </w:r>
      <w:r>
        <w:t xml:space="preserve">, riješeno je kao u izreci. </w:t>
      </w:r>
    </w:p>
    <w:p w:rsidRDefault="00D85563" w:rsidP="0038533F" w:rsidR="00D85563">
      <w:pPr>
        <w:ind w:firstLine="720"/>
        <w:jc w:val="both"/>
      </w:pPr>
    </w:p>
    <w:p w:rsidRDefault="00D85563" w:rsidP="00FC398B" w:rsidR="00FC398B">
      <w:pPr>
        <w:jc w:val="center"/>
      </w:pPr>
      <w:r>
        <w:t>U Rijeci, 6</w:t>
      </w:r>
      <w:r w:rsidR="00FC398B">
        <w:t xml:space="preserve">. </w:t>
      </w:r>
      <w:r>
        <w:t>travnja</w:t>
      </w:r>
      <w:r w:rsidR="00FC398B">
        <w:t xml:space="preserve"> 2016.</w:t>
      </w:r>
    </w:p>
    <w:p w:rsidRDefault="00F86943" w:rsidP="004D0610" w:rsidR="00F86943" w:rsidRPr="002048C5">
      <w:pPr>
        <w:ind w:left="4320"/>
        <w:jc w:val="center"/>
      </w:pPr>
    </w:p>
    <w:p w:rsidRDefault="00384899" w:rsidP="004D0610" w:rsidR="00F86943">
      <w:pPr>
        <w:ind w:left="4320"/>
        <w:jc w:val="center"/>
      </w:pPr>
      <w:r>
        <w:t>S</w:t>
      </w:r>
      <w:r w:rsidR="004D0610">
        <w:t>tečajna sutkinja</w:t>
      </w:r>
      <w:r w:rsidR="00F86943" w:rsidRPr="002048C5">
        <w:t>:</w:t>
      </w:r>
    </w:p>
    <w:p w:rsidRDefault="00384899" w:rsidP="004D0610" w:rsidR="00384899" w:rsidRPr="002048C5">
      <w:pPr>
        <w:ind w:left="4320"/>
        <w:jc w:val="center"/>
      </w:pPr>
      <w:r>
        <w:t>E</w:t>
      </w:r>
      <w:r w:rsidR="004D0610">
        <w:t>ma</w:t>
      </w:r>
      <w:r>
        <w:t xml:space="preserve"> B</w:t>
      </w:r>
      <w:r w:rsidR="004D0610" w:rsidRPr="004D0610">
        <w:rPr>
          <w:sz w:val="22"/>
        </w:rPr>
        <w:t>rdovčak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38533F" w:rsidP="00F86943" w:rsidR="0038533F">
      <w:pPr>
        <w:jc w:val="both"/>
      </w:pPr>
    </w:p>
    <w:p w:rsidRDefault="0038533F" w:rsidP="00F86943" w:rsidR="0038533F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F75F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F86943" w:rsidP="00F86943" w:rsidR="00F86943" w:rsidRPr="002048C5">
      <w:pPr>
        <w:jc w:val="both"/>
      </w:pPr>
      <w:r w:rsidRPr="002048C5">
        <w:lastRenderedPageBreak/>
        <w:t>DNA:</w:t>
      </w:r>
    </w:p>
    <w:p w:rsidRDefault="00384899" w:rsidP="00FC398B" w:rsidR="00FC398B">
      <w:pPr>
        <w:numPr>
          <w:ilvl w:val="0"/>
          <w:numId w:val="4"/>
        </w:numPr>
        <w:jc w:val="both"/>
      </w:pPr>
      <w:r>
        <w:t>razlučni</w:t>
      </w:r>
      <w:r w:rsidR="00F86943">
        <w:t>m vjerovn</w:t>
      </w:r>
      <w:r>
        <w:t>icima</w:t>
      </w:r>
      <w:r w:rsidR="00F73D76">
        <w:t xml:space="preserve">: </w:t>
      </w:r>
      <w:r w:rsidR="00E165F0">
        <w:t xml:space="preserve">Croatia banka </w:t>
      </w:r>
    </w:p>
    <w:p w:rsidRDefault="00F86943" w:rsidP="00FC398B" w:rsidR="00F86943">
      <w:pPr>
        <w:ind w:firstLine="360"/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C398B" w:rsidR="00F86943">
      <w:pPr>
        <w:ind w:firstLine="360"/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C398B" w:rsidP="00FC398B" w:rsidR="00FC398B">
      <w:pPr>
        <w:ind w:firstLine="360"/>
        <w:jc w:val="both"/>
      </w:pPr>
      <w:r>
        <w:t xml:space="preserve">4. FINA Rijeka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D92" w:rsidR="00D60D92">
      <w:r>
        <w:separator/>
      </w:r>
    </w:p>
  </w:endnote>
  <w:endnote w:id="0" w:type="continuationSeparator">
    <w:p w:rsidRDefault="00D60D92" w:rsidR="00D60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D92" w:rsidR="00D60D92">
      <w:r>
        <w:separator/>
      </w:r>
    </w:p>
  </w:footnote>
  <w:footnote w:id="0" w:type="continuationSeparator">
    <w:p w:rsidRDefault="00D60D92" w:rsidR="00D60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F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FD9" w:rsidP="00A45EAD" w:rsidR="00F75FD9" w:rsidRPr="00F75FD9">
    <w:pPr>
      <w:ind w:firstLine="708"/>
      <w:rPr>
        <w:sz w:val="20"/>
        <w:szCs w:val="20"/>
      </w:rPr>
    </w:pPr>
    <w:r w:rsidRPr="00F75FD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75FD9" w:rsidP="00210E4E" w:rsidR="00F75FD9" w:rsidRPr="00F75FD9">
    <w:pPr>
      <w:rPr>
        <w:sz w:val="20"/>
        <w:szCs w:val="20"/>
      </w:rPr>
    </w:pPr>
    <w:r w:rsidRPr="00F75FD9">
      <w:rPr>
        <w:rFonts w:eastAsia="MS Mincho"/>
        <w:sz w:val="20"/>
        <w:szCs w:val="20"/>
      </w:rPr>
      <w:t xml:space="preserve">  REPUBLIKA HRVATSKA</w:t>
    </w:r>
  </w:p>
  <w:p w:rsidRDefault="00F75FD9" w:rsidP="00210E4E" w:rsidR="00F75FD9" w:rsidRPr="00F75FD9">
    <w:pPr>
      <w:rPr>
        <w:sz w:val="20"/>
        <w:szCs w:val="20"/>
      </w:rPr>
    </w:pPr>
    <w:r w:rsidRPr="00F75FD9">
      <w:rPr>
        <w:rFonts w:eastAsia="MS Mincho"/>
        <w:sz w:val="20"/>
        <w:szCs w:val="20"/>
      </w:rPr>
      <w:t>TRGOVAČKI SUD U RIJECI</w:t>
    </w:r>
  </w:p>
  <w:p w:rsidRDefault="00F75FD9" w:rsidP="00F75FD9" w:rsidR="00F75FD9" w:rsidRPr="00F75FD9">
    <w:pPr>
      <w:rPr>
        <w:rFonts w:eastAsia="MS Mincho"/>
        <w:sz w:val="20"/>
        <w:szCs w:val="20"/>
      </w:rPr>
    </w:pPr>
    <w:r w:rsidRPr="00F75FD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D1F0D"/>
    <w:rsid w:val="0012686C"/>
    <w:rsid w:val="001547B4"/>
    <w:rsid w:val="00255C20"/>
    <w:rsid w:val="003412CF"/>
    <w:rsid w:val="00384899"/>
    <w:rsid w:val="0038533F"/>
    <w:rsid w:val="00393191"/>
    <w:rsid w:val="00410A48"/>
    <w:rsid w:val="004A3918"/>
    <w:rsid w:val="004B27BB"/>
    <w:rsid w:val="004B7F3F"/>
    <w:rsid w:val="004D0610"/>
    <w:rsid w:val="004E5469"/>
    <w:rsid w:val="004F022B"/>
    <w:rsid w:val="00546B43"/>
    <w:rsid w:val="005C7F65"/>
    <w:rsid w:val="00673B32"/>
    <w:rsid w:val="00716CA2"/>
    <w:rsid w:val="007A6220"/>
    <w:rsid w:val="007A6843"/>
    <w:rsid w:val="007B17FE"/>
    <w:rsid w:val="007B3F07"/>
    <w:rsid w:val="0084061B"/>
    <w:rsid w:val="00871D16"/>
    <w:rsid w:val="008B05F8"/>
    <w:rsid w:val="008D33D3"/>
    <w:rsid w:val="008E2CCE"/>
    <w:rsid w:val="00924EE7"/>
    <w:rsid w:val="0093197C"/>
    <w:rsid w:val="009A6B8C"/>
    <w:rsid w:val="00B639DE"/>
    <w:rsid w:val="00BD4D2C"/>
    <w:rsid w:val="00C06869"/>
    <w:rsid w:val="00C16DC0"/>
    <w:rsid w:val="00C571A2"/>
    <w:rsid w:val="00C57E25"/>
    <w:rsid w:val="00D60D92"/>
    <w:rsid w:val="00D85563"/>
    <w:rsid w:val="00DB06B8"/>
    <w:rsid w:val="00DB757E"/>
    <w:rsid w:val="00E041BA"/>
    <w:rsid w:val="00E165F0"/>
    <w:rsid w:val="00F034E6"/>
    <w:rsid w:val="00F73D76"/>
    <w:rsid w:val="00F75FD9"/>
    <w:rsid w:val="00F86943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75F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75F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1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F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F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F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F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75F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75F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1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F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F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F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F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zaključka o prodaji</izvorni_sadrzaj>
    <derivirana_varijabla naziv="DomainObject.Primjedba_1">dopuna zaključka o prodaji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1239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2016-04-07T06:22:00Z</dcterms:created>
  <dc:creator>nmarkovic</dc:creator>
  <cp:lastModifiedBy>Dajana Jurković</cp:lastModifiedBy>
  <cp:lastPrinted>2016-03-07T12:09:00Z</cp:lastPrinted>
  <dcterms:modified xmlns:xsi="http://www.w3.org/2001/XMLSchema-instance" xsi:type="dcterms:W3CDTF">2016-04-07T06:24:00Z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