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8a3d6" w14:paraId="188a3d6" w:rsidRDefault="000A4D7D" w:rsidP="007A5F16" w:rsidR="00DD02E5" w:rsidRPr="006B6187">
      <w:pPr>
        <w15:collapsed w:val="false"/>
        <w:rPr>
          <w:szCs w:val="24"/>
          <w:lang w:val="hr-HR"/>
        </w:rPr>
      </w:pPr>
      <w:bookmarkStart w:name="_GoBack" w:id="0"/>
      <w:bookmarkEnd w:id="0"/>
      <w:r w:rsidRPr="006B6187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6B6187">
      <w:pPr>
        <w:rPr>
          <w:szCs w:val="24"/>
          <w:lang w:val="hr-HR"/>
        </w:rPr>
      </w:pPr>
      <w:r w:rsidRPr="006B6187">
        <w:rPr>
          <w:szCs w:val="24"/>
          <w:lang w:val="hr-HR"/>
        </w:rPr>
        <w:t>REPUBLIKA HRVATSKA</w:t>
      </w:r>
    </w:p>
    <w:p w:rsidRDefault="007A5F16" w:rsidP="007A5F16" w:rsidR="007A5F16" w:rsidRPr="006B6187">
      <w:pPr>
        <w:rPr>
          <w:szCs w:val="24"/>
          <w:lang w:val="hr-HR"/>
        </w:rPr>
      </w:pPr>
      <w:r w:rsidRPr="006B6187">
        <w:rPr>
          <w:szCs w:val="24"/>
          <w:lang w:val="hr-HR"/>
        </w:rPr>
        <w:t>TRGOVAČKI SUD U ZAGREBU</w:t>
      </w:r>
    </w:p>
    <w:p w:rsidRDefault="00C22105" w:rsidP="007A5F16" w:rsidR="007A5F16" w:rsidRPr="006B6187">
      <w:pPr>
        <w:rPr>
          <w:szCs w:val="24"/>
          <w:lang w:val="hr-HR"/>
        </w:rPr>
      </w:pPr>
      <w:r w:rsidRPr="006B6187">
        <w:rPr>
          <w:szCs w:val="24"/>
          <w:lang w:val="hr-HR"/>
        </w:rPr>
        <w:t>Zagreb, Petrinjska 8</w:t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="00B02E60" w:rsidRPr="006B6187">
        <w:rPr>
          <w:szCs w:val="24"/>
          <w:lang w:val="hr-HR"/>
        </w:rPr>
        <w:tab/>
      </w:r>
      <w:r w:rsidR="00B02E60" w:rsidRPr="006B6187">
        <w:rPr>
          <w:szCs w:val="24"/>
          <w:lang w:val="hr-HR"/>
        </w:rPr>
        <w:tab/>
      </w:r>
      <w:r w:rsidR="001144D8" w:rsidRPr="006B6187">
        <w:rPr>
          <w:szCs w:val="24"/>
          <w:lang w:val="hr-HR"/>
        </w:rPr>
        <w:t>7 St-</w:t>
      </w:r>
      <w:r w:rsidR="00870ED2" w:rsidRPr="006B6187">
        <w:rPr>
          <w:szCs w:val="24"/>
          <w:lang w:val="hr-HR"/>
        </w:rPr>
        <w:t>158/10</w:t>
      </w:r>
    </w:p>
    <w:p w:rsidRDefault="007A5F16" w:rsidP="007A5F16" w:rsidR="007A5F16" w:rsidRPr="006B6187">
      <w:pPr>
        <w:rPr>
          <w:szCs w:val="24"/>
          <w:lang w:val="hr-HR"/>
        </w:rPr>
      </w:pPr>
    </w:p>
    <w:p w:rsidRDefault="007C4D75" w:rsidP="00840D70" w:rsidR="007C4D75" w:rsidRPr="006B6187">
      <w:pPr>
        <w:jc w:val="center"/>
        <w:rPr>
          <w:szCs w:val="24"/>
          <w:lang w:val="hr-HR"/>
        </w:rPr>
      </w:pPr>
      <w:r w:rsidRPr="006B6187">
        <w:rPr>
          <w:szCs w:val="24"/>
          <w:lang w:val="hr-HR"/>
        </w:rPr>
        <w:t>R E P U B L I K A  H R V A T S K A</w:t>
      </w:r>
    </w:p>
    <w:p w:rsidRDefault="007A5F16" w:rsidP="00840D70" w:rsidR="007A5F16" w:rsidRPr="006B6187">
      <w:pPr>
        <w:jc w:val="center"/>
        <w:rPr>
          <w:szCs w:val="24"/>
          <w:lang w:val="hr-HR"/>
        </w:rPr>
      </w:pPr>
      <w:r w:rsidRPr="006B6187">
        <w:rPr>
          <w:szCs w:val="24"/>
          <w:lang w:val="hr-HR"/>
        </w:rPr>
        <w:t>Z A K L J U Č A K</w:t>
      </w:r>
      <w:r w:rsidR="00840D70" w:rsidRPr="006B6187">
        <w:rPr>
          <w:szCs w:val="24"/>
          <w:lang w:val="hr-HR"/>
        </w:rPr>
        <w:t xml:space="preserve">  </w:t>
      </w:r>
    </w:p>
    <w:p w:rsidRDefault="007A5F16" w:rsidP="007A5F16" w:rsidR="007A5F16" w:rsidRPr="006B6187">
      <w:pPr>
        <w:jc w:val="center"/>
        <w:rPr>
          <w:szCs w:val="24"/>
          <w:lang w:val="hr-HR"/>
        </w:rPr>
      </w:pPr>
    </w:p>
    <w:p w:rsidRDefault="007A5F16" w:rsidP="007A5F16" w:rsidR="00D56156" w:rsidRPr="006B6187">
      <w:pPr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ab/>
      </w:r>
      <w:r w:rsidR="00DE5CE3" w:rsidRPr="006B6187">
        <w:rPr>
          <w:szCs w:val="24"/>
          <w:lang w:val="hr-HR"/>
        </w:rPr>
        <w:t xml:space="preserve">TRGOVAČKI SUD U ZAGREBU po sucu pojedincu Vesni Malenica kao stečajnom sucu u </w:t>
      </w:r>
      <w:r w:rsidR="00D56156" w:rsidRPr="006B6187">
        <w:rPr>
          <w:szCs w:val="24"/>
          <w:lang w:val="hr-HR"/>
        </w:rPr>
        <w:t>stečajnom postupku nad dužnikom</w:t>
      </w:r>
      <w:r w:rsidR="00373998" w:rsidRPr="006B6187">
        <w:rPr>
          <w:szCs w:val="24"/>
          <w:lang w:val="hr-HR"/>
        </w:rPr>
        <w:t xml:space="preserve"> </w:t>
      </w:r>
      <w:r w:rsidR="00373998" w:rsidRPr="006B6187">
        <w:rPr>
          <w:lang w:val="hr-HR"/>
        </w:rPr>
        <w:t>BBS d. o. o. u stečaju, Zagreb, Frane Petrića 3, OIB 85115884915</w:t>
      </w:r>
      <w:r w:rsidR="009222A2" w:rsidRPr="006B6187">
        <w:rPr>
          <w:szCs w:val="24"/>
          <w:lang w:val="hr-HR"/>
        </w:rPr>
        <w:t xml:space="preserve">, </w:t>
      </w:r>
      <w:r w:rsidR="002B40F7" w:rsidRPr="006B6187">
        <w:rPr>
          <w:szCs w:val="24"/>
          <w:lang w:val="hr-HR"/>
        </w:rPr>
        <w:t xml:space="preserve"> </w:t>
      </w:r>
      <w:r w:rsidR="00823AFE" w:rsidRPr="006B6187">
        <w:rPr>
          <w:szCs w:val="24"/>
          <w:lang w:val="hr-HR"/>
        </w:rPr>
        <w:t>24. ožujka</w:t>
      </w:r>
      <w:r w:rsidR="008D1EC5" w:rsidRPr="006B6187">
        <w:rPr>
          <w:szCs w:val="24"/>
          <w:lang w:val="hr-HR"/>
        </w:rPr>
        <w:t xml:space="preserve"> 2016.</w:t>
      </w:r>
    </w:p>
    <w:p w:rsidRDefault="00E1799B" w:rsidP="007A5F16" w:rsidR="00E1799B" w:rsidRPr="006B6187">
      <w:pPr>
        <w:jc w:val="both"/>
        <w:rPr>
          <w:szCs w:val="24"/>
          <w:lang w:val="hr-HR"/>
        </w:rPr>
      </w:pPr>
    </w:p>
    <w:p w:rsidRDefault="007A5F16" w:rsidP="007A5F16" w:rsidR="007A5F16" w:rsidRPr="006B6187">
      <w:pPr>
        <w:jc w:val="center"/>
        <w:rPr>
          <w:szCs w:val="24"/>
          <w:lang w:val="hr-HR"/>
        </w:rPr>
      </w:pPr>
      <w:r w:rsidRPr="006B6187">
        <w:rPr>
          <w:szCs w:val="24"/>
          <w:lang w:val="hr-HR"/>
        </w:rPr>
        <w:t>z a k l j u č i o  j e</w:t>
      </w:r>
    </w:p>
    <w:p w:rsidRDefault="007A5F16" w:rsidP="007A5F16" w:rsidR="007A5F16" w:rsidRPr="006B6187">
      <w:pPr>
        <w:jc w:val="center"/>
        <w:rPr>
          <w:szCs w:val="24"/>
          <w:lang w:val="hr-HR"/>
        </w:rPr>
      </w:pPr>
    </w:p>
    <w:p w:rsidRDefault="00D56156" w:rsidP="00C10503" w:rsidR="00373998" w:rsidRPr="006B6187">
      <w:pPr>
        <w:ind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ab/>
      </w:r>
      <w:r w:rsidR="00C10503" w:rsidRPr="006B6187">
        <w:rPr>
          <w:szCs w:val="24"/>
          <w:lang w:val="hr-HR"/>
        </w:rPr>
        <w:t xml:space="preserve">1. Vrijednost nekretnine stečajnog dužnika </w:t>
      </w:r>
      <w:r w:rsidR="00373998" w:rsidRPr="006B6187">
        <w:rPr>
          <w:lang w:val="hr-HR"/>
        </w:rPr>
        <w:t>upisana u zemljišne knjige Općinskog suda u Varaždinu, zemljišnoknjižni odjel Novi Marof, broj zk uloška 2030, kč. br. 1720, k. o. Kamena Gorica, u naravi Podrute površine 74911m</w:t>
      </w:r>
      <w:r w:rsidR="00373998" w:rsidRPr="006B6187">
        <w:rPr>
          <w:vertAlign w:val="superscript"/>
          <w:lang w:val="hr-HR"/>
        </w:rPr>
        <w:t>2</w:t>
      </w:r>
      <w:r w:rsidR="00373998" w:rsidRPr="006B6187">
        <w:rPr>
          <w:lang w:val="hr-HR"/>
        </w:rPr>
        <w:t>; industrijsko dvorište Podrute površine 63032m</w:t>
      </w:r>
      <w:r w:rsidR="00373998" w:rsidRPr="006B6187">
        <w:rPr>
          <w:vertAlign w:val="superscript"/>
          <w:lang w:val="hr-HR"/>
        </w:rPr>
        <w:t>2</w:t>
      </w:r>
      <w:r w:rsidR="00373998" w:rsidRPr="006B6187">
        <w:rPr>
          <w:lang w:val="hr-HR"/>
        </w:rPr>
        <w:t>, zgrade Podrute površine 6554m</w:t>
      </w:r>
      <w:r w:rsidR="00373998" w:rsidRPr="006B6187">
        <w:rPr>
          <w:vertAlign w:val="superscript"/>
          <w:lang w:val="hr-HR"/>
        </w:rPr>
        <w:t>2</w:t>
      </w:r>
      <w:r w:rsidR="00373998" w:rsidRPr="006B6187">
        <w:rPr>
          <w:lang w:val="hr-HR"/>
        </w:rPr>
        <w:t>, industrijska zgrada Podrute, kolna vaga površine 55m</w:t>
      </w:r>
      <w:r w:rsidR="00373998" w:rsidRPr="006B6187">
        <w:rPr>
          <w:vertAlign w:val="superscript"/>
          <w:lang w:val="hr-HR"/>
        </w:rPr>
        <w:t>2</w:t>
      </w:r>
      <w:r w:rsidR="00373998" w:rsidRPr="006B6187">
        <w:rPr>
          <w:lang w:val="hr-HR"/>
        </w:rPr>
        <w:t>, industrijska zgrada Podrute, kolna portirnica površine 13m</w:t>
      </w:r>
      <w:r w:rsidR="00373998" w:rsidRPr="006B6187">
        <w:rPr>
          <w:vertAlign w:val="superscript"/>
          <w:lang w:val="hr-HR"/>
        </w:rPr>
        <w:t>2</w:t>
      </w:r>
      <w:r w:rsidR="00373998" w:rsidRPr="006B6187">
        <w:rPr>
          <w:lang w:val="hr-HR"/>
        </w:rPr>
        <w:t>, industrijska zgrada Podrute, kotlovnica površine 113m</w:t>
      </w:r>
      <w:r w:rsidR="00373998" w:rsidRPr="006B6187">
        <w:rPr>
          <w:vertAlign w:val="superscript"/>
          <w:lang w:val="hr-HR"/>
        </w:rPr>
        <w:t>2</w:t>
      </w:r>
      <w:r w:rsidR="00373998" w:rsidRPr="006B6187">
        <w:rPr>
          <w:lang w:val="hr-HR"/>
        </w:rPr>
        <w:t>, trafostanica Podrute površine 23m</w:t>
      </w:r>
      <w:r w:rsidR="00373998" w:rsidRPr="006B6187">
        <w:rPr>
          <w:vertAlign w:val="superscript"/>
          <w:lang w:val="hr-HR"/>
        </w:rPr>
        <w:t>2</w:t>
      </w:r>
      <w:r w:rsidR="00373998" w:rsidRPr="006B6187">
        <w:rPr>
          <w:lang w:val="hr-HR"/>
        </w:rPr>
        <w:t>, spremište Podrute, skladište površine 4435m</w:t>
      </w:r>
      <w:r w:rsidR="00373998" w:rsidRPr="006B6187">
        <w:rPr>
          <w:vertAlign w:val="superscript"/>
          <w:lang w:val="hr-HR"/>
        </w:rPr>
        <w:t>2</w:t>
      </w:r>
      <w:r w:rsidR="00373998" w:rsidRPr="006B6187">
        <w:rPr>
          <w:lang w:val="hr-HR"/>
        </w:rPr>
        <w:t>, industrijska zgrada Podrute, pročistač površine 133m</w:t>
      </w:r>
      <w:r w:rsidR="00373998" w:rsidRPr="006B6187">
        <w:rPr>
          <w:vertAlign w:val="superscript"/>
          <w:lang w:val="hr-HR"/>
        </w:rPr>
        <w:t>2</w:t>
      </w:r>
      <w:r w:rsidR="00373998" w:rsidRPr="006B6187">
        <w:rPr>
          <w:lang w:val="hr-HR"/>
        </w:rPr>
        <w:t>, industrijska zgrada Podrute, pročistač površine 320m</w:t>
      </w:r>
      <w:r w:rsidR="00373998" w:rsidRPr="006B6187">
        <w:rPr>
          <w:vertAlign w:val="superscript"/>
          <w:lang w:val="hr-HR"/>
        </w:rPr>
        <w:t>2</w:t>
      </w:r>
      <w:r w:rsidR="00373998" w:rsidRPr="006B6187">
        <w:rPr>
          <w:lang w:val="hr-HR"/>
        </w:rPr>
        <w:t>, industrijska zgrada Podrute, pročistač površine 180m</w:t>
      </w:r>
      <w:r w:rsidR="00373998" w:rsidRPr="006B6187">
        <w:rPr>
          <w:vertAlign w:val="superscript"/>
          <w:lang w:val="hr-HR"/>
        </w:rPr>
        <w:t>2</w:t>
      </w:r>
      <w:r w:rsidR="00373998" w:rsidRPr="006B6187">
        <w:rPr>
          <w:lang w:val="hr-HR"/>
        </w:rPr>
        <w:t>, industrijska zgrada Podrute, pročistač površine 53m</w:t>
      </w:r>
      <w:r w:rsidR="00373998" w:rsidRPr="006B6187">
        <w:rPr>
          <w:vertAlign w:val="superscript"/>
          <w:lang w:val="hr-HR"/>
        </w:rPr>
        <w:t>2</w:t>
      </w:r>
      <w:r w:rsidR="00373998" w:rsidRPr="006B6187">
        <w:rPr>
          <w:lang w:val="hr-HR"/>
        </w:rPr>
        <w:t xml:space="preserve">, na kojoj nekretnini je evidentirano založno pravo vjerovnika Credo banka d. d. u stečaju, Fond za razvoj i zapošljavanje, Hypo leasing Kroatien d. o. o., Fond za zaštitu okoliša i energetsku učinkovitost i Kreditna banka Zagreb d. d., utvrđuje se u iznosu od </w:t>
      </w:r>
      <w:r w:rsidR="00823AFE" w:rsidRPr="006B6187">
        <w:rPr>
          <w:lang w:val="hr-HR"/>
        </w:rPr>
        <w:t xml:space="preserve">15.000.000,00 </w:t>
      </w:r>
      <w:r w:rsidR="00373998" w:rsidRPr="006B6187">
        <w:rPr>
          <w:lang w:val="hr-HR"/>
        </w:rPr>
        <w:t>kn</w:t>
      </w:r>
      <w:r w:rsidR="008D1EC5" w:rsidRPr="006B6187">
        <w:rPr>
          <w:lang w:val="hr-HR"/>
        </w:rPr>
        <w:t>.</w:t>
      </w:r>
    </w:p>
    <w:p w:rsidRDefault="00373998" w:rsidP="00C93444" w:rsidR="00640322" w:rsidRPr="006B6187">
      <w:pPr>
        <w:ind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ab/>
        <w:t>2</w:t>
      </w:r>
      <w:r w:rsidR="00640322" w:rsidRPr="006B6187">
        <w:rPr>
          <w:szCs w:val="24"/>
          <w:lang w:val="hr-HR"/>
        </w:rPr>
        <w:t>. Određu</w:t>
      </w:r>
      <w:r w:rsidR="00C10503" w:rsidRPr="006B6187">
        <w:rPr>
          <w:szCs w:val="24"/>
          <w:lang w:val="hr-HR"/>
        </w:rPr>
        <w:t>je se prodaja nekretnine</w:t>
      </w:r>
      <w:r w:rsidR="00640322" w:rsidRPr="006B6187">
        <w:rPr>
          <w:szCs w:val="24"/>
          <w:lang w:val="hr-HR"/>
        </w:rPr>
        <w:t xml:space="preserve"> stečajnog dužnika</w:t>
      </w:r>
      <w:r w:rsidR="00A82358" w:rsidRPr="006B6187">
        <w:rPr>
          <w:szCs w:val="24"/>
          <w:lang w:val="hr-HR"/>
        </w:rPr>
        <w:t xml:space="preserve"> </w:t>
      </w:r>
      <w:r w:rsidR="00823AFE" w:rsidRPr="006B6187">
        <w:rPr>
          <w:szCs w:val="24"/>
          <w:lang w:val="hr-HR"/>
        </w:rPr>
        <w:t>petom</w:t>
      </w:r>
      <w:r w:rsidR="00640322" w:rsidRPr="006B6187">
        <w:rPr>
          <w:szCs w:val="24"/>
          <w:lang w:val="hr-HR"/>
        </w:rPr>
        <w:t xml:space="preserve"> usmenom javnom dražbom koja će se održati </w:t>
      </w:r>
      <w:r w:rsidR="00823AFE" w:rsidRPr="006B6187">
        <w:rPr>
          <w:lang w:val="hr-HR"/>
        </w:rPr>
        <w:t>19. travnja</w:t>
      </w:r>
      <w:r w:rsidR="00C10503" w:rsidRPr="006B6187">
        <w:rPr>
          <w:lang w:val="hr-HR"/>
        </w:rPr>
        <w:t xml:space="preserve"> 2016. u </w:t>
      </w:r>
      <w:r w:rsidR="00823AFE" w:rsidRPr="006B6187">
        <w:rPr>
          <w:lang w:val="hr-HR"/>
        </w:rPr>
        <w:t>11,00</w:t>
      </w:r>
      <w:r w:rsidR="00C10503" w:rsidRPr="006B6187">
        <w:rPr>
          <w:lang w:val="hr-HR"/>
        </w:rPr>
        <w:t xml:space="preserve"> </w:t>
      </w:r>
      <w:r w:rsidR="00640322" w:rsidRPr="006B6187">
        <w:rPr>
          <w:szCs w:val="24"/>
          <w:lang w:val="hr-HR"/>
        </w:rPr>
        <w:t>sati</w:t>
      </w:r>
      <w:r w:rsidR="00C93444" w:rsidRPr="006B6187">
        <w:rPr>
          <w:szCs w:val="24"/>
          <w:lang w:val="hr-HR"/>
        </w:rPr>
        <w:t xml:space="preserve"> </w:t>
      </w:r>
      <w:r w:rsidR="00640322" w:rsidRPr="006B6187">
        <w:rPr>
          <w:szCs w:val="24"/>
          <w:lang w:val="hr-HR"/>
        </w:rPr>
        <w:t>kod ovog suda, Petrinjska 8, soba</w:t>
      </w:r>
      <w:r w:rsidR="00B02E60" w:rsidRPr="006B6187">
        <w:rPr>
          <w:szCs w:val="24"/>
          <w:lang w:val="hr-HR"/>
        </w:rPr>
        <w:t xml:space="preserve"> 93</w:t>
      </w:r>
      <w:r w:rsidR="00640322" w:rsidRPr="006B6187">
        <w:rPr>
          <w:szCs w:val="24"/>
          <w:lang w:val="hr-HR"/>
        </w:rPr>
        <w:t>/II.</w:t>
      </w:r>
    </w:p>
    <w:p w:rsidRDefault="00C10503" w:rsidP="00C93444" w:rsidR="00640322" w:rsidRPr="006B6187">
      <w:pPr>
        <w:ind w:hanging="709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  <w:t>3</w:t>
      </w:r>
      <w:r w:rsidR="00640322" w:rsidRPr="006B6187">
        <w:rPr>
          <w:szCs w:val="24"/>
          <w:lang w:val="hr-HR"/>
        </w:rPr>
        <w:t>.  Uvjeti prodaje:</w:t>
      </w:r>
    </w:p>
    <w:p w:rsidRDefault="00373998" w:rsidP="00373998" w:rsidR="00640322" w:rsidRPr="006B6187">
      <w:pPr>
        <w:ind w:firstLine="708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 xml:space="preserve">- </w:t>
      </w:r>
      <w:r w:rsidR="0097790A" w:rsidRPr="006B6187">
        <w:rPr>
          <w:szCs w:val="24"/>
          <w:lang w:val="hr-HR"/>
        </w:rPr>
        <w:t>nekretnina se ne može</w:t>
      </w:r>
      <w:r w:rsidR="00640322" w:rsidRPr="006B6187">
        <w:rPr>
          <w:szCs w:val="24"/>
          <w:lang w:val="hr-HR"/>
        </w:rPr>
        <w:t xml:space="preserve"> prodati za nižu vrijednost od one koja je utvrđena točkom 1. ovog zaključka</w:t>
      </w:r>
    </w:p>
    <w:p w:rsidRDefault="00373998" w:rsidP="00373998" w:rsidR="00640322" w:rsidRPr="006B6187">
      <w:pPr>
        <w:ind w:firstLine="708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 xml:space="preserve">- </w:t>
      </w:r>
      <w:r w:rsidR="00640322" w:rsidRPr="006B6187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3998" w:rsidP="00373998" w:rsidR="00640322" w:rsidRPr="006B6187">
      <w:pPr>
        <w:ind w:firstLine="708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 xml:space="preserve">- </w:t>
      </w:r>
      <w:r w:rsidR="00640322" w:rsidRPr="006B6187">
        <w:rPr>
          <w:szCs w:val="24"/>
          <w:lang w:val="hr-HR"/>
        </w:rPr>
        <w:t xml:space="preserve">osiguranje u iznosu od 5% od oglašene cijene plaća se na žiro račun sudskog depozita Trgovačkog suda u Zagrebu, </w:t>
      </w:r>
      <w:r w:rsidR="004C34F5" w:rsidRPr="006B6187">
        <w:rPr>
          <w:szCs w:val="24"/>
          <w:lang w:val="hr-HR"/>
        </w:rPr>
        <w:t>IBAN: HR922390001</w:t>
      </w:r>
      <w:r w:rsidR="00640322" w:rsidRPr="006B6187">
        <w:rPr>
          <w:szCs w:val="24"/>
          <w:lang w:val="hr-HR"/>
        </w:rPr>
        <w:t>1300000460 otvoren kod Hrvatske poštanske banke d. d., Zagreb, pozivom na broj 05</w:t>
      </w:r>
      <w:r w:rsidR="004C34F5" w:rsidRPr="006B6187">
        <w:rPr>
          <w:szCs w:val="24"/>
          <w:lang w:val="hr-HR"/>
        </w:rPr>
        <w:t>-</w:t>
      </w:r>
      <w:r w:rsidRPr="006B6187">
        <w:rPr>
          <w:szCs w:val="24"/>
          <w:lang w:val="hr-HR"/>
        </w:rPr>
        <w:t>15810,</w:t>
      </w:r>
    </w:p>
    <w:p w:rsidRDefault="00373998" w:rsidP="00373998" w:rsidR="00640322" w:rsidRPr="006B6187">
      <w:pPr>
        <w:ind w:firstLine="708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 xml:space="preserve">- </w:t>
      </w:r>
      <w:r w:rsidR="00640322" w:rsidRPr="006B6187">
        <w:rPr>
          <w:szCs w:val="24"/>
          <w:lang w:val="hr-HR"/>
        </w:rPr>
        <w:t>kupac je dužan položiti kupovninu u roku od</w:t>
      </w:r>
      <w:r w:rsidR="009222A2" w:rsidRPr="006B6187">
        <w:rPr>
          <w:szCs w:val="24"/>
          <w:lang w:val="hr-HR"/>
        </w:rPr>
        <w:t xml:space="preserve"> 3</w:t>
      </w:r>
      <w:r w:rsidR="00640322" w:rsidRPr="006B6187">
        <w:rPr>
          <w:szCs w:val="24"/>
          <w:lang w:val="hr-HR"/>
        </w:rPr>
        <w:t>0 dana od dana dosude nekretnina.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373998" w:rsidP="00373998" w:rsidR="00640322" w:rsidRPr="006B6187">
      <w:pPr>
        <w:ind w:firstLine="708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 xml:space="preserve">- </w:t>
      </w:r>
      <w:r w:rsidR="00640322" w:rsidRPr="006B6187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3998" w:rsidP="00373998" w:rsidR="00640322" w:rsidRPr="006B6187">
      <w:pPr>
        <w:ind w:firstLine="708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 xml:space="preserve">- </w:t>
      </w:r>
      <w:r w:rsidR="00640322" w:rsidRPr="006B6187">
        <w:rPr>
          <w:szCs w:val="24"/>
          <w:lang w:val="hr-HR"/>
        </w:rPr>
        <w:t xml:space="preserve">osiguranje </w:t>
      </w:r>
      <w:r w:rsidR="002357C0" w:rsidRPr="006B6187">
        <w:rPr>
          <w:szCs w:val="24"/>
          <w:lang w:val="hr-HR"/>
        </w:rPr>
        <w:t xml:space="preserve">nije </w:t>
      </w:r>
      <w:r w:rsidR="00640322" w:rsidRPr="006B6187">
        <w:rPr>
          <w:szCs w:val="24"/>
          <w:lang w:val="hr-HR"/>
        </w:rPr>
        <w:t>duž</w:t>
      </w:r>
      <w:r w:rsidR="002357C0" w:rsidRPr="006B6187">
        <w:rPr>
          <w:szCs w:val="24"/>
          <w:lang w:val="hr-HR"/>
        </w:rPr>
        <w:t xml:space="preserve">an </w:t>
      </w:r>
      <w:r w:rsidR="00640322" w:rsidRPr="006B6187">
        <w:rPr>
          <w:szCs w:val="24"/>
          <w:lang w:val="hr-HR"/>
        </w:rPr>
        <w:t xml:space="preserve">položiti razlučni </w:t>
      </w:r>
      <w:r w:rsidR="002357C0" w:rsidRPr="006B6187">
        <w:rPr>
          <w:szCs w:val="24"/>
          <w:lang w:val="hr-HR"/>
        </w:rPr>
        <w:t>vjerovnik</w:t>
      </w:r>
      <w:r w:rsidR="00640322" w:rsidRPr="006B6187">
        <w:rPr>
          <w:szCs w:val="24"/>
          <w:lang w:val="hr-HR"/>
        </w:rPr>
        <w:t>,</w:t>
      </w:r>
    </w:p>
    <w:p w:rsidRDefault="00373998" w:rsidP="00373998" w:rsidR="00640322" w:rsidRPr="006B6187">
      <w:pPr>
        <w:ind w:firstLine="708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 xml:space="preserve">- </w:t>
      </w:r>
      <w:r w:rsidR="00640322" w:rsidRPr="006B6187">
        <w:rPr>
          <w:szCs w:val="24"/>
          <w:lang w:val="hr-HR"/>
        </w:rPr>
        <w:t>porez vezan za kupnju nekretnina snosi kupac,</w:t>
      </w:r>
    </w:p>
    <w:p w:rsidRDefault="00373998" w:rsidP="00373998" w:rsidR="00640322" w:rsidRPr="006B6187">
      <w:pPr>
        <w:ind w:firstLine="708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 xml:space="preserve">- </w:t>
      </w:r>
      <w:r w:rsidR="00640322" w:rsidRPr="006B6187">
        <w:rPr>
          <w:szCs w:val="24"/>
          <w:lang w:val="hr-HR"/>
        </w:rPr>
        <w:t>pravo nadmetanja imaju sve pravne i fizičke osobe u skladu s propisima,</w:t>
      </w:r>
    </w:p>
    <w:p w:rsidRDefault="00373998" w:rsidP="00373998" w:rsidR="00640322" w:rsidRPr="006B6187">
      <w:pPr>
        <w:ind w:firstLine="708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lastRenderedPageBreak/>
        <w:t xml:space="preserve">- </w:t>
      </w:r>
      <w:r w:rsidR="00640322" w:rsidRPr="006B6187">
        <w:rPr>
          <w:szCs w:val="24"/>
          <w:lang w:val="hr-HR"/>
        </w:rPr>
        <w:t>kamate se ne obračunavaju na jamčevinu,</w:t>
      </w:r>
    </w:p>
    <w:p w:rsidRDefault="00373998" w:rsidP="00373998" w:rsidR="00640322" w:rsidRPr="006B6187">
      <w:pPr>
        <w:ind w:firstLine="708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 xml:space="preserve">- </w:t>
      </w:r>
      <w:r w:rsidR="00640322" w:rsidRPr="006B6187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B4736" w:rsidP="001B4736" w:rsidR="00640322" w:rsidRPr="006B6187">
      <w:pPr>
        <w:ind w:firstLine="698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 xml:space="preserve">- </w:t>
      </w:r>
      <w:r w:rsidR="00640322" w:rsidRPr="006B6187">
        <w:rPr>
          <w:szCs w:val="24"/>
          <w:lang w:val="hr-HR"/>
        </w:rPr>
        <w:t>kupac snosi sve troškove vezane za prodaju i preuzimanje nekretnina.</w:t>
      </w:r>
    </w:p>
    <w:p w:rsidRDefault="00C10503" w:rsidP="00C93444" w:rsidR="00640322" w:rsidRPr="006B6187">
      <w:pPr>
        <w:ind w:firstLine="698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>4</w:t>
      </w:r>
      <w:r w:rsidR="00640322" w:rsidRPr="006B6187">
        <w:rPr>
          <w:szCs w:val="24"/>
          <w:lang w:val="hr-HR"/>
        </w:rPr>
        <w:t xml:space="preserve">. Imovina koja je predmet prodaje može se  razgledati uz prethodni dogovor sa stečajnim upraviteljem na </w:t>
      </w:r>
      <w:r w:rsidR="001B4736" w:rsidRPr="006B6187">
        <w:rPr>
          <w:szCs w:val="24"/>
          <w:lang w:val="hr-HR"/>
        </w:rPr>
        <w:t>broj telefona 01 611 32 25 i 01 611 96 92</w:t>
      </w:r>
    </w:p>
    <w:p w:rsidRDefault="00C10503" w:rsidP="00C93444" w:rsidR="00640322" w:rsidRPr="006B6187">
      <w:pPr>
        <w:ind w:firstLine="698"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>5</w:t>
      </w:r>
      <w:r w:rsidR="00640322" w:rsidRPr="006B6187">
        <w:rPr>
          <w:szCs w:val="24"/>
          <w:lang w:val="hr-HR"/>
        </w:rPr>
        <w:t xml:space="preserve">. </w:t>
      </w:r>
      <w:r w:rsidR="00F56E3B" w:rsidRPr="006B6187">
        <w:rPr>
          <w:szCs w:val="24"/>
          <w:lang w:val="hr-HR"/>
        </w:rPr>
        <w:t xml:space="preserve">Ovaj zaključak objavit će se </w:t>
      </w:r>
      <w:r w:rsidR="007B56E3" w:rsidRPr="006B6187">
        <w:rPr>
          <w:szCs w:val="24"/>
          <w:lang w:val="hr-HR"/>
        </w:rPr>
        <w:t>na e-oglasnoj ploči</w:t>
      </w:r>
      <w:r w:rsidR="00640322" w:rsidRPr="006B6187">
        <w:rPr>
          <w:szCs w:val="24"/>
          <w:lang w:val="hr-HR"/>
        </w:rPr>
        <w:t>, a oglas o odr</w:t>
      </w:r>
      <w:r w:rsidR="00C22105" w:rsidRPr="006B6187">
        <w:rPr>
          <w:szCs w:val="24"/>
          <w:lang w:val="hr-HR"/>
        </w:rPr>
        <w:t xml:space="preserve">žavanju dražbe objaviti će se na </w:t>
      </w:r>
      <w:r w:rsidR="00640322" w:rsidRPr="006B6187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6B6187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6B6187">
      <w:pPr>
        <w:ind w:hanging="709" w:left="709"/>
        <w:jc w:val="center"/>
        <w:rPr>
          <w:szCs w:val="24"/>
          <w:lang w:val="hr-HR"/>
        </w:rPr>
      </w:pPr>
      <w:r w:rsidRPr="006B6187">
        <w:rPr>
          <w:szCs w:val="24"/>
          <w:lang w:val="hr-HR"/>
        </w:rPr>
        <w:t>Obrazloženje</w:t>
      </w:r>
    </w:p>
    <w:p w:rsidRDefault="007A5F16" w:rsidP="007A5F16" w:rsidR="007A5F16" w:rsidRPr="006B6187">
      <w:pPr>
        <w:jc w:val="both"/>
        <w:rPr>
          <w:szCs w:val="24"/>
          <w:lang w:val="hr-HR"/>
        </w:rPr>
      </w:pPr>
    </w:p>
    <w:p w:rsidRDefault="00E97F38" w:rsidP="00607FB2" w:rsidR="00607FB2" w:rsidRPr="006B6187">
      <w:pPr>
        <w:ind w:right="-13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ab/>
      </w:r>
      <w:r w:rsidR="001B4736" w:rsidRPr="006B6187">
        <w:rPr>
          <w:szCs w:val="24"/>
          <w:lang w:val="hr-HR"/>
        </w:rPr>
        <w:t>Rješenjem ovog suda broj St-158/10 od 25. svibnja 2011. određena je prodaja gore navedenih nekretnina u stečajnom postupku.</w:t>
      </w:r>
    </w:p>
    <w:p w:rsidRDefault="00607FB2" w:rsidP="001B4736" w:rsidR="00D91022" w:rsidRPr="006B6187">
      <w:pPr>
        <w:ind w:right="-1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ab/>
      </w:r>
      <w:r w:rsidR="00A82358" w:rsidRPr="006B6187">
        <w:rPr>
          <w:szCs w:val="24"/>
          <w:lang w:val="hr-HR"/>
        </w:rPr>
        <w:t xml:space="preserve">Na ročištu za </w:t>
      </w:r>
      <w:r w:rsidR="00823AFE" w:rsidRPr="006B6187">
        <w:rPr>
          <w:szCs w:val="24"/>
          <w:lang w:val="hr-HR"/>
        </w:rPr>
        <w:t>četvrtu</w:t>
      </w:r>
      <w:r w:rsidR="008D1EC5" w:rsidRPr="006B6187">
        <w:rPr>
          <w:szCs w:val="24"/>
          <w:lang w:val="hr-HR"/>
        </w:rPr>
        <w:t xml:space="preserve"> </w:t>
      </w:r>
      <w:r w:rsidR="00A82358" w:rsidRPr="006B6187">
        <w:rPr>
          <w:szCs w:val="24"/>
          <w:lang w:val="hr-HR"/>
        </w:rPr>
        <w:t xml:space="preserve">javnu dražbu nije </w:t>
      </w:r>
      <w:r w:rsidR="00DD538D" w:rsidRPr="006B6187">
        <w:rPr>
          <w:szCs w:val="24"/>
          <w:lang w:val="hr-HR"/>
        </w:rPr>
        <w:t>bilo zainteresiranih kupaca za nekretninu navedenu u točki 1. izreke zaključka</w:t>
      </w:r>
      <w:r w:rsidR="00A82358" w:rsidRPr="006B6187">
        <w:rPr>
          <w:szCs w:val="24"/>
          <w:lang w:val="hr-HR"/>
        </w:rPr>
        <w:t xml:space="preserve">. </w:t>
      </w:r>
    </w:p>
    <w:p w:rsidRDefault="00607FB2" w:rsidP="00607FB2" w:rsidR="00607FB2" w:rsidRPr="006B6187">
      <w:pPr>
        <w:ind w:right="-13"/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ab/>
        <w:t xml:space="preserve">Stoga je </w:t>
      </w:r>
      <w:r w:rsidR="00A82358" w:rsidRPr="006B6187">
        <w:rPr>
          <w:szCs w:val="24"/>
          <w:lang w:val="hr-HR"/>
        </w:rPr>
        <w:t xml:space="preserve">na prijedlog stečajnog upravitelja, a </w:t>
      </w:r>
      <w:r w:rsidRPr="006B6187">
        <w:rPr>
          <w:szCs w:val="24"/>
          <w:lang w:val="hr-HR"/>
        </w:rPr>
        <w:t>temeljem odredbe čl.</w:t>
      </w:r>
      <w:r w:rsidR="001B4736" w:rsidRPr="006B6187">
        <w:rPr>
          <w:szCs w:val="24"/>
          <w:lang w:val="hr-HR"/>
        </w:rPr>
        <w:t xml:space="preserve"> 164 Stečajnog zakona određeno</w:t>
      </w:r>
      <w:r w:rsidRPr="006B6187">
        <w:rPr>
          <w:szCs w:val="24"/>
          <w:lang w:val="hr-HR"/>
        </w:rPr>
        <w:t xml:space="preserve"> </w:t>
      </w:r>
      <w:r w:rsidR="00A82358" w:rsidRPr="006B6187">
        <w:rPr>
          <w:szCs w:val="24"/>
          <w:lang w:val="hr-HR"/>
        </w:rPr>
        <w:t xml:space="preserve">novo </w:t>
      </w:r>
      <w:r w:rsidRPr="006B6187">
        <w:rPr>
          <w:szCs w:val="24"/>
          <w:lang w:val="hr-HR"/>
        </w:rPr>
        <w:t>ročište za javnu dražbu</w:t>
      </w:r>
      <w:r w:rsidR="00A82358" w:rsidRPr="006B6187">
        <w:rPr>
          <w:szCs w:val="24"/>
          <w:lang w:val="hr-HR"/>
        </w:rPr>
        <w:t xml:space="preserve"> pod istim uvjetima </w:t>
      </w:r>
      <w:r w:rsidR="00DD538D" w:rsidRPr="006B6187">
        <w:rPr>
          <w:szCs w:val="24"/>
          <w:lang w:val="hr-HR"/>
        </w:rPr>
        <w:t>i sniženoj</w:t>
      </w:r>
      <w:r w:rsidR="00A82358" w:rsidRPr="006B6187">
        <w:rPr>
          <w:szCs w:val="24"/>
          <w:lang w:val="hr-HR"/>
        </w:rPr>
        <w:t xml:space="preserve"> početnoj cijeni.</w:t>
      </w:r>
    </w:p>
    <w:p w:rsidRDefault="007A5F16" w:rsidP="007A5F16" w:rsidR="007A5F16" w:rsidRPr="006B6187">
      <w:pPr>
        <w:jc w:val="center"/>
        <w:rPr>
          <w:szCs w:val="24"/>
          <w:lang w:val="hr-HR"/>
        </w:rPr>
      </w:pPr>
      <w:r w:rsidRPr="006B6187">
        <w:rPr>
          <w:szCs w:val="24"/>
          <w:lang w:val="hr-HR"/>
        </w:rPr>
        <w:t xml:space="preserve">Zagreb, </w:t>
      </w:r>
      <w:r w:rsidR="00823AFE" w:rsidRPr="006B6187">
        <w:rPr>
          <w:szCs w:val="24"/>
          <w:lang w:val="hr-HR"/>
        </w:rPr>
        <w:t>24. ožujak</w:t>
      </w:r>
      <w:r w:rsidR="008D1EC5" w:rsidRPr="006B6187">
        <w:rPr>
          <w:szCs w:val="24"/>
          <w:lang w:val="hr-HR"/>
        </w:rPr>
        <w:t xml:space="preserve"> 2016.</w:t>
      </w:r>
    </w:p>
    <w:p w:rsidRDefault="007A5F16" w:rsidP="007A5F16" w:rsidR="007A5F16" w:rsidRPr="006B6187">
      <w:pPr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="00012ABB" w:rsidRPr="006B6187">
        <w:rPr>
          <w:szCs w:val="24"/>
          <w:lang w:val="hr-HR"/>
        </w:rPr>
        <w:t>SUDAC:</w:t>
      </w:r>
    </w:p>
    <w:p w:rsidRDefault="007A5F16" w:rsidR="00613090">
      <w:pPr>
        <w:jc w:val="both"/>
        <w:rPr>
          <w:szCs w:val="24"/>
          <w:lang w:val="hr-HR"/>
        </w:rPr>
      </w:pP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</w:r>
      <w:r w:rsidRPr="006B6187">
        <w:rPr>
          <w:szCs w:val="24"/>
          <w:lang w:val="hr-HR"/>
        </w:rPr>
        <w:tab/>
        <w:t>Vesna Malenica</w:t>
      </w:r>
      <w:r w:rsidR="00E35F44" w:rsidRPr="006B6187">
        <w:rPr>
          <w:szCs w:val="24"/>
          <w:lang w:val="hr-HR"/>
        </w:rPr>
        <w:t xml:space="preserve"> </w:t>
      </w:r>
      <w:r w:rsidR="006B6187">
        <w:rPr>
          <w:szCs w:val="24"/>
          <w:lang w:val="hr-HR"/>
        </w:rPr>
        <w:t xml:space="preserve">v. r. </w:t>
      </w:r>
    </w:p>
    <w:p w:rsidRDefault="006B6187" w:rsidR="006B6187" w:rsidRPr="006B6187">
      <w:pPr>
        <w:jc w:val="both"/>
        <w:rPr>
          <w:szCs w:val="24"/>
          <w:lang w:val="hr-HR"/>
        </w:rPr>
      </w:pPr>
    </w:p>
    <w:p w:rsidRDefault="006B6187" w:rsidP="00AB7A2F" w:rsidR="006B6187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B6187" w:rsidP="00995CE9" w:rsidR="006B6187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6B6187">
      <w:pPr>
        <w:jc w:val="both"/>
        <w:rPr>
          <w:szCs w:val="24"/>
          <w:lang w:val="hr-HR"/>
        </w:rPr>
      </w:pPr>
    </w:p>
    <w:p w:rsidRDefault="007A5F16" w:rsidP="00B33B5E" w:rsidR="007A5F16" w:rsidRPr="006B6187">
      <w:pPr>
        <w:jc w:val="both"/>
        <w:rPr>
          <w:szCs w:val="24"/>
          <w:lang w:val="hr-HR"/>
        </w:rPr>
      </w:pPr>
    </w:p>
    <w:p w:rsidRDefault="00BC5661" w:rsidP="00B33B5E" w:rsidR="00BC5661" w:rsidRPr="006B6187">
      <w:pPr>
        <w:jc w:val="both"/>
        <w:rPr>
          <w:szCs w:val="24"/>
          <w:lang w:val="hr-HR"/>
        </w:rPr>
      </w:pPr>
    </w:p>
    <w:sectPr w:rsidSect="00DD02E5" w:rsidR="00BC5661" w:rsidRPr="006B6187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1D0" w:rsidR="000621D0">
      <w:r>
        <w:separator/>
      </w:r>
    </w:p>
  </w:endnote>
  <w:endnote w:id="0" w:type="continuationSeparator">
    <w:p w:rsidRDefault="000621D0" w:rsidR="0006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1D0" w:rsidR="000621D0">
      <w:r>
        <w:separator/>
      </w:r>
    </w:p>
  </w:footnote>
  <w:footnote w:id="0" w:type="continuationSeparator">
    <w:p w:rsidRDefault="000621D0" w:rsidR="0006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E103D" w:rsidP="007A5F16" w:rsidR="00BE103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61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03D" w:rsidP="007A5F16" w:rsidR="00BE103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</w:t>
    </w:r>
    <w:r w:rsidR="000A4D7D">
      <w:rPr>
        <w:lang w:val="hr-HR"/>
      </w:rPr>
      <w:tab/>
    </w:r>
    <w:r>
      <w:rPr>
        <w:rFonts w:hAnsi="Verdana" w:ascii="Verdana"/>
        <w:sz w:val="20"/>
        <w:lang w:val="hr-HR"/>
      </w:rPr>
      <w:t>7 St-1</w:t>
    </w:r>
    <w:r w:rsidR="00373998">
      <w:rPr>
        <w:rFonts w:hAnsi="Verdana" w:ascii="Verdana"/>
        <w:sz w:val="20"/>
        <w:lang w:val="hr-HR"/>
      </w:rPr>
      <w:t>58/10</w:t>
    </w:r>
  </w:p>
  <w:p w:rsidRDefault="00BE103D" w:rsidR="00BE1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0138"/>
    <w:rsid w:val="000568D7"/>
    <w:rsid w:val="000621D0"/>
    <w:rsid w:val="000627D0"/>
    <w:rsid w:val="00066E51"/>
    <w:rsid w:val="0007172E"/>
    <w:rsid w:val="00071987"/>
    <w:rsid w:val="00073D01"/>
    <w:rsid w:val="00086995"/>
    <w:rsid w:val="000A4D7D"/>
    <w:rsid w:val="00101164"/>
    <w:rsid w:val="001144D8"/>
    <w:rsid w:val="001231FB"/>
    <w:rsid w:val="00164596"/>
    <w:rsid w:val="00170F7C"/>
    <w:rsid w:val="001721B2"/>
    <w:rsid w:val="00172E79"/>
    <w:rsid w:val="00183AE4"/>
    <w:rsid w:val="001B4736"/>
    <w:rsid w:val="001D0385"/>
    <w:rsid w:val="00224A08"/>
    <w:rsid w:val="0023238E"/>
    <w:rsid w:val="002357C0"/>
    <w:rsid w:val="00246F06"/>
    <w:rsid w:val="00255AD9"/>
    <w:rsid w:val="0025766A"/>
    <w:rsid w:val="00281FD4"/>
    <w:rsid w:val="00297248"/>
    <w:rsid w:val="002B40F7"/>
    <w:rsid w:val="002C292E"/>
    <w:rsid w:val="002F1BB3"/>
    <w:rsid w:val="0030151D"/>
    <w:rsid w:val="00304BF7"/>
    <w:rsid w:val="0032021E"/>
    <w:rsid w:val="003438AE"/>
    <w:rsid w:val="0034692F"/>
    <w:rsid w:val="003657A1"/>
    <w:rsid w:val="00373998"/>
    <w:rsid w:val="003752BE"/>
    <w:rsid w:val="003B64AF"/>
    <w:rsid w:val="003D5719"/>
    <w:rsid w:val="00415C86"/>
    <w:rsid w:val="00416B02"/>
    <w:rsid w:val="00424665"/>
    <w:rsid w:val="00437BAE"/>
    <w:rsid w:val="00445E2B"/>
    <w:rsid w:val="004A777E"/>
    <w:rsid w:val="004C34F5"/>
    <w:rsid w:val="004D03D0"/>
    <w:rsid w:val="004D04D1"/>
    <w:rsid w:val="004E05DE"/>
    <w:rsid w:val="00541AEE"/>
    <w:rsid w:val="00563B36"/>
    <w:rsid w:val="00563E3B"/>
    <w:rsid w:val="00573276"/>
    <w:rsid w:val="00596A9D"/>
    <w:rsid w:val="005E47DD"/>
    <w:rsid w:val="005F0BCE"/>
    <w:rsid w:val="00607FB2"/>
    <w:rsid w:val="00612125"/>
    <w:rsid w:val="00613090"/>
    <w:rsid w:val="00625C7E"/>
    <w:rsid w:val="00640322"/>
    <w:rsid w:val="006434B0"/>
    <w:rsid w:val="00656188"/>
    <w:rsid w:val="00665CD5"/>
    <w:rsid w:val="00673046"/>
    <w:rsid w:val="00674AA1"/>
    <w:rsid w:val="0068122E"/>
    <w:rsid w:val="006A4696"/>
    <w:rsid w:val="006B6187"/>
    <w:rsid w:val="00714778"/>
    <w:rsid w:val="00751511"/>
    <w:rsid w:val="007619CF"/>
    <w:rsid w:val="007A5F16"/>
    <w:rsid w:val="007B267F"/>
    <w:rsid w:val="007B56E3"/>
    <w:rsid w:val="007C4913"/>
    <w:rsid w:val="007C4D75"/>
    <w:rsid w:val="007D5BB7"/>
    <w:rsid w:val="00801893"/>
    <w:rsid w:val="0080707B"/>
    <w:rsid w:val="00816CBC"/>
    <w:rsid w:val="00823AFE"/>
    <w:rsid w:val="00833A67"/>
    <w:rsid w:val="0083515A"/>
    <w:rsid w:val="00840D70"/>
    <w:rsid w:val="0085797B"/>
    <w:rsid w:val="00870178"/>
    <w:rsid w:val="008708B0"/>
    <w:rsid w:val="00870ED2"/>
    <w:rsid w:val="0089342A"/>
    <w:rsid w:val="008D1EC5"/>
    <w:rsid w:val="008E4135"/>
    <w:rsid w:val="008E523B"/>
    <w:rsid w:val="00910E5A"/>
    <w:rsid w:val="009222A2"/>
    <w:rsid w:val="00926412"/>
    <w:rsid w:val="00966756"/>
    <w:rsid w:val="00966A94"/>
    <w:rsid w:val="00971073"/>
    <w:rsid w:val="0097790A"/>
    <w:rsid w:val="00981322"/>
    <w:rsid w:val="00995637"/>
    <w:rsid w:val="009966AE"/>
    <w:rsid w:val="009D6464"/>
    <w:rsid w:val="00A0712B"/>
    <w:rsid w:val="00A34666"/>
    <w:rsid w:val="00A52FF3"/>
    <w:rsid w:val="00A56987"/>
    <w:rsid w:val="00A718CB"/>
    <w:rsid w:val="00A72E42"/>
    <w:rsid w:val="00A82358"/>
    <w:rsid w:val="00A92801"/>
    <w:rsid w:val="00A93DCC"/>
    <w:rsid w:val="00AA38CE"/>
    <w:rsid w:val="00AA5045"/>
    <w:rsid w:val="00AA68B7"/>
    <w:rsid w:val="00AD09A2"/>
    <w:rsid w:val="00AD575F"/>
    <w:rsid w:val="00AE3AFB"/>
    <w:rsid w:val="00AF07C2"/>
    <w:rsid w:val="00B02E60"/>
    <w:rsid w:val="00B324F6"/>
    <w:rsid w:val="00B33B5E"/>
    <w:rsid w:val="00B827B8"/>
    <w:rsid w:val="00B9730D"/>
    <w:rsid w:val="00BA1BC0"/>
    <w:rsid w:val="00BC5661"/>
    <w:rsid w:val="00BD4B9B"/>
    <w:rsid w:val="00BE103D"/>
    <w:rsid w:val="00BE588C"/>
    <w:rsid w:val="00BE5D73"/>
    <w:rsid w:val="00C07F7F"/>
    <w:rsid w:val="00C10503"/>
    <w:rsid w:val="00C22105"/>
    <w:rsid w:val="00C51188"/>
    <w:rsid w:val="00C66BDD"/>
    <w:rsid w:val="00C76FB2"/>
    <w:rsid w:val="00C93444"/>
    <w:rsid w:val="00CA057F"/>
    <w:rsid w:val="00CA18D7"/>
    <w:rsid w:val="00CB0D9C"/>
    <w:rsid w:val="00CE213F"/>
    <w:rsid w:val="00CE26FB"/>
    <w:rsid w:val="00CF215B"/>
    <w:rsid w:val="00D06567"/>
    <w:rsid w:val="00D40562"/>
    <w:rsid w:val="00D56156"/>
    <w:rsid w:val="00D816FE"/>
    <w:rsid w:val="00D91022"/>
    <w:rsid w:val="00DD02E5"/>
    <w:rsid w:val="00DD36E7"/>
    <w:rsid w:val="00DD538D"/>
    <w:rsid w:val="00DD6B2E"/>
    <w:rsid w:val="00DE3FF6"/>
    <w:rsid w:val="00DE5CE3"/>
    <w:rsid w:val="00DE7968"/>
    <w:rsid w:val="00DF4A31"/>
    <w:rsid w:val="00E1799B"/>
    <w:rsid w:val="00E31765"/>
    <w:rsid w:val="00E35F44"/>
    <w:rsid w:val="00E47E63"/>
    <w:rsid w:val="00E66F59"/>
    <w:rsid w:val="00E97F38"/>
    <w:rsid w:val="00EA413F"/>
    <w:rsid w:val="00EF0C0D"/>
    <w:rsid w:val="00EF2D79"/>
    <w:rsid w:val="00EF5E82"/>
    <w:rsid w:val="00EF783A"/>
    <w:rsid w:val="00F56E3B"/>
    <w:rsid w:val="00F604CE"/>
    <w:rsid w:val="00F62B70"/>
    <w:rsid w:val="00F72BB0"/>
    <w:rsid w:val="00FA0C21"/>
    <w:rsid w:val="00FA3A0A"/>
    <w:rsid w:val="00FB00EC"/>
    <w:rsid w:val="00FB7DEE"/>
    <w:rsid w:val="00FD69DF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D7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B61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1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18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1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1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D7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B61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1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18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1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1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9. dio u referadu, 1-8  ormar broj 9 Izv.pis.</izvorni_sadrzaj>
    <derivirana_varijabla naziv="DomainObject.Predmet.PrimjedbaSuca_1">9. dio u referadu, 1-8  ormar broj 9 Izv.pis.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FRANKOPANSKA 11/III, 10000 Zagreb i dr.</izvorni_sadrzaj>
    <derivirana_varijabla naziv="DomainObject.Predmet.StrankaIDrugiAdressOIB_1">FOND ZA RAZVOJ I ZAPOŠLJAVANJE,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null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626</properties:Words>
  <properties:Characters>3330</properties:Characters>
  <properties:Lines>74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2016-03-24T14:06:00Z</dcterms:created>
  <dc:creator>ksvajger</dc:creator>
  <cp:lastModifiedBy>Kristina Švajger</cp:lastModifiedBy>
  <cp:lastPrinted>2016-03-24T14:09:00Z</cp:lastPrinted>
  <dcterms:modified xmlns:xsi="http://www.w3.org/2001/XMLSchema-instance" xsi:type="dcterms:W3CDTF">2016-03-24T14:09:00Z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