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f370" w14:paraId="00af370" w:rsidRDefault="007558B9" w:rsidP="007558B9" w:rsidR="007558B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355</w:t>
      </w:r>
      <w:r>
        <w:rPr>
          <w:szCs w:val="24"/>
        </w:rPr>
        <w:t>/2015-5</w:t>
      </w:r>
    </w:p>
    <w:p w:rsidRDefault="007558B9" w:rsidP="007558B9" w:rsidR="007558B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558B9" w:rsidP="007558B9" w:rsidR="007558B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558B9" w:rsidP="007558B9" w:rsidR="007558B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558B9" w:rsidP="007558B9" w:rsidR="007558B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INFINITO d.o.o., OIB: 28195927879 sa sjedištem u Rudolfa </w:t>
      </w:r>
      <w:proofErr w:type="spellStart"/>
      <w:r>
        <w:t>Rajtera</w:t>
      </w:r>
      <w:proofErr w:type="spellEnd"/>
      <w:r>
        <w:t xml:space="preserve"> 175, Ivanec 42240</w:t>
      </w:r>
      <w:r>
        <w:t>, dana 27. siječnja 2016. godine</w:t>
      </w:r>
    </w:p>
    <w:p w:rsidRDefault="007558B9" w:rsidP="007558B9" w:rsidR="007558B9">
      <w:pPr>
        <w:jc w:val="both"/>
      </w:pPr>
    </w:p>
    <w:p w:rsidRDefault="007558B9" w:rsidP="007558B9" w:rsidR="007558B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INFINITO d.o.o., OIB: 28195927879 sa sjedištem u Rudolfa </w:t>
      </w:r>
      <w:proofErr w:type="spellStart"/>
      <w:r>
        <w:t>Rajtera</w:t>
      </w:r>
      <w:proofErr w:type="spellEnd"/>
      <w:r>
        <w:t xml:space="preserve"> 175, Ivanec 42240</w:t>
      </w:r>
      <w:r>
        <w:rPr>
          <w:szCs w:val="24"/>
        </w:rPr>
        <w:t>, s danom 2</w:t>
      </w:r>
      <w:r>
        <w:rPr>
          <w:szCs w:val="24"/>
        </w:rPr>
        <w:t>7</w:t>
      </w:r>
      <w:r>
        <w:rPr>
          <w:szCs w:val="24"/>
        </w:rPr>
        <w:t>. siječnja 2016. u 14,00 sati.</w:t>
      </w:r>
    </w:p>
    <w:p w:rsidRDefault="007558B9" w:rsidP="007558B9" w:rsidR="007558B9">
      <w:pPr>
        <w:jc w:val="both"/>
        <w:rPr>
          <w:szCs w:val="24"/>
        </w:rPr>
      </w:pPr>
    </w:p>
    <w:p w:rsidRDefault="007558B9" w:rsidP="007558B9" w:rsidR="007558B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INFINITO d.o.o., OIB: 28195927879 sa sjedištem u Rudolfa </w:t>
      </w:r>
      <w:proofErr w:type="spellStart"/>
      <w:r>
        <w:t>Rajtera</w:t>
      </w:r>
      <w:proofErr w:type="spellEnd"/>
      <w:r>
        <w:t xml:space="preserve"> 175, Ivanec 42240.</w:t>
      </w:r>
    </w:p>
    <w:p w:rsidRDefault="007558B9" w:rsidP="007558B9" w:rsidR="007558B9">
      <w:pPr>
        <w:jc w:val="both"/>
      </w:pPr>
    </w:p>
    <w:p w:rsidRDefault="007558B9" w:rsidP="007558B9" w:rsidR="007558B9">
      <w:pPr>
        <w:jc w:val="both"/>
      </w:pPr>
      <w:r>
        <w:tab/>
        <w:t xml:space="preserve">III Za stečajnog upravitelja imenuje se </w:t>
      </w:r>
      <w:r>
        <w:t xml:space="preserve">Marijan </w:t>
      </w:r>
      <w:proofErr w:type="spellStart"/>
      <w:r>
        <w:t>Drljanovčan</w:t>
      </w:r>
      <w:proofErr w:type="spellEnd"/>
      <w:r>
        <w:t xml:space="preserve">, OIB: 49708160625, Antuna Mihanovića 131, </w:t>
      </w:r>
      <w:proofErr w:type="spellStart"/>
      <w:r>
        <w:t>Miholjanec</w:t>
      </w:r>
      <w:proofErr w:type="spellEnd"/>
      <w:r>
        <w:t>.</w:t>
      </w:r>
    </w:p>
    <w:p w:rsidRDefault="007558B9" w:rsidP="007558B9" w:rsidR="007558B9">
      <w:pPr>
        <w:jc w:val="both"/>
        <w:rPr>
          <w:color w:val="FF0000"/>
        </w:rPr>
      </w:pP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558B9" w:rsidP="007558B9" w:rsidR="007558B9">
      <w:pPr>
        <w:jc w:val="both"/>
        <w:rPr>
          <w:szCs w:val="24"/>
        </w:rPr>
      </w:pP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INFINITO d.o.o., OIB: 28195927879 sa sjedištem u Rudolfa </w:t>
      </w:r>
      <w:proofErr w:type="spellStart"/>
      <w:r>
        <w:t>Rajtera</w:t>
      </w:r>
      <w:proofErr w:type="spellEnd"/>
      <w:r>
        <w:t xml:space="preserve"> 175, Ivanec 42240</w:t>
      </w:r>
      <w:r>
        <w:rPr>
          <w:szCs w:val="24"/>
        </w:rPr>
        <w:t>, bit će brisan iz sudskog registra.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7558B9" w:rsidP="007558B9" w:rsidR="007558B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558B9" w:rsidP="007558B9" w:rsidR="007558B9">
      <w:pPr>
        <w:rPr>
          <w:szCs w:val="24"/>
        </w:rPr>
      </w:pPr>
      <w:r>
        <w:rPr>
          <w:szCs w:val="24"/>
        </w:rPr>
        <w:t xml:space="preserve">     </w:t>
      </w:r>
    </w:p>
    <w:p w:rsidRDefault="007558B9" w:rsidP="007558B9" w:rsidR="007558B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7558B9" w:rsidP="007558B9" w:rsidR="007558B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7558B9" w:rsidP="007558B9" w:rsidR="007558B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558B9" w:rsidP="007558B9" w:rsidR="007558B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558B9" w:rsidP="007558B9" w:rsidR="007558B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  <w:r>
        <w:rPr>
          <w:szCs w:val="24"/>
        </w:rPr>
        <w:t>DNA:</w:t>
      </w:r>
    </w:p>
    <w:p w:rsidRDefault="007558B9" w:rsidP="007558B9" w:rsidR="007558B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558B9" w:rsidP="007558B9" w:rsidR="007558B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558B9" w:rsidP="007558B9" w:rsidR="007558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INFINITO d.o.o., OIB: 28195927879 sa sjedištem u Rudolfa </w:t>
      </w:r>
      <w:proofErr w:type="spellStart"/>
      <w:r>
        <w:t>Rajtera</w:t>
      </w:r>
      <w:proofErr w:type="spellEnd"/>
      <w:r>
        <w:t xml:space="preserve"> 175, Ivanec 42240</w:t>
      </w:r>
    </w:p>
    <w:p w:rsidRDefault="007558B9" w:rsidP="007558B9" w:rsidR="007558B9">
      <w:pPr>
        <w:numPr>
          <w:ilvl w:val="0"/>
          <w:numId w:val="47"/>
        </w:numPr>
        <w:rPr>
          <w:szCs w:val="24"/>
        </w:rPr>
      </w:pPr>
      <w:r>
        <w:t>Direktor dužnika</w:t>
      </w:r>
      <w:r>
        <w:t xml:space="preserve"> Suzana </w:t>
      </w:r>
      <w:proofErr w:type="spellStart"/>
      <w:r>
        <w:t>Španić</w:t>
      </w:r>
      <w:proofErr w:type="spellEnd"/>
      <w:r>
        <w:t>, Ivanec, Ak. L. Šabana 13, OIB: 53970705066</w:t>
      </w:r>
    </w:p>
    <w:p w:rsidRDefault="007558B9" w:rsidP="007558B9" w:rsidR="007558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558B9" w:rsidP="007558B9" w:rsidR="007558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7558B9" w:rsidP="007558B9" w:rsidR="007558B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7558B9" w:rsidP="007558B9" w:rsidR="007558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>
      <w:pPr>
        <w:rPr>
          <w:szCs w:val="24"/>
        </w:rPr>
      </w:pPr>
    </w:p>
    <w:p w:rsidRDefault="007558B9" w:rsidP="007558B9" w:rsidR="007558B9"/>
    <w:p w:rsidRDefault="007558B9" w:rsidP="007558B9" w:rsidR="007558B9"/>
    <w:p w:rsidRDefault="00DA0242" w:rsidP="007558B9" w:rsidR="00DA0242" w:rsidRPr="007558B9"/>
    <w:sectPr w:rsidSect="00EB0D4C" w:rsidR="00DA0242" w:rsidRPr="007558B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58B9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58B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58B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St-355/2015-5</izvorni_sadrzaj>
    <derivirana_varijabla naziv="DomainObject.Oznaka_1">St-355/2015-5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INFINITO društvo s ograničenom odgovornošću za pružanje kozmetičkih usluga i trgovinu</izvorni_sadrzaj>
    <derivirana_varijabla naziv="DomainObject.Predmet.ProtustrankaFormated_1">  INFINITO društvo s ograničenom odgovornošću za pružanje kozmetičkih usluga i trgovinu</derivirana_varijabla>
  </DomainObject.Predmet.ProtustrankaFormated>
  <DomainObject.Predmet.ProtustrankaFormatedOIB>
    <izvorni_sadrzaj>  INFINITO društvo s ograničenom odgovornošću za pružanje kozmetičkih usluga i trgovinu, OIB 28195927879</izvorni_sadrzaj>
    <derivirana_varijabla naziv="DomainObject.Predmet.ProtustrankaFormatedOIB_1">  INFINITO društvo s ograničenom odgovornošću za pružanje kozmetičkih usluga i trgovinu, OIB 28195927879</derivirana_varijabla>
  </DomainObject.Predmet.ProtustrankaFormatedOIB>
  <DomainObject.Predmet.ProtustrankaFormatedWithAdress>
    <izvorni_sadrzaj> INFINITO društvo s ograničenom odgovornošću za pružanje kozmetičkih usluga i trgovinu, Rudolfa Rajtera 175, 42240 Ivanec</izvorni_sadrzaj>
    <derivirana_varijabla naziv="DomainObject.Predmet.ProtustrankaFormatedWithAdress_1"> INFINITO društvo s ograničenom odgovornošću za pružanje kozmetičkih usluga i trgovinu, Rudolfa Rajtera 175, 42240 Ivanec</derivirana_varijabla>
  </DomainObject.Predmet.ProtustrankaFormatedWithAdress>
  <DomainObject.Predmet.ProtustrankaFormatedWithAdressOIB>
    <izvorni_sadrzaj> INFINITO društvo s ograničenom odgovornošću za pružanje kozmetičkih usluga i trgovinu, OIB 28195927879, Rudolfa Rajtera 175, 42240 Ivanec</izvorni_sadrzaj>
    <derivirana_varijabla naziv="DomainObject.Predmet.ProtustrankaFormatedWithAdressOIB_1"> INFINITO društvo s ograničenom odgovornošću za pružanje kozmetičkih usluga i trgovinu, OIB 28195927879, Rudolfa Rajtera 175, 42240 Ivanec</derivirana_varijabla>
  </DomainObject.Predmet.ProtustrankaFormatedWithAdressOIB>
  <DomainObject.Predmet.ProtustrankaWithAdress>
    <izvorni_sadrzaj>INFINITO društvo s ograničenom odgovornošću za pružanje kozmetičkih usluga i trgovinu Rudolfa Rajtera 175, 42240 Ivanec</izvorni_sadrzaj>
    <derivirana_varijabla naziv="DomainObject.Predmet.ProtustrankaWithAdress_1">INFINITO društvo s ograničenom odgovornošću za pružanje kozmetičkih usluga i trgovinu Rudolfa Rajtera 175, 42240 Ivanec</derivirana_varijabla>
  </DomainObject.Predmet.ProtustrankaWithAdress>
  <DomainObject.Predmet.ProtustrankaWithAdressOIB>
    <izvorni_sadrzaj>INFINITO društvo s ograničenom odgovornošću za pružanje kozmetičkih usluga i trgovinu, OIB 28195927879, Rudolfa Rajtera 175, 42240 Ivanec</izvorni_sadrzaj>
    <derivirana_varijabla naziv="DomainObject.Predmet.ProtustrankaWithAdressOIB_1">INFINITO društvo s ograničenom odgovornošću za pružanje kozmetičkih usluga i trgovinu, OIB 28195927879, Rudolfa Rajtera 175, 42240 Ivanec</derivirana_varijabla>
  </DomainObject.Predmet.ProtustrankaWithAdressOIB>
  <DomainObject.Predmet.ProtustrankaNazivFormated>
    <izvorni_sadrzaj>INFINITO društvo s ograničenom odgovornošću za pružanje kozmetičkih usluga i trgovinu</izvorni_sadrzaj>
    <derivirana_varijabla naziv="DomainObject.Predmet.ProtustrankaNazivFormated_1">INFINITO društvo s ograničenom odgovornošću za pružanje kozmetičkih usluga i trgovinu</derivirana_varijabla>
  </DomainObject.Predmet.ProtustrankaNazivFormated>
  <DomainObject.Predmet.ProtustrankaNazivFormatedOIB>
    <izvorni_sadrzaj>INFINITO društvo s ograničenom odgovornošću za pružanje kozmetičkih usluga i trgovinu, OIB 28195927879</izvorni_sadrzaj>
    <derivirana_varijabla naziv="DomainObject.Predmet.ProtustrankaNazivFormatedOIB_1">INFINITO društvo s ograničenom odgovornošću za pružanje kozmetičkih usluga i trgovinu, OIB 28195927879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72.02</izvorni_sadrzaj>
    <derivirana_varijabla naziv="DomainObject.Predmet.TrenutnaVrijednost_1">72.02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INFINITO društvo s ograničenom odgovornošću za pružanje kozmetičkih usluga i trgovinu</item>
    </izvorni_sadrzaj>
    <derivirana_varijabla naziv="DomainObject.Predmet.ProtuStrankaListFormated_1">
      <item>INFINITO društvo s ograničenom odgovornošću za pružanje kozmetičkih usluga i trgovinu</item>
    </derivirana_varijabla>
  </DomainObject.Predmet.ProtuStrankaListFormated>
  <DomainObject.Predmet.ProtuStrankaListFormatedOIB>
    <izvorni_sadrzaj>
      <item>INFINITO društvo s ograničenom odgovornošću za pružanje kozmetičkih usluga i trgovinu, OIB 28195927879</item>
    </izvorni_sadrzaj>
    <derivirana_varijabla naziv="DomainObject.Predmet.ProtuStrankaListFormatedOIB_1">
      <item>INFINITO društvo s ograničenom odgovornošću za pružanje kozmetičkih usluga i trgovinu, OIB 28195927879</item>
    </derivirana_varijabla>
  </DomainObject.Predmet.ProtuStrankaListFormatedOIB>
  <DomainObject.Predmet.ProtuStrankaListFormatedWithAdress>
    <izvorni_sadrzaj>
      <item>INFINITO društvo s ograničenom odgovornošću za pružanje kozmetičkih usluga i trgovinu, Rudolfa Rajtera 175, 42240 Ivanec</item>
    </izvorni_sadrzaj>
    <derivirana_varijabla naziv="DomainObject.Predmet.ProtuStrankaListFormatedWithAdress_1">
      <item>INFINITO društvo s ograničenom odgovornošću za pružanje kozmetičkih usluga i trgovinu, Rudolfa Rajtera 175, 42240 Ivanec</item>
    </derivirana_varijabla>
  </DomainObject.Predmet.ProtuStrankaListFormatedWithAdress>
  <DomainObject.Predmet.ProtuStrankaListFormatedWithAdressOIB>
    <izvorni_sadrzaj>
      <item>INFINITO društvo s ograničenom odgovornošću za pružanje kozmetičkih usluga i trgovinu, OIB 28195927879, Rudolfa Rajtera 175, 42240 Ivanec</item>
    </izvorni_sadrzaj>
    <derivirana_varijabla naziv="DomainObject.Predmet.ProtuStrankaListFormatedWithAdressOIB_1">
      <item>INFINITO društvo s ograničenom odgovornošću za pružanje kozmetičkih usluga i trgovinu, OIB 28195927879, Rudolfa Rajtera 175, 42240 Ivanec</item>
    </derivirana_varijabla>
  </DomainObject.Predmet.ProtuStrankaListFormatedWithAdressOIB>
  <DomainObject.Predmet.ProtuStrankaListNazivFormated>
    <izvorni_sadrzaj>
      <item>INFINITO društvo s ograničenom odgovornošću za pružanje kozmetičkih usluga i trgovinu</item>
    </izvorni_sadrzaj>
    <derivirana_varijabla naziv="DomainObject.Predmet.ProtuStrankaListNazivFormated_1">
      <item>INFINITO društvo s ograničenom odgovornošću za pružanje kozmetičkih usluga i trgovinu</item>
    </derivirana_varijabla>
  </DomainObject.Predmet.ProtuStrankaListNazivFormated>
  <DomainObject.Predmet.ProtuStrankaListNazivFormatedOIB>
    <izvorni_sadrzaj>
      <item>INFINITO društvo s ograničenom odgovornošću za pružanje kozmetičkih usluga i trgovinu, OIB 28195927879</item>
    </izvorni_sadrzaj>
    <derivirana_varijabla naziv="DomainObject.Predmet.ProtuStrankaListNazivFormatedOIB_1">
      <item>INFINITO društvo s ograničenom odgovornošću za pružanje kozmetičkih usluga i trgovinu, OIB 28195927879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Suzana Španić</item>
    </izvorni_sadrzaj>
    <derivirana_varijabla naziv="DomainObject.Predmet.OstaliListFormated_1">
      <item>Sudski registar, Trgovački sud u Varaždinu</item>
      <item>E-oglasna ploča ovog suda</item>
      <item>Suzana Španić</item>
    </derivirana_varijabla>
  </DomainObject.Predmet.OstaliListFormated>
  <DomainObject.Predmet.OstaliListFormatedOIB>
    <izvorni_sadrzaj>
      <item>Sudski registar, Trgovački sud u Varaždinu</item>
      <item>E-oglasna ploča ovog suda</item>
      <item>Suzana Španić, OIB 53970705066</item>
    </izvorni_sadrzaj>
    <derivirana_varijabla naziv="DomainObject.Predmet.OstaliListFormatedOIB_1">
      <item>Sudski registar, Trgovački sud u Varaždinu</item>
      <item>E-oglasna ploča ovog suda</item>
      <item>Suzana Španić, OIB 53970705066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Suzana Španić, Akademika Ladislava Šabana 13, 42240 Ivanec</item>
    </izvorni_sadrzaj>
    <derivirana_varijabla naziv="DomainObject.Predmet.OstaliListFormatedWithAdress_1">
      <item>Sudski registar, Trgovački sud u Varaždinu</item>
      <item>E-oglasna ploča ovog suda</item>
      <item>Suzana Španić, Akademika Ladislava Šabana 13, 42240 Ivanec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Suzana Španić, OIB 53970705066, Akademika Ladislava Šabana 13, 42240 Ivanec</item>
    </izvorni_sadrzaj>
    <derivirana_varijabla naziv="DomainObject.Predmet.OstaliListFormatedWithAdressOIB_1">
      <item>Sudski registar, Trgovački sud u Varaždinu</item>
      <item>E-oglasna ploča ovog suda</item>
      <item>Suzana Španić, OIB 53970705066, Akademika Ladislava Šabana 13, 42240 Ivanec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Suzana Španić</item>
    </izvorni_sadrzaj>
    <derivirana_varijabla naziv="DomainObject.Predmet.OstaliListNazivFormated_1">
      <item>Sudski registar, Trgovački sud u Varaždinu</item>
      <item>E-oglasna ploča ovog suda</item>
      <item>Suzana Španić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Suzana Španić, OIB 53970705066</item>
    </izvorni_sadrzaj>
    <derivirana_varijabla naziv="DomainObject.Predmet.OstaliListNazivFormatedOIB_1">
      <item>Sudski registar, Trgovački sud u Varaždinu</item>
      <item>E-oglasna ploča ovog suda</item>
      <item>Suzana Španić, OIB 53970705066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St-355/2015-5</izvorni_sadrzaj>
    <derivirana_varijabla naziv="DomainObject.PoslovniBrojDokumenta_1">St-355/2015-5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INFINITO društvo s ograničenom odgovornošću za pružanje kozmetičkih usluga i trgovinu</izvorni_sadrzaj>
    <derivirana_varijabla naziv="DomainObject.Predmet.ProtustrankaIDrugi_1">INFINITO društvo s ograničenom odgovornošću za pružanje kozmetičkih usluga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INFINITO društvo s ograničenom odgovornošću za pružanje kozmetičkih usluga i trgovinu, OIB 28195927879, Rudolfa Rajtera 175, 42240 Ivanec</izvorni_sadrzaj>
    <derivirana_varijabla naziv="DomainObject.Predmet.ProtustrankaIDrugiAdressOIB_1">INFINITO društvo s ograničenom odgovornošću za pružanje kozmetičkih usluga i trgovinu, OIB 28195927879, Rudolfa Rajtera 175,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INFINITO društvo s ograničenom odgovornošću za pružanje kozmetičkih usluga i trgovinu</item>
      <item>Sudski registar, Trgovački sud u Varaždinu</item>
      <item>E-oglasna ploča ovog suda</item>
      <item>Suzana Španić</item>
    </izvorni_sadrzaj>
    <derivirana_varijabla naziv="DomainObject.Predmet.SudioniciListNaziv_1">
      <item>Financijska agencija, Regionalni centar Zagreb, Podružnica Varaždin</item>
      <item>INFINITO društvo s ograničenom odgovornošću za pružanje kozmetičkih usluga i trgovinu</item>
      <item>Sudski registar, Trgovački sud u Varaždinu</item>
      <item>E-oglasna ploča ovog suda</item>
      <item>Suzana Španić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INFINITO društvo s ograničenom odgovornošću za pružanje kozmetičkih usluga i trgovinu, OIB 28195927879, Rudolfa Rajtera 175,42240 Ivanec</item>
      <item>Sudski registar, Trgovački sud u Varaždinu</item>
      <item>E-oglasna ploča ovog suda</item>
      <item>Suzana Španić, OIB 53970705066, Akademika Ladislava Šabana 13,42240 Ivanec</item>
    </izvorni_sadrzaj>
    <derivirana_varijabla naziv="DomainObject.Predmet.SudioniciListAdressOIB_1">
      <item>Financijska agencija, Regionalni centar Zagreb, Podružnica Varaždin, A. Cesarca 2,42000 Varaždin</item>
      <item>INFINITO društvo s ograničenom odgovornošću za pružanje kozmetičkih usluga i trgovinu, OIB 28195927879, Rudolfa Rajtera 175,42240 Ivanec</item>
      <item>Sudski registar, Trgovački sud u Varaždinu</item>
      <item>E-oglasna ploča ovog suda</item>
      <item>Suzana Španić, OIB 53970705066, Akademika Ladislava Šabana 13,42240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645FA-E92E-4653-94A3-F4CB59567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2846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2016-01-27T07:04:00Z</cp:lastPrinted>
  <dcterms:modified xmlns:xsi="http://www.w3.org/2001/XMLSchema-instance" xsi:type="dcterms:W3CDTF">2016-01-27T07:04:00Z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