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615f" w14:paraId="2e2615f" w:rsidRDefault="00621DA5" w:rsidP="00621DA5" w:rsidR="00621DA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DA5" w:rsidP="00621DA5" w:rsidR="00621DA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21DA5" w:rsidP="00621DA5" w:rsidR="00621D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21DA5" w:rsidP="00621DA5" w:rsidR="00621D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21DA5" w:rsidP="00621DA5" w:rsidR="00621DA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21DA5" w:rsidP="00621DA5" w:rsidR="00621DA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21DA5" w:rsidP="00621DA5" w:rsidR="00621DA5" w:rsidRPr="005D578C">
      <w:pPr>
        <w:jc w:val="center"/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21DA5" w:rsidP="00621DA5" w:rsidR="00621DA5" w:rsidRPr="005D578C">
      <w:pPr>
        <w:rPr>
          <w:rFonts w:cs="Times New Roman" w:eastAsia="Times New Roman"/>
          <w:szCs w:val="24"/>
        </w:rPr>
      </w:pPr>
    </w:p>
    <w:p w:rsidRDefault="00621DA5" w:rsidP="00621DA5" w:rsidR="00621DA5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AUTO – MOTO KLUB – BUZET, Buzet, II. Istarske brigade 12, OIB </w:t>
      </w:r>
      <w:r w:rsidRPr="00621DA5">
        <w:rPr>
          <w:rFonts w:cs="Times New Roman" w:eastAsia="Times New Roman"/>
          <w:szCs w:val="24"/>
        </w:rPr>
        <w:t>82015214160</w:t>
      </w:r>
      <w:r>
        <w:rPr>
          <w:rFonts w:cs="Times New Roman" w:eastAsia="Times New Roman"/>
          <w:szCs w:val="24"/>
        </w:rPr>
        <w:t>, reg.</w:t>
      </w:r>
      <w:r w:rsidR="009D0227">
        <w:rPr>
          <w:rFonts w:cs="Times New Roman" w:eastAsia="Times New Roman"/>
          <w:szCs w:val="24"/>
        </w:rPr>
        <w:t xml:space="preserve"> br. 18000110, </w:t>
      </w:r>
      <w:r w:rsidR="003B7B9E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3B7B9E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2016.</w:t>
      </w:r>
    </w:p>
    <w:p w:rsidRDefault="00621DA5" w:rsidP="00621DA5" w:rsidR="00621DA5">
      <w:pPr>
        <w:ind w:firstLine="708"/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21DA5" w:rsidP="00621DA5" w:rsidR="00621DA5" w:rsidRPr="005D578C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AUTO – MOTO KLUB – BUZET, Buzet, II. Istarske brigade 12, OIB </w:t>
      </w:r>
      <w:r w:rsidRPr="00621DA5">
        <w:rPr>
          <w:rFonts w:cs="Times New Roman" w:eastAsia="Times New Roman"/>
          <w:szCs w:val="24"/>
        </w:rPr>
        <w:t>82015214160</w:t>
      </w:r>
      <w:r>
        <w:rPr>
          <w:rFonts w:cs="Times New Roman" w:eastAsia="Times New Roman"/>
          <w:szCs w:val="24"/>
        </w:rPr>
        <w:t>, reg. br. 18000110.</w:t>
      </w:r>
    </w:p>
    <w:p w:rsidRDefault="00621DA5" w:rsidP="00621DA5" w:rsidR="00621DA5" w:rsidRPr="005D578C">
      <w:pPr>
        <w:rPr>
          <w:rFonts w:cs="Times New Roman" w:eastAsia="Times New Roman"/>
          <w:szCs w:val="24"/>
        </w:rPr>
      </w:pPr>
    </w:p>
    <w:p w:rsidRDefault="00621DA5" w:rsidP="00621DA5" w:rsidR="00621DA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21DA5" w:rsidP="00621DA5" w:rsidR="00621DA5">
      <w:pPr>
        <w:rPr>
          <w:rFonts w:cs="Times New Roman" w:eastAsia="Times New Roman"/>
          <w:szCs w:val="20"/>
        </w:rPr>
      </w:pPr>
    </w:p>
    <w:p w:rsidRDefault="00621DA5" w:rsidP="00621DA5" w:rsidR="00621D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AUTO – MOTO KLUB – BUZET, Buzet, II. Istarske brigade 12, OIB </w:t>
      </w:r>
      <w:r w:rsidRPr="00621DA5">
        <w:rPr>
          <w:rFonts w:cs="Times New Roman" w:eastAsia="Times New Roman"/>
          <w:szCs w:val="24"/>
        </w:rPr>
        <w:t>82015214160</w:t>
      </w:r>
      <w:r>
        <w:rPr>
          <w:rFonts w:cs="Times New Roman" w:eastAsia="Times New Roman"/>
          <w:szCs w:val="24"/>
        </w:rPr>
        <w:t>, reg. br. 18000110.</w:t>
      </w:r>
    </w:p>
    <w:p w:rsidRDefault="00621DA5" w:rsidP="00621DA5" w:rsidR="00621DA5">
      <w:pPr>
        <w:ind w:firstLine="709"/>
        <w:rPr>
          <w:rFonts w:cs="Times New Roman" w:eastAsia="Times New Roman"/>
          <w:szCs w:val="24"/>
        </w:rPr>
      </w:pPr>
    </w:p>
    <w:p w:rsidRDefault="00621DA5" w:rsidP="00621DA5" w:rsidR="00621D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</w:t>
      </w:r>
      <w:r w:rsidRPr="001B3B2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AUTO – MOTO KLUB – BUZET, Buzet, II. Istarske brigade 12, OIB </w:t>
      </w:r>
      <w:r w:rsidRPr="00621DA5">
        <w:rPr>
          <w:rFonts w:cs="Times New Roman" w:eastAsia="Times New Roman"/>
          <w:szCs w:val="24"/>
        </w:rPr>
        <w:t>82015214160</w:t>
      </w:r>
      <w:r>
        <w:rPr>
          <w:rFonts w:cs="Times New Roman" w:eastAsia="Times New Roman"/>
          <w:szCs w:val="24"/>
        </w:rPr>
        <w:t>, reg. br. 18000110, iz Registra udruga u Republici Hrvatskoj.</w:t>
      </w:r>
    </w:p>
    <w:p w:rsidRDefault="00621DA5" w:rsidP="00621DA5" w:rsidR="00621DA5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21DA5" w:rsidP="00621DA5" w:rsidR="00621DA5">
      <w:pPr>
        <w:ind w:firstLine="708"/>
        <w:rPr>
          <w:rFonts w:cs="Times New Roman" w:eastAsia="Times New Roman"/>
          <w:szCs w:val="24"/>
        </w:rPr>
      </w:pPr>
    </w:p>
    <w:p w:rsidRDefault="00621DA5" w:rsidP="00621DA5" w:rsidR="00621D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84C2D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984C2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984C2D">
        <w:rPr>
          <w:rFonts w:cs="Times New Roman" w:eastAsia="Times New Roman"/>
          <w:szCs w:val="24"/>
        </w:rPr>
        <w:t>2016</w:t>
      </w:r>
      <w:r>
        <w:rPr>
          <w:rFonts w:cs="Times New Roman" w:eastAsia="Times New Roman"/>
          <w:szCs w:val="24"/>
        </w:rPr>
        <w:t xml:space="preserve">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984C2D">
        <w:rPr>
          <w:rFonts w:cs="Times New Roman" w:eastAsia="Times New Roman"/>
          <w:szCs w:val="24"/>
        </w:rPr>
        <w:t>AUTO – MOTO KLUB – BUZET, Buzet</w:t>
      </w:r>
      <w:r>
        <w:rPr>
          <w:rFonts w:cs="Times New Roman" w:eastAsia="Times New Roman"/>
          <w:szCs w:val="24"/>
        </w:rPr>
        <w:t xml:space="preserve">. </w:t>
      </w:r>
    </w:p>
    <w:p w:rsidRDefault="00621DA5" w:rsidP="00621DA5" w:rsidR="00621DA5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</w:t>
      </w:r>
      <w:r w:rsidR="00984C2D">
        <w:t>273</w:t>
      </w:r>
      <w:r>
        <w:t xml:space="preserve"> dana u ukupnom iznosu </w:t>
      </w:r>
      <w:r w:rsidR="00984C2D">
        <w:t>3</w:t>
      </w:r>
      <w:r>
        <w:t>.</w:t>
      </w:r>
      <w:r w:rsidR="00984C2D">
        <w:t>577</w:t>
      </w:r>
      <w:r>
        <w:t>,</w:t>
      </w:r>
      <w:r w:rsidR="00984C2D">
        <w:t>81</w:t>
      </w:r>
      <w:r>
        <w:t xml:space="preserve">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 xml:space="preserve">, sud je, sukladno čl. 430. SZ-a, </w:t>
      </w:r>
      <w:r w:rsidR="00984C2D">
        <w:rPr>
          <w:rFonts w:eastAsiaTheme="minorHAnsi"/>
          <w:lang w:eastAsia="en-US"/>
        </w:rPr>
        <w:t>26</w:t>
      </w:r>
      <w:r>
        <w:rPr>
          <w:rFonts w:eastAsiaTheme="minorHAnsi"/>
          <w:lang w:eastAsia="en-US"/>
        </w:rPr>
        <w:t>. travnja 2016.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lastRenderedPageBreak/>
        <w:t xml:space="preserve">na mrežnoj stranici e-Oglasna ploča sudova objavio oglas posl. br. </w:t>
      </w:r>
      <w:r w:rsidR="00984C2D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984C2D">
        <w:rPr>
          <w:rFonts w:cs="Times New Roman" w:eastAsia="Times New Roman"/>
          <w:szCs w:val="24"/>
        </w:rPr>
        <w:t>315</w:t>
      </w:r>
      <w:r>
        <w:rPr>
          <w:rFonts w:cs="Times New Roman" w:eastAsia="Times New Roman"/>
          <w:szCs w:val="24"/>
        </w:rPr>
        <w:t>/</w:t>
      </w:r>
      <w:r w:rsidR="00984C2D">
        <w:rPr>
          <w:rFonts w:cs="Times New Roman" w:eastAsia="Times New Roman"/>
          <w:szCs w:val="24"/>
        </w:rPr>
        <w:t>2016</w:t>
      </w:r>
      <w:r>
        <w:rPr>
          <w:rFonts w:cs="Times New Roman" w:eastAsia="Times New Roman"/>
          <w:szCs w:val="24"/>
        </w:rPr>
        <w:t xml:space="preserve">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21DA5" w:rsidP="00621DA5" w:rsidR="00621DA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21DA5" w:rsidP="00621DA5" w:rsidR="00621DA5" w:rsidRPr="005D578C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B7B9E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3B7B9E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21DA5" w:rsidP="00621DA5" w:rsidR="00621DA5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21DA5" w:rsidP="00621DA5" w:rsidR="00621D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EC5D67">
        <w:rPr>
          <w:rFonts w:cs="Times New Roman" w:eastAsia="Times New Roman"/>
          <w:szCs w:val="24"/>
        </w:rPr>
        <w:t xml:space="preserve">, v. r. </w:t>
      </w:r>
    </w:p>
    <w:p w:rsidRDefault="00621DA5" w:rsidP="00621DA5" w:rsidR="00621DA5">
      <w:pPr>
        <w:jc w:val="left"/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jc w:val="left"/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21DA5" w:rsidP="00621DA5" w:rsidR="00621DA5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621DA5" w:rsidP="00621DA5" w:rsidR="00621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21DA5" w:rsidP="00621DA5" w:rsidR="00621DA5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rPr>
          <w:rFonts w:cs="Times New Roman" w:eastAsia="Times New Roman"/>
          <w:szCs w:val="24"/>
        </w:rPr>
      </w:pPr>
    </w:p>
    <w:p w:rsidRDefault="00621DA5" w:rsidP="00621DA5" w:rsidR="00621D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21DA5" w:rsidP="00621DA5" w:rsidR="00621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21DA5" w:rsidP="00621DA5" w:rsidR="00621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84C2D">
        <w:rPr>
          <w:rFonts w:cs="Times New Roman" w:eastAsia="Times New Roman"/>
          <w:szCs w:val="24"/>
        </w:rPr>
        <w:t>AUTO – MOTO KLUB – BUZET, Buzet, II. Istarske brigade 12</w:t>
      </w:r>
      <w:r>
        <w:rPr>
          <w:rFonts w:cs="Times New Roman" w:eastAsia="Times New Roman"/>
          <w:szCs w:val="24"/>
        </w:rPr>
        <w:t xml:space="preserve">, </w:t>
      </w:r>
    </w:p>
    <w:p w:rsidRDefault="00621DA5" w:rsidP="00621DA5" w:rsidR="00621DA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21DA5" w:rsidP="00621DA5" w:rsidR="00621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21DA5" w:rsidP="00621DA5" w:rsidR="00621D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84C2D"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0"/>
        </w:rPr>
        <w:t xml:space="preserve">, </w:t>
      </w:r>
    </w:p>
    <w:p w:rsidRDefault="00621DA5" w:rsidP="00621DA5" w:rsidR="00621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21DA5" w:rsidP="00621DA5" w:rsidR="00621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621DA5" w:rsidP="00621DA5" w:rsidR="00621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621DA5" w:rsidP="00621DA5" w:rsidR="00621DA5"/>
    <w:p w:rsidRDefault="00621DA5" w:rsidP="00621DA5" w:rsidR="00621DA5"/>
    <w:p w:rsidRDefault="00621DA5" w:rsidP="00621DA5" w:rsidR="00621DA5"/>
    <w:sectPr w:rsidSect="00621DA5" w:rsidR="00621D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DA5" w:rsidP="00621DA5" w:rsidR="00621DA5">
      <w:r>
        <w:separator/>
      </w:r>
    </w:p>
  </w:endnote>
  <w:endnote w:id="0" w:type="continuationSeparator">
    <w:p w:rsidRDefault="00621DA5" w:rsidP="00621DA5" w:rsidR="00621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DA5" w:rsidP="00621DA5" w:rsidR="00621DA5">
      <w:r>
        <w:separator/>
      </w:r>
    </w:p>
  </w:footnote>
  <w:footnote w:id="0" w:type="continuationSeparator">
    <w:p w:rsidRDefault="00621DA5" w:rsidP="00621DA5" w:rsidR="00621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DA5" w:rsidP="00621DA5" w:rsidR="00621DA5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C5D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St-315/2016-6</w:t>
    </w:r>
  </w:p>
  <w:p w:rsidRDefault="00621DA5" w:rsidP="00621DA5" w:rsidR="00621DA5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DA5" w:rsidP="00621DA5" w:rsidR="00621DA5" w:rsidRPr="00A074C3">
    <w:pPr>
      <w:pStyle w:val="Zaglavlje"/>
      <w:jc w:val="right"/>
      <w:rPr>
        <w:szCs w:val="24"/>
      </w:rPr>
    </w:pPr>
    <w:r>
      <w:rPr>
        <w:szCs w:val="24"/>
      </w:rPr>
      <w:t>3 St-315/2016-6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D36"/>
    <w:rsid w:val="003B7B9E"/>
    <w:rsid w:val="00621DA5"/>
    <w:rsid w:val="00672D36"/>
    <w:rsid w:val="0075528E"/>
    <w:rsid w:val="0079403F"/>
    <w:rsid w:val="00984C2D"/>
    <w:rsid w:val="009D0227"/>
    <w:rsid w:val="00EC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D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D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21D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D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D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1D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1D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D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5D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5D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5D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D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D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21D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D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D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1D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1D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D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5D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5D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5D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MOTO KLUB "BUZET", Buzet</izvorni_sadrzaj>
    <derivirana_varijabla naziv="DomainObject.Predmet.ProtustrankaFormated_1">  AUTO - MOTO KLUB "BUZET", Buzet</derivirana_varijabla>
  </DomainObject.Predmet.ProtustrankaFormated>
  <DomainObject.Predmet.ProtustrankaFormatedOIB>
    <izvorni_sadrzaj>  AUTO - MOTO KLUB "BUZET", Buzet, OIB 82015214160</izvorni_sadrzaj>
    <derivirana_varijabla naziv="DomainObject.Predmet.ProtustrankaFormatedOIB_1">  AUTO - MOTO KLUB "BUZET", Buzet, OIB 82015214160</derivirana_varijabla>
  </DomainObject.Predmet.ProtustrankaFormatedOIB>
  <DomainObject.Predmet.ProtustrankaFormatedWithAdress>
    <izvorni_sadrzaj> AUTO - MOTO KLUB "BUZET", Buzet, II. Istarske brigade 120, 52420 Buzet</izvorni_sadrzaj>
    <derivirana_varijabla naziv="DomainObject.Predmet.ProtustrankaFormatedWithAdress_1"> AUTO - MOTO KLUB "BUZET", Buzet, II. Istarske brigade 120, 52420 Buzet</derivirana_varijabla>
  </DomainObject.Predmet.ProtustrankaFormatedWithAdress>
  <DomainObject.Predmet.ProtustrankaFormatedWithAdressOIB>
    <izvorni_sadrzaj> AUTO - MOTO KLUB "BUZET", Buzet, OIB 82015214160, II. Istarske brigade 120, 52420 Buzet</izvorni_sadrzaj>
    <derivirana_varijabla naziv="DomainObject.Predmet.ProtustrankaFormatedWithAdressOIB_1"> AUTO - MOTO KLUB "BUZET", Buzet, OIB 82015214160, II. Istarske brigade 120, 52420 Buzet</derivirana_varijabla>
  </DomainObject.Predmet.ProtustrankaFormatedWithAdressOIB>
  <DomainObject.Predmet.ProtustrankaWithAdress>
    <izvorni_sadrzaj>AUTO - MOTO KLUB "BUZET", Buzet II. Istarske brigade 120, 52420 Buzet</izvorni_sadrzaj>
    <derivirana_varijabla naziv="DomainObject.Predmet.ProtustrankaWithAdress_1">AUTO - MOTO KLUB "BUZET", Buzet II. Istarske brigade 120, 52420 Buzet</derivirana_varijabla>
  </DomainObject.Predmet.ProtustrankaWithAdress>
  <DomainObject.Predmet.ProtustrankaWithAdressOIB>
    <izvorni_sadrzaj>AUTO - MOTO KLUB "BUZET", Buzet, OIB 82015214160, II. Istarske brigade 120, 52420 Buzet</izvorni_sadrzaj>
    <derivirana_varijabla naziv="DomainObject.Predmet.ProtustrankaWithAdressOIB_1">AUTO - MOTO KLUB "BUZET", Buzet, OIB 82015214160, II. Istarske brigade 120, 52420 Buzet</derivirana_varijabla>
  </DomainObject.Predmet.ProtustrankaWithAdressOIB>
  <DomainObject.Predmet.ProtustrankaNazivFormated>
    <izvorni_sadrzaj>AUTO - MOTO KLUB "BUZET", Buzet</izvorni_sadrzaj>
    <derivirana_varijabla naziv="DomainObject.Predmet.ProtustrankaNazivFormated_1">AUTO - MOTO KLUB "BUZET", Buzet</derivirana_varijabla>
  </DomainObject.Predmet.ProtustrankaNazivFormated>
  <DomainObject.Predmet.ProtustrankaNazivFormatedOIB>
    <izvorni_sadrzaj>AUTO - MOTO KLUB "BUZET", Buzet, OIB 82015214160</izvorni_sadrzaj>
    <derivirana_varijabla naziv="DomainObject.Predmet.ProtustrankaNazivFormatedOIB_1">AUTO - MOTO KLUB "BUZET", Buzet, OIB 82015214160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3577.81</izvorni_sadrzaj>
    <derivirana_varijabla naziv="DomainObject.Predmet.TrenutnaVrijednost_1">3577.81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- MOTO KLUB "BUZET", Buzet</item>
    </izvorni_sadrzaj>
    <derivirana_varijabla naziv="DomainObject.Predmet.ProtuStrankaListFormated_1">
      <item>AUTO - MOTO KLUB "BUZET", Buzet</item>
    </derivirana_varijabla>
  </DomainObject.Predmet.ProtuStrankaListFormated>
  <DomainObject.Predmet.ProtuStrankaListFormatedOIB>
    <izvorni_sadrzaj>
      <item>AUTO - MOTO KLUB "BUZET", Buzet, OIB 82015214160</item>
    </izvorni_sadrzaj>
    <derivirana_varijabla naziv="DomainObject.Predmet.ProtuStrankaListFormatedOIB_1">
      <item>AUTO - MOTO KLUB "BUZET", Buzet, OIB 82015214160</item>
    </derivirana_varijabla>
  </DomainObject.Predmet.ProtuStrankaListFormatedOIB>
  <DomainObject.Predmet.ProtuStrankaListFormatedWithAdress>
    <izvorni_sadrzaj>
      <item>AUTO - MOTO KLUB "BUZET", Buzet, II. Istarske brigade 120, 52420 Buzet</item>
    </izvorni_sadrzaj>
    <derivirana_varijabla naziv="DomainObject.Predmet.ProtuStrankaListFormatedWithAdress_1">
      <item>AUTO - MOTO KLUB "BUZET", Buzet, II. Istarske brigade 120, 52420 Buzet</item>
    </derivirana_varijabla>
  </DomainObject.Predmet.ProtuStrankaListFormatedWithAdress>
  <DomainObject.Predmet.ProtuStrankaListFormatedWithAdressOIB>
    <izvorni_sadrzaj>
      <item>AUTO - MOTO KLUB "BUZET", Buzet, OIB 82015214160, II. Istarske brigade 120, 52420 Buzet</item>
    </izvorni_sadrzaj>
    <derivirana_varijabla naziv="DomainObject.Predmet.ProtuStrankaListFormatedWithAdressOIB_1">
      <item>AUTO - MOTO KLUB "BUZET", Buzet, OIB 82015214160, II. Istarske brigade 120, 52420 Buzet</item>
    </derivirana_varijabla>
  </DomainObject.Predmet.ProtuStrankaListFormatedWithAdressOIB>
  <DomainObject.Predmet.ProtuStrankaListNazivFormated>
    <izvorni_sadrzaj>
      <item>AUTO - MOTO KLUB "BUZET", Buzet</item>
    </izvorni_sadrzaj>
    <derivirana_varijabla naziv="DomainObject.Predmet.ProtuStrankaListNazivFormated_1">
      <item>AUTO - MOTO KLUB "BUZET", Buzet</item>
    </derivirana_varijabla>
  </DomainObject.Predmet.ProtuStrankaListNazivFormated>
  <DomainObject.Predmet.ProtuStrankaListNazivFormatedOIB>
    <izvorni_sadrzaj>
      <item>AUTO - MOTO KLUB "BUZET", Buzet, OIB 82015214160</item>
    </izvorni_sadrzaj>
    <derivirana_varijabla naziv="DomainObject.Predmet.ProtuStrankaListNazivFormatedOIB_1">
      <item>AUTO - MOTO KLUB "BUZET", Buzet, OIB 82015214160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- MOTO KLUB "BUZET", Buzet</izvorni_sadrzaj>
    <derivirana_varijabla naziv="DomainObject.Predmet.ProtustrankaIDrugi_1">AUTO - MOTO KLUB "BUZET",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- MOTO KLUB "BUZET", Buzet, OIB 82015214160, II. Istarske brigade 120, 52420 Buzet</izvorni_sadrzaj>
    <derivirana_varijabla naziv="DomainObject.Predmet.ProtustrankaIDrugiAdressOIB_1">AUTO - MOTO KLUB "BUZET", Buzet, OIB 82015214160, II. Istarske brigade 120,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- MOTO KLUB "BUZET", Buzet</item>
    </izvorni_sadrzaj>
    <derivirana_varijabla naziv="DomainObject.Predmet.SudioniciListNaziv_1">
      <item>FINANCIJSKA AGENCIJA, RC RIJEKA, PODRUŽNICA PULA, PULA</item>
      <item>AUTO - MOTO KLUB "BUZET",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- MOTO KLUB "BUZET", Buzet, OIB 82015214160, II. Istarske brigade 120,52420 Buzet</item>
    </izvorni_sadrzaj>
    <derivirana_varijabla naziv="DomainObject.Predmet.SudioniciListAdressOIB_1">
      <item>FINANCIJSKA AGENCIJA, RC RIJEKA, PODRUŽNICA PULA, PULA, OIB 85821130368, Giardini 5,52100 Pula</item>
      <item>AUTO - MOTO KLUB "BUZET", Buzet, OIB 82015214160, II. Istarske brigade 120,52420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82015214160</item>
    </izvorni_sadrzaj>
    <derivirana_varijabla naziv="DomainObject.Predmet.SudioniciListNazivOIB_1">
      <item>, OIB 85821130368</item>
      <item>, OIB 82015214160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4029</properties:Characters>
  <properties:Lines>93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2016-06-24T06:02:00Z</dcterms:created>
  <dc:creator>Mihaela Kaligari</dc:creator>
  <dc:description/>
  <cp:keywords/>
  <cp:lastModifiedBy>Mihaela Kaligari</cp:lastModifiedBy>
  <cp:lastPrinted>2016-07-05T08:01:00Z</cp:lastPrinted>
  <dcterms:modified xmlns:xsi="http://www.w3.org/2001/XMLSchema-instance" xsi:type="dcterms:W3CDTF">2016-07-05T08:01:00Z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