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bd4a" w14:paraId="a86bd4a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E024B8">
        <w:rPr>
          <w:lang w:val="hr-HR"/>
        </w:rPr>
        <w:t>155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E024B8">
        <w:rPr>
          <w:lang w:val="hr-HR"/>
        </w:rPr>
        <w:t>BUBICA jednostavno društvo s ograničenom odgovornošću za ugostiteljstvo, Bjelovar, Augusta Šenoe 7</w:t>
      </w:r>
      <w:r w:rsidR="00916B3A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E024B8">
        <w:rPr>
          <w:lang w:val="hr-HR"/>
        </w:rPr>
        <w:t>010085059</w:t>
      </w:r>
      <w:r w:rsidR="003734FC">
        <w:rPr>
          <w:lang w:val="hr-HR"/>
        </w:rPr>
        <w:t xml:space="preserve">, OIB: </w:t>
      </w:r>
      <w:r w:rsidR="00E024B8">
        <w:rPr>
          <w:lang w:val="hr-HR"/>
        </w:rPr>
        <w:t>24198350433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E024B8">
        <w:rPr>
          <w:lang w:val="hr-HR"/>
        </w:rPr>
        <w:t>155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024B8">
        <w:rPr>
          <w:lang w:val="hr-HR"/>
        </w:rPr>
        <w:t>21. listopada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024B8">
        <w:rPr>
          <w:lang w:val="hr-HR"/>
        </w:rPr>
        <w:t>8.311,16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024B8">
        <w:rPr>
          <w:lang w:val="hr-HR"/>
        </w:rPr>
        <w:t>Blaženka Štauber iz Đurđevca, Grkinska 36/A</w:t>
      </w:r>
      <w:r w:rsidR="00916B3A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E024B8">
        <w:rPr>
          <w:lang w:val="hr-HR"/>
        </w:rPr>
        <w:t>47595828474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024B8">
        <w:rPr>
          <w:lang w:val="hr-HR"/>
        </w:rPr>
        <w:t>10. studenog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Bj.19.10.2015.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172" w:rsidR="00B65172">
      <w:r>
        <w:separator/>
      </w:r>
    </w:p>
  </w:endnote>
  <w:endnote w:id="0" w:type="continuationSeparator">
    <w:p w:rsidRDefault="00B65172" w:rsidR="00B65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172" w:rsidR="00B65172">
      <w:r>
        <w:separator/>
      </w:r>
    </w:p>
  </w:footnote>
  <w:footnote w:id="0" w:type="continuationSeparator">
    <w:p w:rsidRDefault="00B65172" w:rsidR="00B65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73939"/>
    <w:rsid w:val="001A2E90"/>
    <w:rsid w:val="001D7388"/>
    <w:rsid w:val="00213DD9"/>
    <w:rsid w:val="002221FF"/>
    <w:rsid w:val="00223A6B"/>
    <w:rsid w:val="00271286"/>
    <w:rsid w:val="002733CA"/>
    <w:rsid w:val="002855EE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65172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024B8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85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5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5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5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5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85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5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5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5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5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St-155/2015-2</izvorni_sadrzaj>
    <derivirana_varijabla naziv="DomainObject.Oznaka_1">St-155/2015-2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St-155/2015</izvorni_sadrzaj>
    <derivirana_varijabla naziv="DomainObject.Predmet.OznakaBroj_1">St-155/2015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BUBICA jednostavno društvo s ograničenom odgovornošću za ugostiteljstvo, Bjelovar</izvorni_sadrzaj>
    <derivirana_varijabla naziv="DomainObject.Predmet.ProtustrankaFormated_1">  BUBICA jednostavno društvo s ograničenom odgovornošću za ugostiteljstvo, Bjelovar</derivirana_varijabla>
  </DomainObject.Predmet.ProtustrankaFormated>
  <DomainObject.Predmet.ProtustrankaFormatedOIB>
    <izvorni_sadrzaj>  BUBICA jednostavno društvo s ograničenom odgovornošću za ugostiteljstvo, Bjelovar, OIB 24198350433</izvorni_sadrzaj>
    <derivirana_varijabla naziv="DomainObject.Predmet.ProtustrankaFormatedOIB_1">  BUBICA jednostavno društvo s ograničenom odgovornošću za ugostiteljstvo, Bjelovar, OIB 24198350433</derivirana_varijabla>
  </DomainObject.Predmet.ProtustrankaFormatedOIB>
  <DomainObject.Predmet.ProtustrankaFormatedWithAdress>
    <izvorni_sadrzaj> BUBICA jednostavno društvo s ograničenom odgovornošću za ugostiteljstvo, Bjelovar, Augusta Šenoe 7, 43000 Bjelovar</izvorni_sadrzaj>
    <derivirana_varijabla naziv="DomainObject.Predmet.ProtustrankaFormatedWithAdress_1"> BUBICA jednostavno društvo s ograničenom odgovornošću za ugostiteljstvo, Bjelovar, Augusta Šenoe 7, 43000 Bjelovar</derivirana_varijabla>
  </DomainObject.Predmet.ProtustrankaFormatedWithAdress>
  <DomainObject.Predmet.ProtustrankaFormatedWithAdressOIB>
    <izvorni_sadrzaj> BUBICA jednostavno društvo s ograničenom odgovornošću za ugostiteljstvo, Bjelovar, OIB 24198350433, Augusta Šenoe 7, 43000 Bjelovar</izvorni_sadrzaj>
    <derivirana_varijabla naziv="DomainObject.Predmet.ProtustrankaFormatedWithAdressOIB_1"> BUBICA jednostavno društvo s ograničenom odgovornošću za ugostiteljstvo, Bjelovar, OIB 24198350433, Augusta Šenoe 7, 43000 Bjelovar</derivirana_varijabla>
  </DomainObject.Predmet.ProtustrankaFormatedWithAdressOIB>
  <DomainObject.Predmet.ProtustrankaWithAdress>
    <izvorni_sadrzaj>BUBICA jednostavno društvo s ograničenom odgovornošću za ugostiteljstvo, Bjelovar Augusta Šenoe 7, 43000 Bjelovar</izvorni_sadrzaj>
    <derivirana_varijabla naziv="DomainObject.Predmet.ProtustrankaWithAdress_1">BUBICA jednostavno društvo s ograničenom odgovornošću za ugostiteljstvo, Bjelovar Augusta Šenoe 7, 43000 Bjelovar</derivirana_varijabla>
  </DomainObject.Predmet.ProtustrankaWithAdress>
  <DomainObject.Predmet.ProtustrankaWithAdressOIB>
    <izvorni_sadrzaj>BUBICA jednostavno društvo s ograničenom odgovornošću za ugostiteljstvo, Bjelovar, OIB 24198350433, Augusta Šenoe 7, 43000 Bjelovar</izvorni_sadrzaj>
    <derivirana_varijabla naziv="DomainObject.Predmet.ProtustrankaWithAdressOIB_1">BUBICA jednostavno društvo s ograničenom odgovornošću za ugostiteljstvo, Bjelovar, OIB 24198350433, Augusta Šenoe 7, 43000 Bjelovar</derivirana_varijabla>
  </DomainObject.Predmet.ProtustrankaWithAdressOIB>
  <DomainObject.Predmet.ProtustrankaNazivFormated>
    <izvorni_sadrzaj>BUBICA jednostavno društvo s ograničenom odgovornošću za ugostiteljstvo, Bjelovar</izvorni_sadrzaj>
    <derivirana_varijabla naziv="DomainObject.Predmet.ProtustrankaNazivFormated_1">BUBICA jednostavno društvo s ograničenom odgovornošću za ugostiteljstvo, Bjelovar</derivirana_varijabla>
  </DomainObject.Predmet.ProtustrankaNazivFormated>
  <DomainObject.Predmet.ProtustrankaNazivFormatedOIB>
    <izvorni_sadrzaj>BUBICA jednostavno društvo s ograničenom odgovornošću za ugostiteljstvo, Bjelovar, OIB 24198350433</izvorni_sadrzaj>
    <derivirana_varijabla naziv="DomainObject.Predmet.ProtustrankaNazivFormatedOIB_1">BUBICA jednostavno društvo s ograničenom odgovornošću za ugostiteljstvo, Bjelovar, OIB 24198350433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BUBICA jednostavno društvo s ograničenom odgovornošću za ugostiteljstvo, Bjelovar</item>
    </izvorni_sadrzaj>
    <derivirana_varijabla naziv="DomainObject.Predmet.ProtuStrankaListFormated_1">
      <item>BUBICA jednostavno društvo s ograničenom odgovornošću za ugostiteljstvo, Bjelovar</item>
    </derivirana_varijabla>
  </DomainObject.Predmet.ProtuStrankaListFormated>
  <DomainObject.Predmet.ProtuStrankaListFormatedOIB>
    <izvorni_sadrzaj>
      <item>BUBICA jednostavno društvo s ograničenom odgovornošću za ugostiteljstvo, Bjelovar, OIB 24198350433</item>
    </izvorni_sadrzaj>
    <derivirana_varijabla naziv="DomainObject.Predmet.ProtuStrankaListFormatedOIB_1">
      <item>BUBICA jednostavno društvo s ograničenom odgovornošću za ugostiteljstvo, Bjelovar, OIB 24198350433</item>
    </derivirana_varijabla>
  </DomainObject.Predmet.ProtuStrankaListFormatedOIB>
  <DomainObject.Predmet.ProtuStrankaListFormatedWithAdress>
    <izvorni_sadrzaj>
      <item>BUBICA jednostavno društvo s ograničenom odgovornošću za ugostiteljstvo, Bjelovar, Augusta Šenoe 7, 43000 Bjelovar</item>
    </izvorni_sadrzaj>
    <derivirana_varijabla naziv="DomainObject.Predmet.ProtuStrankaListFormatedWithAdress_1">
      <item>BUBICA jednostavno društvo s ograničenom odgovornošću za ugostiteljstvo, Bjelovar, Augusta Šenoe 7, 43000 Bjelovar</item>
    </derivirana_varijabla>
  </DomainObject.Predmet.ProtuStrankaListFormatedWithAdress>
  <DomainObject.Predmet.ProtuStrankaListFormatedWithAdressOIB>
    <izvorni_sadrzaj>
      <item>BUBICA jednostavno društvo s ograničenom odgovornošću za ugostiteljstvo, Bjelovar, OIB 24198350433, Augusta Šenoe 7, 43000 Bjelovar</item>
    </izvorni_sadrzaj>
    <derivirana_varijabla naziv="DomainObject.Predmet.ProtuStrankaListFormatedWithAdressOIB_1">
      <item>BUBICA jednostavno društvo s ograničenom odgovornošću za ugostiteljstvo, Bjelovar, OIB 24198350433, Augusta Šenoe 7, 43000 Bjelovar</item>
    </derivirana_varijabla>
  </DomainObject.Predmet.ProtuStrankaListFormatedWithAdressOIB>
  <DomainObject.Predmet.ProtuStrankaListNazivFormated>
    <izvorni_sadrzaj>
      <item>BUBICA jednostavno društvo s ograničenom odgovornošću za ugostiteljstvo, Bjelovar</item>
    </izvorni_sadrzaj>
    <derivirana_varijabla naziv="DomainObject.Predmet.ProtuStrankaListNazivFormated_1">
      <item>BUBICA jednostavno društvo s ograničenom odgovornošću za ugostiteljstvo, Bjelovar</item>
    </derivirana_varijabla>
  </DomainObject.Predmet.ProtuStrankaListNazivFormated>
  <DomainObject.Predmet.ProtuStrankaListNazivFormatedOIB>
    <izvorni_sadrzaj>
      <item>BUBICA jednostavno društvo s ograničenom odgovornošću za ugostiteljstvo, Bjelovar, OIB 24198350433</item>
    </izvorni_sadrzaj>
    <derivirana_varijabla naziv="DomainObject.Predmet.ProtuStrankaListNazivFormatedOIB_1">
      <item>BUBICA jednostavno društvo s ograničenom odgovornošću za ugostiteljstvo, Bjelovar, OIB 24198350433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St-155/2015-2</izvorni_sadrzaj>
    <derivirana_varijabla naziv="DomainObject.PoslovniBrojDokumenta_1">St-155/2015-2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BUBICA jednostavno društvo s ograničenom odgovornošću za ugostiteljstvo, Bjelovar</izvorni_sadrzaj>
    <derivirana_varijabla naziv="DomainObject.Predmet.ProtustrankaIDrugi_1">BUBICA jednostavno društvo s ograničenom odgovornošću za ugostiteljstvo,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BUBICA jednostavno društvo s ograničenom odgovornošću za ugostiteljstvo, Bjelovar, OIB 24198350433, Augusta Šenoe 7, 43000 Bjelovar</izvorni_sadrzaj>
    <derivirana_varijabla naziv="DomainObject.Predmet.ProtustrankaIDrugiAdressOIB_1">BUBICA jednostavno društvo s ograničenom odgovornošću za ugostiteljstvo, Bjelovar, OIB 24198350433, Augusta Šenoe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BUBICA jednostavno društvo s ograničenom odgovornošću za ugostiteljstvo, Bjelovar</item>
    </izvorni_sadrzaj>
    <derivirana_varijabla naziv="DomainObject.Predmet.SudioniciListNaziv_1">
      <item>FINA, RC ZAGREB, Podružnica Bjelovar</item>
      <item>BUBICA jednostavno društvo s ograničenom odgovornošću za ugostiteljstvo, Bjelovar</item>
    </derivirana_varijabla>
  </DomainObject.Predmet.SudioniciListNaziv>
  <DomainObject.Predmet.SudioniciListAdressOIB>
    <izvorni_sadrzaj>
      <item>FINA, RC ZAGREB, Podružnica Bjelovar, OIB 85821130368, F. Supila 4,43000 Bjelovar</item>
      <item>BUBICA jednostavno društvo s ograničenom odgovornošću za ugostiteljstvo, Bjelovar, OIB 24198350433, Augusta Šenoe 7,43000 Bjelovar</item>
    </izvorni_sadrzaj>
    <derivirana_varijabla naziv="DomainObject.Predmet.SudioniciListAdressOIB_1">
      <item>FINA, RC ZAGREB, Podružnica Bjelovar, OIB 85821130368, F. Supila 4,43000 Bjelovar</item>
      <item>BUBICA jednostavno društvo s ograničenom odgovornošću za ugostiteljstvo, Bjelovar, OIB 24198350433,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24198350433</item>
    </izvorni_sadrzaj>
    <derivirana_varijabla naziv="DomainObject.Predmet.SudioniciListNazivOIB_1">
      <item>, OIB 85821130368</item>
      <item>, OIB 24198350433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1713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2015-11-10T11:31:00Z</dcterms:created>
  <dc:creator>553y7k3</dc:creator>
  <cp:lastModifiedBy>Željka Vitez</cp:lastModifiedBy>
  <cp:lastPrinted>2015-11-10T11:31:00Z</cp:lastPrinted>
  <dcterms:modified xmlns:xsi="http://www.w3.org/2001/XMLSchema-instance" xsi:type="dcterms:W3CDTF">2015-11-10T11:31:00Z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