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c421" w14:paraId="796c42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5245C">
        <w:t>2</w:t>
      </w:r>
      <w:r w:rsidR="008D3EAF">
        <w:t>6</w:t>
      </w:r>
      <w:r w:rsidR="0005245C">
        <w:t>9</w:t>
      </w:r>
      <w:r>
        <w:t>/</w:t>
      </w:r>
      <w:r w:rsidR="00E8650F">
        <w:t>1</w:t>
      </w:r>
      <w:r w:rsidR="009D3A05">
        <w:t>8</w:t>
      </w:r>
      <w:r>
        <w:t>-</w:t>
      </w:r>
      <w:r w:rsidR="004D780A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Osijek, zastupana po ŽDO u Osijeku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E373D6">
        <w:t>PICCOLO MONDO jednostavno društvo s ograničenom odgovornošću za ugostiteljstvo</w:t>
      </w:r>
      <w:r w:rsidR="008D3EAF">
        <w:t xml:space="preserve"> i usluge, </w:t>
      </w:r>
      <w:r w:rsidR="00E373D6">
        <w:t>Beli Manastir, Kralja Petra Svačića 82/A</w:t>
      </w:r>
      <w:r w:rsidR="008D3EAF" w:rsidRPr="007A72DD">
        <w:t>, MBS 0</w:t>
      </w:r>
      <w:r w:rsidR="008D3EAF">
        <w:t>301</w:t>
      </w:r>
      <w:r w:rsidR="00E373D6">
        <w:t>68614</w:t>
      </w:r>
      <w:r w:rsidR="008D3EAF" w:rsidRPr="007A72DD">
        <w:t xml:space="preserve">, OIB </w:t>
      </w:r>
      <w:r w:rsidR="00E373D6">
        <w:t>36922984117</w:t>
      </w:r>
      <w:r w:rsidR="008D3EAF" w:rsidRPr="0041082E">
        <w:t xml:space="preserve">, dana </w:t>
      </w:r>
      <w:r w:rsidR="00E373D6">
        <w:t>5</w:t>
      </w:r>
      <w:r w:rsidR="008D3EAF" w:rsidRPr="0041082E">
        <w:t xml:space="preserve">. </w:t>
      </w:r>
      <w:r w:rsidR="00E373D6">
        <w:t>travnja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E373D6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373D6" w:rsidRPr="00E373D6">
        <w:t>PICCOLO MONDO jednostavno društvo s ograničenom odgovornošću za ugostiteljstvo i usluge, Beli Manastir, Kralja Petra Svačića 82/A, MBS 030168614, OIB 36922984117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06F3D">
        <w:t>Jozo Perić, Velika, Dr. Franje Tuđmana 28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8D3EAF">
        <w:t>83</w:t>
      </w:r>
      <w:r w:rsidR="00D5519A">
        <w:t>577001032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D5519A">
        <w:t>4</w:t>
      </w:r>
      <w:r w:rsidR="00406F6D">
        <w:t xml:space="preserve">. </w:t>
      </w:r>
      <w:r w:rsidR="00D5519A">
        <w:t>svib</w:t>
      </w:r>
      <w:r w:rsidR="00812C58">
        <w:t>nj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D5519A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D5519A" w:rsidRPr="00D5519A">
        <w:t>PICCOLO MONDO jednostavno društvo s ograničenom odgovornošću za ugostiteljstvo i usluge, Beli Manastir, Kralja Petra Svačića 82/A, MBS 030168614, OIB 36922984117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10</w:t>
      </w:r>
      <w:r w:rsidR="00F12013">
        <w:t xml:space="preserve">. </w:t>
      </w:r>
      <w:r w:rsidR="00D5519A">
        <w:t>svib</w:t>
      </w:r>
      <w:r>
        <w:t>nj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>
        <w:t>9</w:t>
      </w:r>
      <w:r w:rsidR="00650092">
        <w:t>,</w:t>
      </w:r>
      <w:r w:rsidR="00D5519A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812C58" w:rsidP="00812C58" w:rsidR="00812C58">
      <w:pPr>
        <w:ind w:firstLine="720"/>
        <w:jc w:val="both"/>
      </w:pPr>
      <w:r>
        <w:t>Dana 1</w:t>
      </w:r>
      <w:r w:rsidR="00EA1CC7">
        <w:t>7</w:t>
      </w:r>
      <w:r>
        <w:t>.</w:t>
      </w:r>
      <w:r w:rsidR="00EA1CC7">
        <w:t>01</w:t>
      </w:r>
      <w:r>
        <w:t>.201</w:t>
      </w:r>
      <w:r w:rsidR="00EA1CC7">
        <w:t>8</w:t>
      </w:r>
      <w:r>
        <w:t xml:space="preserve">. zaprimljen je na </w:t>
      </w:r>
      <w:r w:rsidR="003A3904">
        <w:t>ovome</w:t>
      </w:r>
      <w:r>
        <w:t xml:space="preserve"> sudu zahtjev FINE Regionalni centar Osijek, Podružnica Osijek, Klasa: 110-07/1</w:t>
      </w:r>
      <w:r w:rsidR="00EA1CC7">
        <w:t>8</w:t>
      </w:r>
      <w:r>
        <w:t>-01/04, Ur.broj: 04-06-1</w:t>
      </w:r>
      <w:r w:rsidR="00EA1CC7">
        <w:t>8</w:t>
      </w:r>
      <w:r>
        <w:t>-</w:t>
      </w:r>
      <w:r w:rsidR="00EA1CC7">
        <w:t>234</w:t>
      </w:r>
      <w:r>
        <w:t xml:space="preserve"> od </w:t>
      </w:r>
      <w:r w:rsidR="00EA1CC7">
        <w:t>16</w:t>
      </w:r>
      <w:r>
        <w:t>.</w:t>
      </w:r>
      <w:r w:rsidR="00EA1CC7">
        <w:t>0</w:t>
      </w:r>
      <w:r>
        <w:t>1.201</w:t>
      </w:r>
      <w:r w:rsidR="00EA1CC7">
        <w:t>8</w:t>
      </w:r>
      <w:r>
        <w:t xml:space="preserve">. za provedbu skraćenog stečajnog postupka nad dužnikom </w:t>
      </w:r>
      <w:r w:rsidR="00EA1CC7" w:rsidRPr="00EA1CC7">
        <w:t>PICCOLO MONDO jednostavno društvo s ograničenom odgovornošću za ugostiteljstvo i usluge, Beli Manastir, Kralja Petra Svačića 82/A, MBS 030168614, OIB 36922984117</w:t>
      </w:r>
      <w:r>
        <w:t>, temeljem odredbe čl. 429 st. 1.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U prijedlogu je navela da na dan </w:t>
      </w:r>
      <w:r w:rsidR="00CE4DB6" w:rsidRPr="00CE4DB6">
        <w:t>1</w:t>
      </w:r>
      <w:r w:rsidR="00CE4DB6">
        <w:t>5</w:t>
      </w:r>
      <w:r w:rsidR="00CE4DB6" w:rsidRPr="00CE4DB6">
        <w:t>.01.2018</w:t>
      </w:r>
      <w:r>
        <w:t>. dužnik u Očevidniku redoslijeda osnova za plaćanje ima evidentirane neizvršene osnove za plaćanje u neprekinutom razdoblju od 1</w:t>
      </w:r>
      <w:r w:rsidR="00CE4DB6">
        <w:t>20</w:t>
      </w:r>
      <w:r>
        <w:t xml:space="preserve"> dana, u ukupnom iznosu od </w:t>
      </w:r>
      <w:r w:rsidR="00CE4DB6">
        <w:t>34.011,91</w:t>
      </w:r>
      <w:r>
        <w:t xml:space="preserve"> kn, u koji iznos je uračunata kamata i naknada FINE za provedbe ovrhe na novčanim sredstvima dužnika. Navodi da dužnik nema zaposlenih radnika.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Dostavlja popis računa i oročenih novčanih sredstava dužnika na dan </w:t>
      </w:r>
      <w:r w:rsidR="00CE4DB6" w:rsidRPr="00CE4DB6">
        <w:t>15.01.2018</w:t>
      </w:r>
      <w:r>
        <w:t xml:space="preserve">., te navodi da na temelju čl. 112. st. 5. SZ dužnik na ime predujma za namirenje troškova stečajnog postupka nema zaplijenjena novčana sredstva na dan </w:t>
      </w:r>
      <w:r w:rsidR="00993AC4" w:rsidRPr="00993AC4">
        <w:t>15.01.2018</w:t>
      </w:r>
      <w:r>
        <w:t xml:space="preserve">. </w:t>
      </w:r>
    </w:p>
    <w:p w:rsidRDefault="00812C58" w:rsidP="00812C58" w:rsidR="00812C58">
      <w:pPr>
        <w:ind w:firstLine="720"/>
        <w:jc w:val="both"/>
      </w:pPr>
    </w:p>
    <w:p w:rsidRDefault="00812C58" w:rsidP="00DE6DFB" w:rsidR="00DE6DFB">
      <w:pPr>
        <w:ind w:firstLine="720"/>
        <w:jc w:val="both"/>
      </w:pPr>
      <w:r>
        <w:t>Dana 1.</w:t>
      </w:r>
      <w:r w:rsidR="00993AC4">
        <w:t>0</w:t>
      </w:r>
      <w:r>
        <w:t>2.201</w:t>
      </w:r>
      <w:r w:rsidR="00993AC4">
        <w:t>8</w:t>
      </w:r>
      <w:r>
        <w:t>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</w:t>
      </w:r>
      <w:r w:rsidRPr="000625B3">
        <w:lastRenderedPageBreak/>
        <w:t>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993AC4">
        <w:t>5</w:t>
      </w:r>
      <w:r w:rsidR="00ED710C" w:rsidRPr="00ED710C">
        <w:t xml:space="preserve">. </w:t>
      </w:r>
      <w:r w:rsidR="00993AC4">
        <w:t>travnja</w:t>
      </w:r>
      <w:r w:rsidR="00ED710C" w:rsidRPr="00ED710C">
        <w:t xml:space="preserve">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993AC4" w:rsidP="0094444D" w:rsidR="007158FC">
      <w:pPr>
        <w:numPr>
          <w:ilvl w:val="0"/>
          <w:numId w:val="7"/>
        </w:numPr>
        <w:jc w:val="both"/>
      </w:pPr>
      <w:r>
        <w:t>Ivana Lovrić, Beli Manastir, Kralja Petra Svačića 82/A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93AC4">
        <w:t>i</w:t>
      </w:r>
      <w:r>
        <w:t xml:space="preserve"> stečajn</w:t>
      </w:r>
      <w:r w:rsidR="00993AC4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36E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5245C">
      <w:t>2</w:t>
    </w:r>
    <w:r w:rsidR="008D3EAF" w:rsidRPr="008D3EAF">
      <w:t>6</w:t>
    </w:r>
    <w:r w:rsidR="0005245C">
      <w:t>9</w:t>
    </w:r>
    <w:r w:rsidR="008D3EAF" w:rsidRPr="008D3EAF">
      <w:t>/18-</w:t>
    </w:r>
    <w:r w:rsidR="004D780A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245C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06F3D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AC4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E4DB6"/>
    <w:rsid w:val="00CF4B2A"/>
    <w:rsid w:val="00D02115"/>
    <w:rsid w:val="00D131ED"/>
    <w:rsid w:val="00D43995"/>
    <w:rsid w:val="00D45D6C"/>
    <w:rsid w:val="00D5401B"/>
    <w:rsid w:val="00D5519A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373D6"/>
    <w:rsid w:val="00E42141"/>
    <w:rsid w:val="00E51EF4"/>
    <w:rsid w:val="00E73FC0"/>
    <w:rsid w:val="00E75365"/>
    <w:rsid w:val="00E82BC0"/>
    <w:rsid w:val="00E8650F"/>
    <w:rsid w:val="00E905B8"/>
    <w:rsid w:val="00E920FD"/>
    <w:rsid w:val="00EA1CC7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36E8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36922984117</izvorni_sadrzaj>
    <derivirana_varijabla naziv="DomainObject.Predmet.ProtustrankaFormatedOIB_1">  PICCOLO MONDO jednostavno društvo s ograničenom odgovornošću za ugostiteljstvo i usluge, OIB 36922984117</derivirana_varijabla>
  </DomainObject.Predmet.ProtustrankaFormatedOIB>
  <DomainObject.Predmet.ProtustrankaFormatedWithAdress>
    <izvorni_sadrzaj> PICCOLO MONDO jednostavno društvo s ograničenom odgovornošću za ugostiteljstvo i usluge, Kralja Petra Svačića 82/A, 31300 Beli Manastir</izvorni_sadrzaj>
    <derivirana_varijabla naziv="DomainObject.Predmet.ProtustrankaFormatedWithAdress_1"> PICCOLO MONDO jednostavno društvo s ograničenom odgovornošću za ugostiteljstvo i usluge, Kralja Petra Svačića 82/A, 31300 Beli Manastir</derivirana_varijabla>
  </DomainObject.Predmet.ProtustrankaFormatedWithAdress>
  <DomainObject.Predmet.ProtustrankaFormatedWithAdressOIB>
    <izvorni_sadrzaj> PICCOLO MONDO jednostavno društvo s ograničenom odgovornošću za ugostiteljstvo i usluge, OIB 36922984117, Kralja Petra Svačića 82/A, 31300 Beli Manastir</izvorni_sadrzaj>
    <derivirana_varijabla naziv="DomainObject.Predmet.ProtustrankaFormatedWithAdressOIB_1"> PICCOLO MONDO jednostavno društvo s ograničenom odgovornošću za ugostiteljstvo i usluge, OIB 36922984117, Kralja Petra Svačića 82/A, 31300 Beli Manastir</derivirana_varijabla>
  </DomainObject.Predmet.ProtustrankaFormatedWithAdressOIB>
  <DomainObject.Predmet.ProtustrankaWithAdress>
    <izvorni_sadrzaj>PICCOLO MONDO jednostavno društvo s ograničenom odgovornošću za ugostiteljstvo i usluge Kralja Petra Svačića 82/A, 31300 Beli Manastir</izvorni_sadrzaj>
    <derivirana_varijabla naziv="DomainObject.Predmet.ProtustrankaWithAdress_1">PICCOLO MONDO jednostavno društvo s ograničenom odgovornošću za ugostiteljstvo i usluge Kralja Petra Svačića 82/A, 31300 Beli Manastir</derivirana_varijabla>
  </DomainObject.Predmet.ProtustrankaWithAdress>
  <DomainObject.Predmet.ProtustrankaWithAdressOIB>
    <izvorni_sadrzaj>PICCOLO MONDO jednostavno društvo s ograničenom odgovornošću za ugostiteljstvo i usluge, OIB 36922984117, Kralja Petra Svačića 82/A, 31300 Beli Manastir</izvorni_sadrzaj>
    <derivirana_varijabla naziv="DomainObject.Predmet.ProtustrankaWithAdressOIB_1">PICCOLO MONDO jednostavno društvo s ograničenom odgovornošću za ugostiteljstvo i usluge, OIB 36922984117, Kralja Petra Svačića 82/A, 31300 Beli Manastir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36922984117</izvorni_sadrzaj>
    <derivirana_varijabla naziv="DomainObject.Predmet.ProtustrankaNazivFormatedOIB_1">PICCOLO MONDO jednostavno društvo s ograničenom odgovornošću za ugostiteljstvo i usluge, OIB 36922984117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36922984117</item>
    </izvorni_sadrzaj>
    <derivirana_varijabla naziv="DomainObject.Predmet.ProtuStrankaListFormatedOIB_1">
      <item>PICCOLO MONDO jednostavno društvo s ograničenom odgovornošću za ugostiteljstvo i usluge, OIB 36922984117</item>
    </derivirana_varijabla>
  </DomainObject.Predmet.ProtuStrankaListFormatedOIB>
  <DomainObject.Predmet.ProtuStrankaListFormatedWithAdress>
    <izvorni_sadrzaj>
      <item>PICCOLO MONDO jednostavno društvo s ograničenom odgovornošću za ugostiteljstvo i usluge, Kralja Petra Svačića 82/A, 31300 Beli Manastir</item>
    </izvorni_sadrzaj>
    <derivirana_varijabla naziv="DomainObject.Predmet.ProtuStrankaListFormatedWithAdress_1">
      <item>PICCOLO MONDO jednostavno društvo s ograničenom odgovornošću za ugostiteljstvo i usluge, Kralja Petra Svačića 82/A, 31300 Beli Manastir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36922984117, Kralja Petra Svačića 82/A, 31300 Beli Manastir</item>
    </izvorni_sadrzaj>
    <derivirana_varijabla naziv="DomainObject.Predmet.ProtuStrankaListFormatedWithAdressOIB_1">
      <item>PICCOLO MONDO jednostavno društvo s ograničenom odgovornošću za ugostiteljstvo i usluge, OIB 36922984117, Kralja Petra Svačića 82/A, 31300 Beli Manastir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36922984117</item>
    </izvorni_sadrzaj>
    <derivirana_varijabla naziv="DomainObject.Predmet.ProtuStrankaListNazivFormatedOIB_1">
      <item>PICCOLO MONDO jednostavno društvo s ograničenom odgovornošću za ugostiteljstvo i usluge, OIB 36922984117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PICCOLO MONDO jednostavno društvo s ograničenom odgovornošću za ugostiteljstvo i usluge, OIB 36922984117, Kralja Petra Svačića 82/A, 31300 Beli Manastir</izvorni_sadrzaj>
    <derivirana_varijabla naziv="DomainObject.Predmet.ProtustrankaIDrugiAdressOIB_1">PICCOLO MONDO jednostavno društvo s ograničenom odgovornošću za ugostiteljstvo i usluge, OIB 36922984117, Kralja Petra Svačića 82/A,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MONDO jednostavno društvo s ograničenom odgovornošću za ugostiteljstvo i usluge</item>
      <item>RH MF Porezna uprava</item>
    </izvorni_sadrzaj>
    <derivirana_varijabla naziv="DomainObject.Predmet.SudioniciListNaziv_1">
      <item>PICCOLO MONDO jednostavno društvo s ograničenom odgovornošću za ugostiteljstvo i usluge</item>
      <item>RH MF Porezna uprava</item>
    </derivirana_varijabla>
  </DomainObject.Predmet.SudioniciListNaziv>
  <DomainObject.Predmet.SudioniciListAdressOIB>
    <izvorni_sadrzaj>
      <item>PICCOLO MONDO jednostavno društvo s ograničenom odgovornošću za ugostiteljstvo i usluge, OIB 36922984117, Kralja Petra Svačića 82/A,31300 Beli Manastir</item>
      <item>RH MF Porezna uprava, OIB 52634238587</item>
    </izvorni_sadrzaj>
    <derivirana_varijabla naziv="DomainObject.Predmet.SudioniciListAdressOIB_1">
      <item>PICCOLO MONDO jednostavno društvo s ograničenom odgovornošću za ugostiteljstvo i usluge, OIB 36922984117, Kralja Petra Svačića 82/A,31300 Beli Manastir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36922984117</item>
      <item>, OIB 52634238587</item>
    </izvorni_sadrzaj>
    <derivirana_varijabla naziv="DomainObject.Predmet.SudioniciListNazivOIB_1">
      <item>, OIB 36922984117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0EBB3-C56E-4CA0-A63E-37ACE31BF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4422</properties:Characters>
  <properties:Lines>120</properties:Lines>
  <properties:Paragraphs>37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2018-04-05T10:22:00Z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