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f997" w14:paraId="39ef997" w:rsidRDefault="00747E39" w:rsidP="00176617" w:rsidR="00176617" w:rsidRPr="003B0A43">
      <w:pPr>
        <w:jc w:val="both"/>
        <w15:collapsed w:val="false"/>
        <w:rPr>
          <w:b/>
        </w:rPr>
      </w:pPr>
      <w:bookmarkStart w:name="_GoBack" w:id="0"/>
      <w:bookmarkEnd w:id="0"/>
      <w:r w:rsidRPr="00747E39">
        <w:rPr>
          <w:b/>
          <w:noProof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617" w:rsidP="00176617" w:rsidR="00176617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REPUBLIKA HRVATSKA</w:t>
      </w:r>
    </w:p>
    <w:p w:rsidRDefault="00176617" w:rsidP="00036409" w:rsidR="00036409" w:rsidRPr="008F7DA4">
      <w:pPr>
        <w:tabs>
          <w:tab w:pos="7495" w:val="left"/>
        </w:tabs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OPĆINSKI SUD U SPLITU</w:t>
      </w:r>
      <w:r w:rsidR="00036409" w:rsidRPr="008F7DA4">
        <w:rPr>
          <w:b/>
          <w:sz w:val="23"/>
          <w:szCs w:val="23"/>
        </w:rPr>
        <w:tab/>
      </w:r>
      <w:r w:rsidR="002474EB">
        <w:rPr>
          <w:b/>
          <w:sz w:val="23"/>
          <w:szCs w:val="23"/>
        </w:rPr>
        <w:t xml:space="preserve">  Sp-5/16</w:t>
      </w:r>
    </w:p>
    <w:p w:rsidRDefault="00675A34" w:rsidP="00036409" w:rsidR="00675A34" w:rsidRPr="008F7DA4">
      <w:pPr>
        <w:tabs>
          <w:tab w:pos="7495" w:val="left"/>
        </w:tabs>
        <w:jc w:val="both"/>
        <w:rPr>
          <w:b/>
          <w:sz w:val="23"/>
          <w:szCs w:val="23"/>
        </w:rPr>
      </w:pPr>
    </w:p>
    <w:p w:rsidRDefault="00747E39" w:rsidP="00E0790E" w:rsidR="00CB5078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</w:p>
    <w:p w:rsidRDefault="00675A34" w:rsidP="00036409" w:rsidR="00E0790E" w:rsidRPr="008F7DA4">
      <w:pPr>
        <w:tabs>
          <w:tab w:pos="708" w:val="left"/>
          <w:tab w:pos="4536" w:val="center"/>
        </w:tabs>
        <w:jc w:val="both"/>
        <w:rPr>
          <w:b/>
          <w:sz w:val="23"/>
          <w:szCs w:val="23"/>
        </w:rPr>
      </w:pPr>
      <w:r w:rsidRPr="008F7DA4">
        <w:rPr>
          <w:sz w:val="23"/>
          <w:szCs w:val="23"/>
        </w:rPr>
        <w:tab/>
      </w:r>
      <w:r w:rsidR="00036409" w:rsidRPr="008F7DA4">
        <w:rPr>
          <w:sz w:val="23"/>
          <w:szCs w:val="23"/>
        </w:rPr>
        <w:tab/>
      </w:r>
      <w:r w:rsidRPr="008F7DA4">
        <w:rPr>
          <w:b/>
          <w:sz w:val="23"/>
          <w:szCs w:val="23"/>
        </w:rPr>
        <w:t>R E P U B L I K A   H R V A T S K A</w:t>
      </w:r>
    </w:p>
    <w:p w:rsidRDefault="00675A34" w:rsidP="00E0790E" w:rsidR="00675A34" w:rsidRPr="008F7DA4">
      <w:pPr>
        <w:jc w:val="center"/>
        <w:rPr>
          <w:b/>
          <w:sz w:val="23"/>
          <w:szCs w:val="23"/>
        </w:rPr>
      </w:pPr>
    </w:p>
    <w:p w:rsidRDefault="00E0790E" w:rsidP="00E0790E" w:rsidR="00E0790E" w:rsidRPr="008F7DA4">
      <w:pPr>
        <w:jc w:val="center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 xml:space="preserve">R J E Š E NJ E </w:t>
      </w:r>
    </w:p>
    <w:p w:rsidRDefault="00E0790E" w:rsidP="00E0790E" w:rsidR="00E0790E" w:rsidRPr="008F7DA4">
      <w:pPr>
        <w:jc w:val="both"/>
        <w:rPr>
          <w:sz w:val="23"/>
          <w:szCs w:val="23"/>
        </w:rPr>
      </w:pPr>
    </w:p>
    <w:p w:rsidRDefault="00345480" w:rsidP="002474EB" w:rsidR="002474EB">
      <w:pPr>
        <w:tabs>
          <w:tab w:pos="3615" w:val="left"/>
        </w:tabs>
        <w:rPr>
          <w:rFonts w:eastAsia="Calibri"/>
          <w:lang w:eastAsia="en-US"/>
        </w:rPr>
      </w:pPr>
      <w:r w:rsidRPr="00345480">
        <w:rPr>
          <w:sz w:val="23"/>
          <w:szCs w:val="23"/>
        </w:rPr>
        <w:t xml:space="preserve">Općinski sud u  Splitu, po sucu tog suda  Irene Klisović </w:t>
      </w:r>
      <w:r w:rsidR="002474EB">
        <w:rPr>
          <w:sz w:val="23"/>
          <w:szCs w:val="23"/>
        </w:rPr>
        <w:t xml:space="preserve">u pravnoj stvari predlagatelja – potrošača </w:t>
      </w:r>
      <w:r w:rsidR="002474EB" w:rsidRPr="002474EB">
        <w:rPr>
          <w:rFonts w:eastAsia="Calibri"/>
          <w:lang w:eastAsia="en-US"/>
        </w:rPr>
        <w:t>Vedrana Dobrote iz Splita, Lovretska 21, OIB: 50969725485</w:t>
      </w:r>
      <w:r w:rsidR="002474EB">
        <w:rPr>
          <w:rFonts w:eastAsia="Calibri"/>
          <w:lang w:eastAsia="en-US"/>
        </w:rPr>
        <w:t>, radi stečaja potrošača, po službenoj dužnosti dana 15.svibnja 2017.g.</w:t>
      </w:r>
    </w:p>
    <w:p w:rsidRDefault="009E6FED" w:rsidP="002E5410" w:rsidR="009E6FED" w:rsidRPr="008F7DA4">
      <w:pPr>
        <w:jc w:val="center"/>
        <w:rPr>
          <w:sz w:val="23"/>
          <w:szCs w:val="23"/>
        </w:rPr>
      </w:pPr>
    </w:p>
    <w:p w:rsidRDefault="00E0790E" w:rsidP="002E5410" w:rsidR="00E0790E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r i j e š i o   j e</w:t>
      </w:r>
      <w:r w:rsidR="00A9554D" w:rsidRPr="008F7DA4">
        <w:rPr>
          <w:sz w:val="23"/>
          <w:szCs w:val="23"/>
        </w:rPr>
        <w:t xml:space="preserve"> </w:t>
      </w:r>
    </w:p>
    <w:p w:rsidRDefault="00E0790E" w:rsidP="00D426F7" w:rsidR="00AF699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</w:p>
    <w:p w:rsidRDefault="003E556C" w:rsidP="00AF699D" w:rsidR="00A906B1" w:rsidRPr="00345480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I</w:t>
      </w:r>
      <w:r w:rsidR="00AF699D" w:rsidRPr="008F7DA4">
        <w:rPr>
          <w:sz w:val="23"/>
          <w:szCs w:val="23"/>
        </w:rPr>
        <w:t xml:space="preserve">  Is</w:t>
      </w:r>
      <w:r w:rsidRPr="008F7DA4">
        <w:rPr>
          <w:sz w:val="23"/>
          <w:szCs w:val="23"/>
        </w:rPr>
        <w:t xml:space="preserve">pravlja se </w:t>
      </w:r>
      <w:r w:rsidR="008F7DA4" w:rsidRPr="008F7DA4">
        <w:rPr>
          <w:sz w:val="23"/>
          <w:szCs w:val="23"/>
        </w:rPr>
        <w:t xml:space="preserve">Rješenje od </w:t>
      </w:r>
      <w:r w:rsidR="002474EB">
        <w:rPr>
          <w:sz w:val="23"/>
          <w:szCs w:val="23"/>
        </w:rPr>
        <w:t xml:space="preserve">12.svibnja 2017.g. </w:t>
      </w:r>
      <w:r w:rsidR="00345480">
        <w:rPr>
          <w:sz w:val="23"/>
          <w:szCs w:val="23"/>
        </w:rPr>
        <w:t xml:space="preserve"> u uvodu</w:t>
      </w:r>
      <w:r w:rsidR="00997A7E">
        <w:rPr>
          <w:sz w:val="23"/>
          <w:szCs w:val="23"/>
        </w:rPr>
        <w:t xml:space="preserve"> te točkama</w:t>
      </w:r>
      <w:r w:rsidR="002474EB">
        <w:rPr>
          <w:sz w:val="23"/>
          <w:szCs w:val="23"/>
        </w:rPr>
        <w:t xml:space="preserve"> I i III izreke</w:t>
      </w:r>
      <w:r w:rsidR="00345480">
        <w:rPr>
          <w:sz w:val="23"/>
          <w:szCs w:val="23"/>
        </w:rPr>
        <w:t xml:space="preserve">, </w:t>
      </w:r>
      <w:r w:rsidR="008F7DA4" w:rsidRPr="008F7DA4">
        <w:rPr>
          <w:sz w:val="23"/>
          <w:szCs w:val="23"/>
        </w:rPr>
        <w:t xml:space="preserve"> </w:t>
      </w:r>
      <w:r w:rsidR="00EB0CF0" w:rsidRPr="008F7DA4">
        <w:rPr>
          <w:sz w:val="23"/>
          <w:szCs w:val="23"/>
        </w:rPr>
        <w:t xml:space="preserve">na način da umjesto </w:t>
      </w:r>
      <w:r w:rsidR="00345480">
        <w:rPr>
          <w:sz w:val="23"/>
          <w:szCs w:val="23"/>
        </w:rPr>
        <w:t xml:space="preserve">OIB-a </w:t>
      </w:r>
      <w:r w:rsidR="002474EB">
        <w:rPr>
          <w:sz w:val="23"/>
          <w:szCs w:val="23"/>
        </w:rPr>
        <w:t xml:space="preserve">potrošača Vedrana Dobrote OIB: 50696725485", ima stajati "OIB: </w:t>
      </w:r>
      <w:r w:rsidR="002474EB" w:rsidRPr="002474EB">
        <w:rPr>
          <w:sz w:val="23"/>
          <w:szCs w:val="23"/>
        </w:rPr>
        <w:t>50969725485</w:t>
      </w:r>
      <w:r w:rsidR="002474EB">
        <w:rPr>
          <w:sz w:val="23"/>
          <w:szCs w:val="23"/>
        </w:rPr>
        <w:t>"</w:t>
      </w:r>
      <w:r w:rsidR="00EB0CF0" w:rsidRPr="00345480">
        <w:rPr>
          <w:sz w:val="23"/>
          <w:szCs w:val="23"/>
        </w:rPr>
        <w:t xml:space="preserve">. </w:t>
      </w:r>
    </w:p>
    <w:p w:rsidRDefault="00EB0CF0" w:rsidP="00AF699D" w:rsidR="00EB0CF0" w:rsidRPr="008F7DA4">
      <w:pPr>
        <w:ind w:firstLine="708"/>
        <w:jc w:val="both"/>
        <w:rPr>
          <w:sz w:val="23"/>
          <w:szCs w:val="23"/>
        </w:rPr>
      </w:pPr>
    </w:p>
    <w:p w:rsidRDefault="00AF699D" w:rsidP="00AF699D" w:rsidR="00AF699D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II U ostalom dijelu rješenje ostaje neizmijenjeno. </w:t>
      </w:r>
    </w:p>
    <w:p w:rsidRDefault="00036409" w:rsidP="00E7531D" w:rsidR="00036409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</w:p>
    <w:p w:rsidRDefault="00A11DD5" w:rsidP="00E7531D" w:rsidR="006C3FD0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Obr</w:t>
      </w:r>
      <w:r w:rsidR="006C3FD0" w:rsidRPr="008F7DA4">
        <w:rPr>
          <w:sz w:val="23"/>
          <w:szCs w:val="23"/>
        </w:rPr>
        <w:t>azloženje</w:t>
      </w:r>
    </w:p>
    <w:p w:rsidRDefault="006C3FD0" w:rsidP="006C3FD0" w:rsidR="006C3FD0" w:rsidRPr="008F7DA4">
      <w:pPr>
        <w:jc w:val="center"/>
        <w:rPr>
          <w:b/>
          <w:sz w:val="23"/>
          <w:szCs w:val="23"/>
        </w:rPr>
      </w:pPr>
    </w:p>
    <w:p w:rsidRDefault="006C3FD0" w:rsidP="00C079F2" w:rsidR="00B333BA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  <w:t>U</w:t>
      </w:r>
      <w:r w:rsidR="00EB0CF0" w:rsidRPr="008F7DA4">
        <w:rPr>
          <w:sz w:val="23"/>
          <w:szCs w:val="23"/>
        </w:rPr>
        <w:t xml:space="preserve"> </w:t>
      </w:r>
      <w:r w:rsidR="008F7DA4" w:rsidRPr="008F7DA4">
        <w:rPr>
          <w:sz w:val="23"/>
          <w:szCs w:val="23"/>
        </w:rPr>
        <w:t xml:space="preserve">Rješenju od </w:t>
      </w:r>
      <w:r w:rsidR="002474EB">
        <w:rPr>
          <w:sz w:val="23"/>
          <w:szCs w:val="23"/>
        </w:rPr>
        <w:t>12.svibnja 2017</w:t>
      </w:r>
      <w:r w:rsidR="00345480">
        <w:rPr>
          <w:sz w:val="23"/>
          <w:szCs w:val="23"/>
        </w:rPr>
        <w:t xml:space="preserve">.g. </w:t>
      </w:r>
      <w:r w:rsidR="008F7DA4" w:rsidRPr="008F7DA4">
        <w:rPr>
          <w:sz w:val="23"/>
          <w:szCs w:val="23"/>
        </w:rPr>
        <w:t xml:space="preserve"> </w:t>
      </w:r>
      <w:r w:rsidR="00CA1C8A" w:rsidRPr="008F7DA4">
        <w:rPr>
          <w:sz w:val="23"/>
          <w:szCs w:val="23"/>
        </w:rPr>
        <w:t>ovo</w:t>
      </w:r>
      <w:r w:rsidR="00C63EB8" w:rsidRPr="008F7DA4">
        <w:rPr>
          <w:sz w:val="23"/>
          <w:szCs w:val="23"/>
        </w:rPr>
        <w:t xml:space="preserve">g </w:t>
      </w:r>
      <w:r w:rsidR="00747E39" w:rsidRPr="008F7DA4">
        <w:rPr>
          <w:sz w:val="23"/>
          <w:szCs w:val="23"/>
        </w:rPr>
        <w:t>suda,</w:t>
      </w:r>
      <w:r w:rsidR="006E503A" w:rsidRPr="008F7DA4">
        <w:rPr>
          <w:sz w:val="23"/>
          <w:szCs w:val="23"/>
        </w:rPr>
        <w:t xml:space="preserve"> </w:t>
      </w:r>
      <w:r w:rsidR="00D35C17" w:rsidRPr="008F7DA4">
        <w:rPr>
          <w:sz w:val="23"/>
          <w:szCs w:val="23"/>
        </w:rPr>
        <w:t>u</w:t>
      </w:r>
      <w:r w:rsidR="00036409" w:rsidRPr="008F7DA4">
        <w:rPr>
          <w:sz w:val="23"/>
          <w:szCs w:val="23"/>
        </w:rPr>
        <w:t xml:space="preserve"> </w:t>
      </w:r>
      <w:r w:rsidR="00345480">
        <w:rPr>
          <w:sz w:val="23"/>
          <w:szCs w:val="23"/>
        </w:rPr>
        <w:t xml:space="preserve">uvodu, kod pisanja OIB-a  ovrhovoditelja </w:t>
      </w:r>
      <w:r w:rsidR="002474EB">
        <w:rPr>
          <w:sz w:val="23"/>
          <w:szCs w:val="23"/>
        </w:rPr>
        <w:t xml:space="preserve">Vedrana Dobrote, </w:t>
      </w:r>
      <w:r w:rsidR="008F7DA4" w:rsidRPr="008F7DA4">
        <w:rPr>
          <w:sz w:val="23"/>
          <w:szCs w:val="23"/>
        </w:rPr>
        <w:t xml:space="preserve"> po</w:t>
      </w:r>
      <w:r w:rsidR="00036409" w:rsidRPr="008F7DA4">
        <w:rPr>
          <w:sz w:val="23"/>
          <w:szCs w:val="23"/>
        </w:rPr>
        <w:t xml:space="preserve">tkrala </w:t>
      </w:r>
      <w:r w:rsidR="00EB0CF0" w:rsidRPr="008F7DA4">
        <w:rPr>
          <w:sz w:val="23"/>
          <w:szCs w:val="23"/>
        </w:rPr>
        <w:t xml:space="preserve">se </w:t>
      </w:r>
      <w:r w:rsidR="00345480">
        <w:rPr>
          <w:sz w:val="23"/>
          <w:szCs w:val="23"/>
        </w:rPr>
        <w:t xml:space="preserve">očita omaška </w:t>
      </w:r>
      <w:r w:rsidR="00EB0CF0" w:rsidRPr="008F7DA4">
        <w:rPr>
          <w:sz w:val="23"/>
          <w:szCs w:val="23"/>
        </w:rPr>
        <w:t xml:space="preserve"> pa je</w:t>
      </w:r>
      <w:r w:rsidR="00345480">
        <w:rPr>
          <w:sz w:val="23"/>
          <w:szCs w:val="23"/>
        </w:rPr>
        <w:t xml:space="preserve"> pogrešno upisan OIB istoga. </w:t>
      </w:r>
    </w:p>
    <w:p w:rsidRDefault="007A196F" w:rsidP="00CD3ACF" w:rsidR="00C079F2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Stoga je sud</w:t>
      </w:r>
      <w:r w:rsidR="006C3FD0" w:rsidRPr="008F7DA4">
        <w:rPr>
          <w:sz w:val="23"/>
          <w:szCs w:val="23"/>
        </w:rPr>
        <w:t xml:space="preserve"> temeljem ovlasti i</w:t>
      </w:r>
      <w:r w:rsidR="00CB5626" w:rsidRPr="008F7DA4">
        <w:rPr>
          <w:sz w:val="23"/>
          <w:szCs w:val="23"/>
        </w:rPr>
        <w:t>z odredbe članka 342. stavak 1.</w:t>
      </w:r>
      <w:r w:rsidR="006C3FD0" w:rsidRPr="008F7DA4">
        <w:rPr>
          <w:sz w:val="23"/>
          <w:szCs w:val="23"/>
        </w:rPr>
        <w:t xml:space="preserve"> </w:t>
      </w:r>
      <w:r w:rsidR="00CB5626" w:rsidRPr="008F7DA4">
        <w:rPr>
          <w:sz w:val="23"/>
          <w:szCs w:val="23"/>
        </w:rPr>
        <w:t>Zakona o parničnom postupku ("Narodne novine" broj 53/91, 91/92, 58/93, 112/99, 88/01, 117/0</w:t>
      </w:r>
      <w:r w:rsidR="00712CFD" w:rsidRPr="008F7DA4">
        <w:rPr>
          <w:sz w:val="23"/>
          <w:szCs w:val="23"/>
        </w:rPr>
        <w:t>3, 88/05, 02/07, 84/08, 123/08,</w:t>
      </w:r>
      <w:r w:rsidR="00CB5626" w:rsidRPr="008F7DA4">
        <w:rPr>
          <w:sz w:val="23"/>
          <w:szCs w:val="23"/>
        </w:rPr>
        <w:t xml:space="preserve"> 57/11</w:t>
      </w:r>
      <w:r w:rsidR="00712CFD" w:rsidRPr="008F7DA4">
        <w:rPr>
          <w:sz w:val="23"/>
          <w:szCs w:val="23"/>
        </w:rPr>
        <w:t xml:space="preserve"> i 25/13</w:t>
      </w:r>
      <w:r w:rsidR="00CB5626" w:rsidRPr="008F7DA4">
        <w:rPr>
          <w:sz w:val="23"/>
          <w:szCs w:val="23"/>
        </w:rPr>
        <w:t xml:space="preserve"> - dalje ZPP-a)</w:t>
      </w:r>
      <w:r w:rsidR="002E5410" w:rsidRPr="008F7DA4">
        <w:rPr>
          <w:sz w:val="23"/>
          <w:szCs w:val="23"/>
        </w:rPr>
        <w:t>,</w:t>
      </w:r>
      <w:r w:rsidR="00CB5626" w:rsidRPr="008F7DA4">
        <w:rPr>
          <w:sz w:val="23"/>
          <w:szCs w:val="23"/>
        </w:rPr>
        <w:t xml:space="preserve"> </w:t>
      </w:r>
      <w:r w:rsidR="006C3FD0" w:rsidRPr="008F7DA4">
        <w:rPr>
          <w:sz w:val="23"/>
          <w:szCs w:val="23"/>
        </w:rPr>
        <w:t xml:space="preserve">odlučio kao u izreci ovog rješenja. </w:t>
      </w:r>
    </w:p>
    <w:p w:rsidRDefault="00C079F2" w:rsidP="00C079F2" w:rsidR="00C079F2" w:rsidRPr="008F7DA4">
      <w:pPr>
        <w:jc w:val="both"/>
        <w:rPr>
          <w:sz w:val="23"/>
          <w:szCs w:val="23"/>
        </w:rPr>
      </w:pPr>
    </w:p>
    <w:p w:rsidRDefault="00F3025C" w:rsidP="00F3025C" w:rsidR="00F3025C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 xml:space="preserve">U Splitu, </w:t>
      </w:r>
      <w:r w:rsidR="002474EB">
        <w:rPr>
          <w:sz w:val="23"/>
          <w:szCs w:val="23"/>
        </w:rPr>
        <w:t xml:space="preserve">15.svibnja </w:t>
      </w:r>
      <w:r w:rsidR="00345480">
        <w:rPr>
          <w:sz w:val="23"/>
          <w:szCs w:val="23"/>
        </w:rPr>
        <w:t xml:space="preserve"> </w:t>
      </w:r>
      <w:r w:rsidR="00EB0CF0" w:rsidRPr="008F7DA4">
        <w:rPr>
          <w:sz w:val="23"/>
          <w:szCs w:val="23"/>
        </w:rPr>
        <w:t xml:space="preserve"> </w:t>
      </w:r>
      <w:r w:rsidR="00AF699D" w:rsidRPr="008F7DA4">
        <w:rPr>
          <w:sz w:val="23"/>
          <w:szCs w:val="23"/>
        </w:rPr>
        <w:t xml:space="preserve"> 2017</w:t>
      </w:r>
      <w:r w:rsidR="008F2490" w:rsidRPr="008F7DA4">
        <w:rPr>
          <w:sz w:val="23"/>
          <w:szCs w:val="23"/>
        </w:rPr>
        <w:t>.</w:t>
      </w:r>
      <w:r w:rsidR="00CB5078" w:rsidRPr="008F7DA4">
        <w:rPr>
          <w:sz w:val="23"/>
          <w:szCs w:val="23"/>
        </w:rPr>
        <w:t xml:space="preserve"> </w:t>
      </w:r>
      <w:r w:rsidR="00036409" w:rsidRPr="008F7DA4">
        <w:rPr>
          <w:sz w:val="23"/>
          <w:szCs w:val="23"/>
        </w:rPr>
        <w:t>g.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b/>
          <w:sz w:val="23"/>
          <w:szCs w:val="23"/>
        </w:rPr>
        <w:t xml:space="preserve">                           </w:t>
      </w:r>
      <w:r w:rsidR="008578E9" w:rsidRPr="008F7DA4">
        <w:rPr>
          <w:b/>
          <w:sz w:val="23"/>
          <w:szCs w:val="23"/>
        </w:rPr>
        <w:t xml:space="preserve"> </w:t>
      </w:r>
      <w:r w:rsidR="002E5410" w:rsidRPr="008F7DA4">
        <w:rPr>
          <w:b/>
          <w:sz w:val="23"/>
          <w:szCs w:val="23"/>
        </w:rPr>
        <w:t xml:space="preserve"> </w:t>
      </w:r>
      <w:r w:rsidRPr="008F7DA4">
        <w:rPr>
          <w:b/>
          <w:sz w:val="23"/>
          <w:szCs w:val="23"/>
        </w:rPr>
        <w:t>S U D A C</w:t>
      </w:r>
      <w:r w:rsidR="00B333BA" w:rsidRPr="008F7DA4">
        <w:rPr>
          <w:b/>
          <w:sz w:val="23"/>
          <w:szCs w:val="23"/>
        </w:rPr>
        <w:t xml:space="preserve"> 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</w:p>
    <w:p w:rsidRDefault="00AE2C0E" w:rsidP="00F3025C" w:rsidR="006D771D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sz w:val="23"/>
          <w:szCs w:val="23"/>
        </w:rPr>
        <w:t xml:space="preserve">                       </w:t>
      </w:r>
      <w:r w:rsidR="00A81E8F" w:rsidRPr="008F7DA4">
        <w:rPr>
          <w:sz w:val="23"/>
          <w:szCs w:val="23"/>
        </w:rPr>
        <w:t xml:space="preserve">             </w:t>
      </w:r>
      <w:r w:rsidR="002E5410" w:rsidRPr="008F7DA4">
        <w:rPr>
          <w:sz w:val="23"/>
          <w:szCs w:val="23"/>
        </w:rPr>
        <w:t xml:space="preserve">  </w:t>
      </w:r>
      <w:r w:rsidR="00A81E8F" w:rsidRPr="008F7DA4">
        <w:rPr>
          <w:b/>
          <w:sz w:val="23"/>
          <w:szCs w:val="23"/>
        </w:rPr>
        <w:t>Irena Klisović</w:t>
      </w:r>
    </w:p>
    <w:p w:rsidRDefault="003B0A43" w:rsidP="00F3025C" w:rsidR="003B0A43" w:rsidRPr="008F7DA4">
      <w:pPr>
        <w:jc w:val="both"/>
        <w:rPr>
          <w:b/>
          <w:sz w:val="23"/>
          <w:szCs w:val="23"/>
        </w:rPr>
      </w:pPr>
    </w:p>
    <w:p w:rsidRDefault="006D771D" w:rsidP="00AA39BD" w:rsidR="00AA39B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POUKA O PRAVNOM LIJEKU: Protiv </w:t>
      </w:r>
      <w:r w:rsidR="0056764C" w:rsidRPr="008F7DA4">
        <w:rPr>
          <w:sz w:val="23"/>
          <w:szCs w:val="23"/>
        </w:rPr>
        <w:t>ovog rješenja</w:t>
      </w:r>
      <w:r w:rsidRPr="008F7DA4">
        <w:rPr>
          <w:sz w:val="23"/>
          <w:szCs w:val="23"/>
        </w:rPr>
        <w:t xml:space="preserve"> nezadovoljna stra</w:t>
      </w:r>
      <w:r w:rsidR="0088037B" w:rsidRPr="008F7DA4">
        <w:rPr>
          <w:sz w:val="23"/>
          <w:szCs w:val="23"/>
        </w:rPr>
        <w:t xml:space="preserve">nka ima pravo žalbe u roku od </w:t>
      </w:r>
      <w:r w:rsidR="00A11DD5" w:rsidRPr="008F7DA4">
        <w:rPr>
          <w:sz w:val="23"/>
          <w:szCs w:val="23"/>
        </w:rPr>
        <w:t>8</w:t>
      </w:r>
      <w:r w:rsidRPr="008F7DA4">
        <w:rPr>
          <w:sz w:val="23"/>
          <w:szCs w:val="23"/>
        </w:rPr>
        <w:t xml:space="preserve"> dana od dana primitka pismenog otpravka ist</w:t>
      </w:r>
      <w:r w:rsidR="008A3030" w:rsidRPr="008F7DA4">
        <w:rPr>
          <w:sz w:val="23"/>
          <w:szCs w:val="23"/>
        </w:rPr>
        <w:t>og</w:t>
      </w:r>
      <w:r w:rsidRPr="008F7DA4">
        <w:rPr>
          <w:sz w:val="23"/>
          <w:szCs w:val="23"/>
        </w:rPr>
        <w:t>. Žalba se podnosi Županijskom sudu u Splitu, a putem ovog suda u tri primjerka.</w:t>
      </w:r>
    </w:p>
    <w:p w:rsidRDefault="002E5410" w:rsidP="00AA39BD" w:rsidR="002E5410" w:rsidRPr="008F7DA4">
      <w:pPr>
        <w:jc w:val="both"/>
        <w:rPr>
          <w:sz w:val="23"/>
          <w:szCs w:val="23"/>
        </w:rPr>
      </w:pPr>
    </w:p>
    <w:p w:rsidRDefault="00A906B1" w:rsidP="002474EB" w:rsidR="009E6FED" w:rsidRPr="008F7DA4">
      <w:pPr>
        <w:jc w:val="both"/>
        <w:rPr>
          <w:bCs/>
          <w:sz w:val="23"/>
          <w:szCs w:val="23"/>
        </w:rPr>
      </w:pPr>
      <w:r w:rsidRPr="008F7DA4">
        <w:rPr>
          <w:b/>
          <w:i/>
          <w:sz w:val="23"/>
          <w:szCs w:val="23"/>
        </w:rPr>
        <w:t>DNA</w:t>
      </w:r>
      <w:r w:rsidR="002474EB">
        <w:rPr>
          <w:b/>
          <w:i/>
          <w:sz w:val="23"/>
          <w:szCs w:val="23"/>
        </w:rPr>
        <w:t xml:space="preserve">: oglasna ploča </w:t>
      </w:r>
    </w:p>
    <w:p w:rsidRDefault="001E388C" w:rsidP="009E6FED" w:rsidR="001E388C" w:rsidRPr="008F7DA4">
      <w:pPr>
        <w:ind w:left="1020"/>
        <w:rPr>
          <w:sz w:val="23"/>
          <w:szCs w:val="23"/>
        </w:rPr>
      </w:pPr>
    </w:p>
    <w:sectPr w:rsidR="001E388C" w:rsidRPr="008F7DA4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B61" w:rsidR="00F56B61">
      <w:r>
        <w:separator/>
      </w:r>
    </w:p>
  </w:endnote>
  <w:endnote w:id="0" w:type="continuationSeparator">
    <w:p w:rsidRDefault="00F56B61" w:rsidR="00F56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B61" w:rsidR="00F56B61">
      <w:r>
        <w:separator/>
      </w:r>
    </w:p>
  </w:footnote>
  <w:footnote w:id="0" w:type="continuationSeparator">
    <w:p w:rsidRDefault="00F56B61" w:rsidR="00F56B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284" w:rsidR="00AB6284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053BD"/>
    <w:multiLevelType w:val="hybridMultilevel"/>
    <w:tmpl w:val="8A7AF64E"/>
    <w:lvl w:tplc="F1166EA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25876ACA"/>
    <w:multiLevelType w:val="hybridMultilevel"/>
    <w:tmpl w:val="DC8EAD2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6A4AE3"/>
    <w:multiLevelType w:val="hybridMultilevel"/>
    <w:tmpl w:val="4170D0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4282C"/>
    <w:multiLevelType w:val="hybridMultilevel"/>
    <w:tmpl w:val="9E640BD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5560EA"/>
    <w:multiLevelType w:val="hybridMultilevel"/>
    <w:tmpl w:val="BA70105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36758A"/>
    <w:multiLevelType w:val="hybridMultilevel"/>
    <w:tmpl w:val="DCCC19B0"/>
    <w:lvl w:tplc="E35AA0F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9D527D5"/>
    <w:multiLevelType w:val="hybridMultilevel"/>
    <w:tmpl w:val="17D23AF6"/>
    <w:lvl w:tplc="8EACC996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7">
    <w:nsid w:val="4ECD5197"/>
    <w:multiLevelType w:val="hybridMultilevel"/>
    <w:tmpl w:val="9D344816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C47"/>
    <w:rsid w:val="0001421D"/>
    <w:rsid w:val="0001609E"/>
    <w:rsid w:val="00025BAF"/>
    <w:rsid w:val="00031434"/>
    <w:rsid w:val="00036409"/>
    <w:rsid w:val="0004438A"/>
    <w:rsid w:val="0006554B"/>
    <w:rsid w:val="00073278"/>
    <w:rsid w:val="0007436F"/>
    <w:rsid w:val="00084720"/>
    <w:rsid w:val="00092AF6"/>
    <w:rsid w:val="000A63BD"/>
    <w:rsid w:val="000C14DE"/>
    <w:rsid w:val="001077C0"/>
    <w:rsid w:val="00165E24"/>
    <w:rsid w:val="001725B3"/>
    <w:rsid w:val="00175507"/>
    <w:rsid w:val="00176617"/>
    <w:rsid w:val="00194D8A"/>
    <w:rsid w:val="001A1DDE"/>
    <w:rsid w:val="001A5DEB"/>
    <w:rsid w:val="001E1C6B"/>
    <w:rsid w:val="001E388C"/>
    <w:rsid w:val="001E753A"/>
    <w:rsid w:val="00215EF6"/>
    <w:rsid w:val="00234BD3"/>
    <w:rsid w:val="002474EB"/>
    <w:rsid w:val="002541B0"/>
    <w:rsid w:val="00264076"/>
    <w:rsid w:val="00272624"/>
    <w:rsid w:val="00274F14"/>
    <w:rsid w:val="002B7B34"/>
    <w:rsid w:val="002C0C79"/>
    <w:rsid w:val="002D33A0"/>
    <w:rsid w:val="002E5410"/>
    <w:rsid w:val="002F22F5"/>
    <w:rsid w:val="002F6406"/>
    <w:rsid w:val="003113F0"/>
    <w:rsid w:val="00320974"/>
    <w:rsid w:val="00334E8E"/>
    <w:rsid w:val="00336748"/>
    <w:rsid w:val="00345480"/>
    <w:rsid w:val="00350D00"/>
    <w:rsid w:val="00354A95"/>
    <w:rsid w:val="00380AF3"/>
    <w:rsid w:val="003943C3"/>
    <w:rsid w:val="003B0A43"/>
    <w:rsid w:val="003B3802"/>
    <w:rsid w:val="003C69BB"/>
    <w:rsid w:val="003C7F5A"/>
    <w:rsid w:val="003C7FB4"/>
    <w:rsid w:val="003E1C47"/>
    <w:rsid w:val="003E556C"/>
    <w:rsid w:val="003E6142"/>
    <w:rsid w:val="003F0B05"/>
    <w:rsid w:val="003F3D59"/>
    <w:rsid w:val="003F44A5"/>
    <w:rsid w:val="00443D6B"/>
    <w:rsid w:val="00454EC1"/>
    <w:rsid w:val="00470B2C"/>
    <w:rsid w:val="00473162"/>
    <w:rsid w:val="00481168"/>
    <w:rsid w:val="0049090F"/>
    <w:rsid w:val="004947CD"/>
    <w:rsid w:val="004F45C7"/>
    <w:rsid w:val="00503D97"/>
    <w:rsid w:val="0050701F"/>
    <w:rsid w:val="0051115E"/>
    <w:rsid w:val="005125CE"/>
    <w:rsid w:val="00547571"/>
    <w:rsid w:val="00553F35"/>
    <w:rsid w:val="00565458"/>
    <w:rsid w:val="0056639E"/>
    <w:rsid w:val="0056764C"/>
    <w:rsid w:val="005812BB"/>
    <w:rsid w:val="005826E0"/>
    <w:rsid w:val="005950D9"/>
    <w:rsid w:val="005967DE"/>
    <w:rsid w:val="005A60BE"/>
    <w:rsid w:val="005A6364"/>
    <w:rsid w:val="005B7204"/>
    <w:rsid w:val="005C0113"/>
    <w:rsid w:val="005E324B"/>
    <w:rsid w:val="005E69E7"/>
    <w:rsid w:val="005F42B6"/>
    <w:rsid w:val="00675A34"/>
    <w:rsid w:val="00687251"/>
    <w:rsid w:val="00690DEC"/>
    <w:rsid w:val="00695B4A"/>
    <w:rsid w:val="00696074"/>
    <w:rsid w:val="006C3FD0"/>
    <w:rsid w:val="006D2EED"/>
    <w:rsid w:val="006D771D"/>
    <w:rsid w:val="006E503A"/>
    <w:rsid w:val="00712CFD"/>
    <w:rsid w:val="007130A9"/>
    <w:rsid w:val="0072606B"/>
    <w:rsid w:val="00727DE6"/>
    <w:rsid w:val="00742F6C"/>
    <w:rsid w:val="00747E39"/>
    <w:rsid w:val="00752D23"/>
    <w:rsid w:val="00762A9D"/>
    <w:rsid w:val="00776B68"/>
    <w:rsid w:val="007947AB"/>
    <w:rsid w:val="00795CC6"/>
    <w:rsid w:val="007A196F"/>
    <w:rsid w:val="007A2BB4"/>
    <w:rsid w:val="007B62C7"/>
    <w:rsid w:val="007C5545"/>
    <w:rsid w:val="007F7F87"/>
    <w:rsid w:val="008479DE"/>
    <w:rsid w:val="00847C38"/>
    <w:rsid w:val="008532E5"/>
    <w:rsid w:val="008557B4"/>
    <w:rsid w:val="008578E9"/>
    <w:rsid w:val="00867F2C"/>
    <w:rsid w:val="0088037B"/>
    <w:rsid w:val="008A3030"/>
    <w:rsid w:val="008D30BB"/>
    <w:rsid w:val="008D386D"/>
    <w:rsid w:val="008D499B"/>
    <w:rsid w:val="008F2490"/>
    <w:rsid w:val="008F7DA4"/>
    <w:rsid w:val="00921B26"/>
    <w:rsid w:val="009648DF"/>
    <w:rsid w:val="0097620F"/>
    <w:rsid w:val="00997A7E"/>
    <w:rsid w:val="009E6FED"/>
    <w:rsid w:val="009F2F92"/>
    <w:rsid w:val="00A031F2"/>
    <w:rsid w:val="00A0631B"/>
    <w:rsid w:val="00A11DD5"/>
    <w:rsid w:val="00A17859"/>
    <w:rsid w:val="00A4353A"/>
    <w:rsid w:val="00A43E0B"/>
    <w:rsid w:val="00A4426E"/>
    <w:rsid w:val="00A44C46"/>
    <w:rsid w:val="00A81E8F"/>
    <w:rsid w:val="00A84091"/>
    <w:rsid w:val="00A906B1"/>
    <w:rsid w:val="00A9554D"/>
    <w:rsid w:val="00AA39BD"/>
    <w:rsid w:val="00AB0875"/>
    <w:rsid w:val="00AB6284"/>
    <w:rsid w:val="00AD19C4"/>
    <w:rsid w:val="00AE2C0E"/>
    <w:rsid w:val="00AF1617"/>
    <w:rsid w:val="00AF699D"/>
    <w:rsid w:val="00B07046"/>
    <w:rsid w:val="00B11F2A"/>
    <w:rsid w:val="00B203C5"/>
    <w:rsid w:val="00B22B9B"/>
    <w:rsid w:val="00B333BA"/>
    <w:rsid w:val="00B33E45"/>
    <w:rsid w:val="00B776F2"/>
    <w:rsid w:val="00BA3482"/>
    <w:rsid w:val="00BB2EA0"/>
    <w:rsid w:val="00BC6038"/>
    <w:rsid w:val="00BD0D67"/>
    <w:rsid w:val="00BF43C6"/>
    <w:rsid w:val="00C079F2"/>
    <w:rsid w:val="00C35C61"/>
    <w:rsid w:val="00C35E81"/>
    <w:rsid w:val="00C50EA4"/>
    <w:rsid w:val="00C578B9"/>
    <w:rsid w:val="00C63EB8"/>
    <w:rsid w:val="00C700AC"/>
    <w:rsid w:val="00CA1C8A"/>
    <w:rsid w:val="00CA4164"/>
    <w:rsid w:val="00CB5078"/>
    <w:rsid w:val="00CB5626"/>
    <w:rsid w:val="00CD3ACF"/>
    <w:rsid w:val="00D140DF"/>
    <w:rsid w:val="00D261B9"/>
    <w:rsid w:val="00D26FD7"/>
    <w:rsid w:val="00D35C17"/>
    <w:rsid w:val="00D426F7"/>
    <w:rsid w:val="00D4451E"/>
    <w:rsid w:val="00DB5733"/>
    <w:rsid w:val="00DC320E"/>
    <w:rsid w:val="00E0359C"/>
    <w:rsid w:val="00E0790E"/>
    <w:rsid w:val="00E369DE"/>
    <w:rsid w:val="00E57FF8"/>
    <w:rsid w:val="00E62EC2"/>
    <w:rsid w:val="00E7531D"/>
    <w:rsid w:val="00E75BC5"/>
    <w:rsid w:val="00E83131"/>
    <w:rsid w:val="00EB0CF0"/>
    <w:rsid w:val="00EC0264"/>
    <w:rsid w:val="00ED7B32"/>
    <w:rsid w:val="00EE0412"/>
    <w:rsid w:val="00F01289"/>
    <w:rsid w:val="00F07DDE"/>
    <w:rsid w:val="00F3025C"/>
    <w:rsid w:val="00F37BDC"/>
    <w:rsid w:val="00F56B61"/>
    <w:rsid w:val="00F828FB"/>
    <w:rsid w:val="00FA461A"/>
    <w:rsid w:val="00FB155A"/>
    <w:rsid w:val="00FE2CC5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79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E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E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E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E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79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E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E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E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E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1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2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9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45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ACFC.00B6A18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Irena</izvorni_sadrzaj>
    <derivirana_varijabla naziv="DomainObject.Predmet.PredmetRijesio.Ime_1">Irena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Klisović</izvorni_sadrzaj>
    <derivirana_varijabla naziv="DomainObject.Predmet.PredmetRijesio.Prezime_1">Klisović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Dobrota</izvorni_sadrzaj>
    <derivirana_varijabla naziv="DomainObject.Predmet.StrankaFormated_1">  Vedran Dobrota</derivirana_varijabla>
  </DomainObject.Predmet.StrankaFormated>
  <DomainObject.Predmet.StrankaFormatedOIB>
    <izvorni_sadrzaj>  Vedran Dobrota, OIB 50969725485</izvorni_sadrzaj>
    <derivirana_varijabla naziv="DomainObject.Predmet.StrankaFormatedOIB_1">  Vedran Dobrota, OIB 50969725485</derivirana_varijabla>
  </DomainObject.Predmet.StrankaFormatedOIB>
  <DomainObject.Predmet.StrankaFormatedWithAdress>
    <izvorni_sadrzaj> Vedran Dobrota, Lovretska 21, 21000 Split</izvorni_sadrzaj>
    <derivirana_varijabla naziv="DomainObject.Predmet.StrankaFormatedWithAdress_1"> Vedran Dobrota, Lovretska 21, 21000 Split</derivirana_varijabla>
  </DomainObject.Predmet.StrankaFormatedWithAdress>
  <DomainObject.Predmet.StrankaFormatedWithAdressOIB>
    <izvorni_sadrzaj> Vedran Dobrota, OIB 50969725485, Lovretska 21, 21000 Split</izvorni_sadrzaj>
    <derivirana_varijabla naziv="DomainObject.Predmet.StrankaFormatedWithAdressOIB_1"> Vedran Dobrota, OIB 50969725485, Lovretska 21, 21000 Split</derivirana_varijabla>
  </DomainObject.Predmet.StrankaFormatedWithAdressOIB>
  <DomainObject.Predmet.StrankaWithAdress>
    <izvorni_sadrzaj>Vedran Dobrota Lovretska 21,21000 Split</izvorni_sadrzaj>
    <derivirana_varijabla naziv="DomainObject.Predmet.StrankaWithAdress_1">Vedran Dobrota Lovretska 21,21000 Split</derivirana_varijabla>
  </DomainObject.Predmet.StrankaWithAdress>
  <DomainObject.Predmet.StrankaWithAdressOIB>
    <izvorni_sadrzaj>Vedran Dobrota, OIB 50969725485, Lovretska 21,21000 Split</izvorni_sadrzaj>
    <derivirana_varijabla naziv="DomainObject.Predmet.StrankaWithAdressOIB_1">Vedran Dobrota, OIB 50969725485, Lovretska 21,21000 Split</derivirana_varijabla>
  </DomainObject.Predmet.StrankaWithAdressOIB>
  <DomainObject.Predmet.StrankaNazivFormated>
    <izvorni_sadrzaj>Vedran Dobrota</izvorni_sadrzaj>
    <derivirana_varijabla naziv="DomainObject.Predmet.StrankaNazivFormated_1">Vedran Dobrota</derivirana_varijabla>
  </DomainObject.Predmet.StrankaNazivFormated>
  <DomainObject.Predmet.StrankaNazivFormatedOIB>
    <izvorni_sadrzaj>Vedran Dobrota, OIB 50969725485</izvorni_sadrzaj>
    <derivirana_varijabla naziv="DomainObject.Predmet.StrankaNazivFormatedOIB_1">Vedran Dobrota, OIB 50969725485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97147.41</izvorni_sadrzaj>
    <derivirana_varijabla naziv="DomainObject.Predmet.TrenutnaVrijednost_1">97147.41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Vedran Dobrota</item>
    </izvorni_sadrzaj>
    <derivirana_varijabla naziv="DomainObject.Predmet.StrankaListFormated_1">
      <item>Vedran Dobrota</item>
    </derivirana_varijabla>
  </DomainObject.Predmet.StrankaListFormated>
  <DomainObject.Predmet.StrankaListFormatedOIB>
    <izvorni_sadrzaj>
      <item>Vedran Dobrota, OIB 50969725485</item>
    </izvorni_sadrzaj>
    <derivirana_varijabla naziv="DomainObject.Predmet.StrankaListFormatedOIB_1">
      <item>Vedran Dobrota, OIB 50969725485</item>
    </derivirana_varijabla>
  </DomainObject.Predmet.StrankaListFormatedOIB>
  <DomainObject.Predmet.StrankaListFormatedWithAdress>
    <izvorni_sadrzaj>
      <item>Vedran Dobrota, Lovretska 21, 21000 Split</item>
    </izvorni_sadrzaj>
    <derivirana_varijabla naziv="DomainObject.Predmet.StrankaListFormatedWithAdress_1">
      <item>Vedran Dobrota, Lovretska 21, 21000 Split</item>
    </derivirana_varijabla>
  </DomainObject.Predmet.StrankaListFormatedWithAdress>
  <DomainObject.Predmet.StrankaListFormatedWithAdressOIB>
    <izvorni_sadrzaj>
      <item>Vedran Dobrota, OIB 50969725485, Lovretska 21, 21000 Split</item>
    </izvorni_sadrzaj>
    <derivirana_varijabla naziv="DomainObject.Predmet.StrankaListFormatedWithAdressOIB_1">
      <item>Vedran Dobrota, OIB 50969725485, Lovretska 21, 21000 Split</item>
    </derivirana_varijabla>
  </DomainObject.Predmet.StrankaListFormatedWithAdressOIB>
  <DomainObject.Predmet.StrankaListNazivFormated>
    <izvorni_sadrzaj>
      <item>Vedran Dobrota</item>
    </izvorni_sadrzaj>
    <derivirana_varijabla naziv="DomainObject.Predmet.StrankaListNazivFormated_1">
      <item>Vedran Dobrota</item>
    </derivirana_varijabla>
  </DomainObject.Predmet.StrankaListNazivFormated>
  <DomainObject.Predmet.StrankaListNazivFormatedOIB>
    <izvorni_sadrzaj>
      <item>Vedran Dobrota, OIB 50969725485</item>
    </izvorni_sadrzaj>
    <derivirana_varijabla naziv="DomainObject.Predmet.StrankaListNazivFormatedOIB_1">
      <item>Vedran Dobrota, OIB 50969725485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Formated>
  <DomainObject.Predmet.OstaliList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FormatedOIB>
  <DomainObject.Predmet.OstaliListFormatedWithAdress>
    <izvorni_sadrzaj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izvorni_sadrzaj>
    <derivirana_varijabla naziv="DomainObject.Predmet.OstaliListFormatedWithAdress_1"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izvorni_sadrzaj>
    <derivirana_varijabla naziv="DomainObject.Predmet.OstaliListFormatedWithAdressOIB_1"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Naziv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NazivFormated>
  <DomainObject.Predmet.OstaliListNaziv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Naziv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Dobrota</izvorni_sadrzaj>
    <derivirana_varijabla naziv="DomainObject.Predmet.StrankaIDrugi_1">Vedran Dobrota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Dobrota, OIB 50969725485, Lovretska 21, 21000 Split</izvorni_sadrzaj>
    <derivirana_varijabla naziv="DomainObject.Predmet.StrankaIDrugiAdressOIB_1">Vedran Dobrota, OIB 50969725485, Lovretska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Sp-5/2016-8</izvorni_sadrzaj>
    <derivirana_varijabla naziv="DomainObject.Predmet.OdlukaRjesenje.Oznaka_1">Sp-5/2016-8</derivirana_varijabla>
  </DomainObject.Predmet.OdlukaRjesenje.Oznaka>
  <DomainObject.Predmet.SudioniciListNaziv>
    <izvorni_sadrzaj>
      <item>Vedran Dobrota</item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SudioniciListNaziv_1">
      <item>Vedran Dobrota</item>
      <item>ZAGREBAČKA BANKA DIONIČKO DRUŠTVO</item>
      <item>OTP banka Hrvatska dioničko društvo</item>
      <item>Financijska agencija</item>
      <item>EOS MATRIX d.o.o. za poslovne usluge</item>
    </derivirana_varijabla>
  </DomainObject.Predmet.SudioniciListNaziv>
  <DomainObject.Predmet.SudioniciListAdressOIB>
    <izvorni_sadrzaj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izvorni_sadrzaj>
    <derivirana_varijabla naziv="DomainObject.Predmet.SudioniciListAdressOIB_1"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50969725485</item>
      <item>, OIB 92963223473</item>
      <item>, OIB 52508873833</item>
      <item>, OIB 85821130368</item>
      <item>, OIB 76674680107</item>
    </izvorni_sadrzaj>
    <derivirana_varijabla naziv="DomainObject.Predmet.SudioniciListNazivOIB_1">
      <item>, OIB 50969725485</item>
      <item>, OIB 92963223473</item>
      <item>, OIB 52508873833</item>
      <item>, OIB 85821130368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D6DC8-FCA7-4E49-8E01-31FABCC3C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226</properties:Words>
  <properties:Characters>1073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2017-05-15T07:12:00Z</dcterms:created>
  <dc:creator>RH - TDU</dc:creator>
  <cp:lastModifiedBy>Božena Semren</cp:lastModifiedBy>
  <cp:lastPrinted>2017-05-15T07:13:00Z</cp:lastPrinted>
  <dcterms:modified xmlns:xsi="http://www.w3.org/2001/XMLSchema-instance" xsi:type="dcterms:W3CDTF">2017-05-15T07:14:00Z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