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e2e1" w14:paraId="acee2e1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C77AA3">
        <w:rPr>
          <w:rFonts w:hAnsi="Times New Roman" w:ascii="Times New Roman"/>
          <w:b/>
          <w:sz w:val="24"/>
          <w:szCs w:val="24"/>
        </w:rPr>
        <w:t>9</w:t>
      </w:r>
      <w:r w:rsidR="004D0BAD">
        <w:rPr>
          <w:rFonts w:hAnsi="Times New Roman" w:ascii="Times New Roman"/>
          <w:b/>
          <w:sz w:val="24"/>
          <w:szCs w:val="24"/>
        </w:rPr>
        <w:t>69/2016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4D0BAD" w:rsidRPr="004D0BAD">
        <w:rPr>
          <w:rFonts w:hAnsi="Times New Roman" w:ascii="Times New Roman"/>
          <w:sz w:val="24"/>
          <w:szCs w:val="24"/>
        </w:rPr>
        <w:t>LUIS TRADE, d.o.o.</w:t>
      </w:r>
      <w:r w:rsidR="004D0BAD">
        <w:rPr>
          <w:rFonts w:hAnsi="Times New Roman" w:ascii="Times New Roman"/>
          <w:sz w:val="24"/>
          <w:szCs w:val="24"/>
        </w:rPr>
        <w:t xml:space="preserve"> iz Šibenika, Mandalinskih žrtava 11D, OIB: </w:t>
      </w:r>
      <w:r w:rsidR="004D0BAD" w:rsidRPr="004D0BAD">
        <w:rPr>
          <w:rFonts w:hAnsi="Times New Roman" w:ascii="Times New Roman"/>
          <w:sz w:val="24"/>
          <w:szCs w:val="24"/>
        </w:rPr>
        <w:t>59925928339</w:t>
      </w:r>
      <w:r w:rsidR="008C681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4D0BAD">
        <w:rPr>
          <w:rFonts w:hAnsi="Times New Roman" w:ascii="Times New Roman"/>
          <w:sz w:val="24"/>
          <w:szCs w:val="24"/>
        </w:rPr>
        <w:t>11. kolovoza</w:t>
      </w:r>
      <w:r w:rsidR="002278A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4D0BAD" w:rsidRPr="004D0BAD">
        <w:rPr>
          <w:rFonts w:hAnsi="Times New Roman" w:ascii="Times New Roman"/>
          <w:sz w:val="24"/>
          <w:szCs w:val="24"/>
        </w:rPr>
        <w:t>LUIS TRADE, d.o.o.</w:t>
      </w:r>
      <w:r w:rsidR="004D0BAD">
        <w:rPr>
          <w:rFonts w:hAnsi="Times New Roman" w:ascii="Times New Roman"/>
          <w:sz w:val="24"/>
          <w:szCs w:val="24"/>
        </w:rPr>
        <w:t xml:space="preserve"> iz Šibenika, Mandalinskih žrtava 11D, OIB: </w:t>
      </w:r>
      <w:r w:rsidR="004D0BAD" w:rsidRPr="004D0BAD">
        <w:rPr>
          <w:rFonts w:hAnsi="Times New Roman" w:ascii="Times New Roman"/>
          <w:sz w:val="24"/>
          <w:szCs w:val="24"/>
        </w:rPr>
        <w:t>59925928339</w:t>
      </w:r>
      <w:r w:rsidR="008C681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4D0BAD">
        <w:rPr>
          <w:rFonts w:hAnsi="Times New Roman" w:ascii="Times New Roman"/>
          <w:sz w:val="24"/>
          <w:szCs w:val="24"/>
        </w:rPr>
        <w:t>166.871,72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4D0BAD">
        <w:rPr>
          <w:rFonts w:hAnsi="Times New Roman" w:ascii="Times New Roman"/>
          <w:sz w:val="24"/>
          <w:szCs w:val="24"/>
        </w:rPr>
        <w:t>Kosovka Lokas, Šibenik, Mandalinskih žrtava 11D, OIB: 90481815629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C77AA3">
        <w:rPr>
          <w:rFonts w:hAnsi="Times New Roman" w:ascii="Times New Roman"/>
          <w:sz w:val="24"/>
          <w:szCs w:val="24"/>
        </w:rPr>
        <w:t>92</w:t>
      </w:r>
      <w:r w:rsidR="00712AE6">
        <w:rPr>
          <w:rFonts w:hAnsi="Times New Roman" w:ascii="Times New Roman"/>
          <w:sz w:val="24"/>
          <w:szCs w:val="24"/>
        </w:rPr>
        <w:t>7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4D0BAD" w:rsidP="004D0BAD" w:rsidR="004D0BAD" w:rsidRPr="008562E3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4D0BAD">
        <w:rPr>
          <w:rFonts w:hAnsi="Times New Roman" w:ascii="Times New Roman"/>
          <w:sz w:val="24"/>
          <w:szCs w:val="24"/>
        </w:rPr>
        <w:t xml:space="preserve">11. kolovoza </w:t>
      </w:r>
      <w:r w:rsidR="002278A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  <w:r w:rsidR="00825DC6">
        <w:rPr>
          <w:rFonts w:hAnsi="Times New Roman" w:ascii="Times New Roman"/>
          <w:sz w:val="24"/>
          <w:szCs w:val="24"/>
        </w:rPr>
        <w:t>, v.r.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712AE6" w:rsidR="00C77AA3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4D0BAD">
        <w:rPr>
          <w:rFonts w:hAnsi="Times New Roman" w:ascii="Times New Roman"/>
          <w:sz w:val="24"/>
          <w:szCs w:val="24"/>
        </w:rPr>
        <w:t>Kosovka Lokas, Šibenik, Mandalinskih žrtava 11D</w:t>
      </w:r>
    </w:p>
    <w:p w:rsidRDefault="006D02AF" w:rsidP="008C6810" w:rsidR="006D02AF">
      <w:pPr>
        <w:pStyle w:val="Bezproreda"/>
        <w:tabs>
          <w:tab w:pos="3240" w:val="left"/>
        </w:tabs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  <w:r w:rsidR="008C6810">
        <w:rPr>
          <w:rFonts w:hAnsi="Times New Roman" w:ascii="Times New Roman"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48A" w:rsidP="00DD3594" w:rsidR="0029748A">
      <w:pPr>
        <w:spacing w:lineRule="auto" w:line="240" w:after="0"/>
      </w:pPr>
      <w:r>
        <w:separator/>
      </w:r>
    </w:p>
  </w:endnote>
  <w:endnote w:id="0" w:type="continuationSeparator">
    <w:p w:rsidRDefault="0029748A" w:rsidP="00DD3594" w:rsidR="002974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48A" w:rsidP="00DD3594" w:rsidR="0029748A">
      <w:pPr>
        <w:spacing w:lineRule="auto" w:line="240" w:after="0"/>
      </w:pPr>
      <w:r>
        <w:separator/>
      </w:r>
    </w:p>
  </w:footnote>
  <w:footnote w:id="0" w:type="continuationSeparator">
    <w:p w:rsidRDefault="0029748A" w:rsidP="00DD3594" w:rsidR="002974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4D0BAD">
      <w:t>969/16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0672"/>
    <w:rsid w:val="00017A92"/>
    <w:rsid w:val="00084C77"/>
    <w:rsid w:val="000C6850"/>
    <w:rsid w:val="001670FD"/>
    <w:rsid w:val="002278AE"/>
    <w:rsid w:val="002360DB"/>
    <w:rsid w:val="0029748A"/>
    <w:rsid w:val="002A3747"/>
    <w:rsid w:val="002D2D6B"/>
    <w:rsid w:val="002E1B17"/>
    <w:rsid w:val="00404107"/>
    <w:rsid w:val="004670E8"/>
    <w:rsid w:val="004D0BAD"/>
    <w:rsid w:val="00501E46"/>
    <w:rsid w:val="00633947"/>
    <w:rsid w:val="006D02AF"/>
    <w:rsid w:val="00712AE6"/>
    <w:rsid w:val="00720F47"/>
    <w:rsid w:val="007D06ED"/>
    <w:rsid w:val="008151AB"/>
    <w:rsid w:val="00825DC6"/>
    <w:rsid w:val="008562E3"/>
    <w:rsid w:val="008572DB"/>
    <w:rsid w:val="008C4225"/>
    <w:rsid w:val="008C6810"/>
    <w:rsid w:val="008F17B2"/>
    <w:rsid w:val="009833D7"/>
    <w:rsid w:val="00AC7FAC"/>
    <w:rsid w:val="00AD36A0"/>
    <w:rsid w:val="00AF2051"/>
    <w:rsid w:val="00AF4208"/>
    <w:rsid w:val="00BC2E04"/>
    <w:rsid w:val="00C216B7"/>
    <w:rsid w:val="00C34D5D"/>
    <w:rsid w:val="00C77AA3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10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6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67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6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6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10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6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67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6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6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LUIS TRADE, društvo s ograničenom odgovornošću za trgovinu i uvoz-izvoz</izvorni_sadrzaj>
    <derivirana_varijabla naziv="DomainObject.Predmet.ProtustrankaFormated_1">  LUIS TRADE, društvo s ograničenom odgovornošću za trgovinu i uvoz-izvoz</derivirana_varijabla>
  </DomainObject.Predmet.ProtustrankaFormated>
  <DomainObject.Predmet.ProtustrankaFormatedOIB>
    <izvorni_sadrzaj>  LUIS TRADE, društvo s ograničenom odgovornošću za trgovinu i uvoz-izvoz, OIB 59925928339</izvorni_sadrzaj>
    <derivirana_varijabla naziv="DomainObject.Predmet.ProtustrankaFormatedOIB_1">  LUIS TRADE, društvo s ograničenom odgovornošću za trgovinu i uvoz-izvoz, OIB 59925928339</derivirana_varijabla>
  </DomainObject.Predmet.ProtustrankaFormatedOIB>
  <DomainObject.Predmet.ProtustrankaFormatedWithAdress>
    <izvorni_sadrzaj> LUIS TRADE, društvo s ograničenom odgovornošću za trgovinu i uvoz-izvoz, Mandalinskih Žrtava 11/D, 22000 Šibenik</izvorni_sadrzaj>
    <derivirana_varijabla naziv="DomainObject.Predmet.ProtustrankaFormatedWithAdress_1"> LUIS TRADE, društvo s ograničenom odgovornošću za trgovinu i uvoz-izvoz, Mandalinskih Žrtava 11/D, 22000 Šibenik</derivirana_varijabla>
  </DomainObject.Predmet.ProtustrankaFormatedWithAdress>
  <DomainObject.Predmet.ProtustrankaFormatedWithAdressOIB>
    <izvorni_sadrzaj> LUIS TRADE, društvo s ograničenom odgovornošću za trgovinu i uvoz-izvoz, OIB 59925928339, Mandalinskih Žrtava 11/D, 22000 Šibenik</izvorni_sadrzaj>
    <derivirana_varijabla naziv="DomainObject.Predmet.ProtustrankaFormatedWithAdressOIB_1"> LUIS TRADE, društvo s ograničenom odgovornošću za trgovinu i uvoz-izvoz, OIB 59925928339, Mandalinskih Žrtava 11/D, 22000 Šibenik</derivirana_varijabla>
  </DomainObject.Predmet.ProtustrankaFormatedWithAdressOIB>
  <DomainObject.Predmet.ProtustrankaWithAdress>
    <izvorni_sadrzaj>LUIS TRADE, društvo s ograničenom odgovornošću za trgovinu i uvoz-izvoz Mandalinskih Žrtava 11/D, 22000 Šibenik</izvorni_sadrzaj>
    <derivirana_varijabla naziv="DomainObject.Predmet.ProtustrankaWithAdress_1">LUIS TRADE, društvo s ograničenom odgovornošću za trgovinu i uvoz-izvoz Mandalinskih Žrtava 11/D, 22000 Šibenik</derivirana_varijabla>
  </DomainObject.Predmet.ProtustrankaWithAdress>
  <DomainObject.Predmet.ProtustrankaWithAdressOIB>
    <izvorni_sadrzaj>LUIS TRADE, društvo s ograničenom odgovornošću za trgovinu i uvoz-izvoz, OIB 59925928339, Mandalinskih Žrtava 11/D, 22000 Šibenik</izvorni_sadrzaj>
    <derivirana_varijabla naziv="DomainObject.Predmet.ProtustrankaWithAdressOIB_1">LUIS TRADE, društvo s ograničenom odgovornošću za trgovinu i uvoz-izvoz, OIB 59925928339, Mandalinskih Žrtava 11/D, 22000 Šibenik</derivirana_varijabla>
  </DomainObject.Predmet.ProtustrankaWithAdressOIB>
  <DomainObject.Predmet.ProtustrankaNazivFormated>
    <izvorni_sadrzaj>LUIS TRADE, društvo s ograničenom odgovornošću za trgovinu i uvoz-izvoz</izvorni_sadrzaj>
    <derivirana_varijabla naziv="DomainObject.Predmet.ProtustrankaNazivFormated_1">LUIS TRADE, društvo s ograničenom odgovornošću za trgovinu i uvoz-izvoz</derivirana_varijabla>
  </DomainObject.Predmet.ProtustrankaNazivFormated>
  <DomainObject.Predmet.ProtustrankaNazivFormatedOIB>
    <izvorni_sadrzaj>LUIS TRADE, društvo s ograničenom odgovornošću za trgovinu i uvoz-izvoz, OIB 59925928339</izvorni_sadrzaj>
    <derivirana_varijabla naziv="DomainObject.Predmet.ProtustrankaNazivFormatedOIB_1">LUIS TRADE, društvo s ograničenom odgovornošću za trgovinu i uvoz-izvoz, OIB 59925928339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LUIS TRADE, društvo s ograničenom odgovornošću za trgovinu i uvoz-izvoz</item>
    </izvorni_sadrzaj>
    <derivirana_varijabla naziv="DomainObject.Predmet.ProtuStrankaListFormated_1">
      <item>LUIS TRADE, društvo s ograničenom odgovornošću za trgovinu i uvoz-izvoz</item>
    </derivirana_varijabla>
  </DomainObject.Predmet.ProtuStrankaListFormated>
  <DomainObject.Predmet.ProtuStrankaListFormatedOIB>
    <izvorni_sadrzaj>
      <item>LUIS TRADE, društvo s ograničenom odgovornošću za trgovinu i uvoz-izvoz, OIB 59925928339</item>
    </izvorni_sadrzaj>
    <derivirana_varijabla naziv="DomainObject.Predmet.ProtuStrankaListFormatedOIB_1">
      <item>LUIS TRADE, društvo s ograničenom odgovornošću za trgovinu i uvoz-izvoz, OIB 59925928339</item>
    </derivirana_varijabla>
  </DomainObject.Predmet.ProtuStrankaListFormatedOIB>
  <DomainObject.Predmet.ProtuStrankaListFormatedWithAdress>
    <izvorni_sadrzaj>
      <item>LUIS TRADE, društvo s ograničenom odgovornošću za trgovinu i uvoz-izvoz, Mandalinskih Žrtava 11/D, 22000 Šibenik</item>
    </izvorni_sadrzaj>
    <derivirana_varijabla naziv="DomainObject.Predmet.ProtuStrankaListFormatedWithAdress_1">
      <item>LUIS TRADE, društvo s ograničenom odgovornošću za trgovinu i uvoz-izvoz, Mandalinskih Žrtava 11/D, 22000 Šibenik</item>
    </derivirana_varijabla>
  </DomainObject.Predmet.ProtuStrankaListFormatedWithAdress>
  <DomainObject.Predmet.ProtuStrankaListFormatedWithAdressOIB>
    <izvorni_sadrzaj>
      <item>LUIS TRADE, društvo s ograničenom odgovornošću za trgovinu i uvoz-izvoz, OIB 59925928339, Mandalinskih Žrtava 11/D, 22000 Šibenik</item>
    </izvorni_sadrzaj>
    <derivirana_varijabla naziv="DomainObject.Predmet.ProtuStrankaListFormatedWithAdressOIB_1">
      <item>LUIS TRADE, društvo s ograničenom odgovornošću za trgovinu i uvoz-izvoz, OIB 59925928339, Mandalinskih Žrtava 11/D, 22000 Šibenik</item>
    </derivirana_varijabla>
  </DomainObject.Predmet.ProtuStrankaListFormatedWithAdressOIB>
  <DomainObject.Predmet.ProtuStrankaListNazivFormated>
    <izvorni_sadrzaj>
      <item>LUIS TRADE, društvo s ograničenom odgovornošću za trgovinu i uvoz-izvoz</item>
    </izvorni_sadrzaj>
    <derivirana_varijabla naziv="DomainObject.Predmet.ProtuStrankaListNazivFormated_1">
      <item>LUIS TRADE, društvo s ograničenom odgovornošću za trgovinu i uvoz-izvoz</item>
    </derivirana_varijabla>
  </DomainObject.Predmet.ProtuStrankaListNazivFormated>
  <DomainObject.Predmet.ProtuStrankaListNazivFormatedOIB>
    <izvorni_sadrzaj>
      <item>LUIS TRADE, društvo s ograničenom odgovornošću za trgovinu i uvoz-izvoz, OIB 59925928339</item>
    </izvorni_sadrzaj>
    <derivirana_varijabla naziv="DomainObject.Predmet.ProtuStrankaListNazivFormatedOIB_1">
      <item>LUIS TRADE, društvo s ograničenom odgovornošću za trgovinu i uvoz-izvoz, OIB 59925928339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LUIS TRADE, društvo s ograničenom odgovornošću za trgovinu i uvoz-izvoz</izvorni_sadrzaj>
    <derivirana_varijabla naziv="DomainObject.Predmet.ProtustrankaIDrugi_1">LUIS TRADE, društvo s ograničenom odgovornošću za trgovinu i uvoz-izvoz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LUIS TRADE, društvo s ograničenom odgovornošću za trgovinu i uvoz-izvoz, OIB 59925928339, Mandalinskih Žrtava 11/D, 22000 Šibenik</izvorni_sadrzaj>
    <derivirana_varijabla naziv="DomainObject.Predmet.ProtustrankaIDrugiAdressOIB_1">LUIS TRADE, društvo s ograničenom odgovornošću za trgovinu i uvoz-izvoz, OIB 59925928339, Mandalinskih Žrtava 11/D,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LUIS TRADE, društvo s ograničenom odgovornošću za trgovinu i uvoz-izvoz</item>
    </izvorni_sadrzaj>
    <derivirana_varijabla naziv="DomainObject.Predmet.SudioniciListNaziv_1">
      <item>Financijska agencija</item>
      <item>LUIS TRADE, društvo s ograničenom odgovornošću za trgovinu i uvoz-izvoz</item>
    </derivirana_varijabla>
  </DomainObject.Predmet.SudioniciListNaziv>
  <DomainObject.Predmet.SudioniciListAdressOIB>
    <izvorni_sadrzaj>
      <item>Financijska agencija, OIB 85821130368, Perivoj L.Marune 1,22000 Šibenik</item>
      <item>LUIS TRADE, društvo s ograničenom odgovornošću za trgovinu i uvoz-izvoz, OIB 59925928339, Mandalinskih Žrtava 11/D,22000 Šibenik</item>
    </izvorni_sadrzaj>
    <derivirana_varijabla naziv="DomainObject.Predmet.SudioniciListAdressOIB_1">
      <item>Financijska agencija, OIB 85821130368, Perivoj L.Marune 1,22000 Šibenik</item>
      <item>LUIS TRADE, društvo s ograničenom odgovornošću za trgovinu i uvoz-izvoz, OIB 59925928339, Mandalinskih Žrtava 11/D,22000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59925928339</item>
    </izvorni_sadrzaj>
    <derivirana_varijabla naziv="DomainObject.Predmet.SudioniciListNazivOIB_1">
      <item>, OIB 85821130368</item>
      <item>, OIB 59925928339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2246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2016-08-11T10:56:00Z</dcterms:created>
  <dc:creator>Marina Gulin</dc:creator>
  <cp:lastModifiedBy>Marina Gulin</cp:lastModifiedBy>
  <cp:lastPrinted>2016-08-11T10:59:00Z</cp:lastPrinted>
  <dcterms:modified xmlns:xsi="http://www.w3.org/2001/XMLSchema-instance" xsi:type="dcterms:W3CDTF">2016-08-11T11:01:00Z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