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902a" w14:paraId="183902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C10EC7">
        <w:t xml:space="preserve"> St-7532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D20AA5" w:rsidRPr="00305044">
        <w:t>ELEKTRONIČKE NAPRAVE d.o.o., Zagreb, Nova cesta 1/15, OIB: 53465279351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C10EC7">
        <w:t>158.719,61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D7111"/>
    <w:rsid w:val="003E3A15"/>
    <w:rsid w:val="00413F4C"/>
    <w:rsid w:val="00470548"/>
    <w:rsid w:val="00480DF7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54F2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7532</izvorni_sadrzaj>
    <derivirana_varijabla naziv="DomainObject.Predmet.Broj_1">7532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St-7532/2015</izvorni_sadrzaj>
    <derivirana_varijabla naziv="DomainObject.Predmet.OznakaBroj_1">St-7532/2015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ELEKTRONIČKE NAPRAVE  d.o.o. zastupanog po punomoćniku DAVOR TRDY</izvorni_sadrzaj>
    <derivirana_varijabla naziv="DomainObject.Predmet.ProtustrankaFormated_1">  ELEKTRONIČKE NAPRAVE  d.o.o. zastupanog po punomoćniku DAVOR TRDY</derivirana_varijabla>
  </DomainObject.Predmet.ProtustrankaFormated>
  <DomainObject.Predmet.ProtustrankaFormatedOIB>
    <izvorni_sadrzaj>  ELEKTRONIČKE NAPRAVE  d.o.o., OIB 53465279351 zastupanog po punomoćniku DAVOR TRDY</izvorni_sadrzaj>
    <derivirana_varijabla naziv="DomainObject.Predmet.ProtustrankaFormatedOIB_1">  ELEKTRONIČKE NAPRAVE  d.o.o., OIB 53465279351 zastupanog po punomoćniku DAVOR TRDY</derivirana_varijabla>
  </DomainObject.Predmet.ProtustrankaFormatedOIB>
  <DomainObject.Predmet.ProtustrankaFormatedWithAdress>
    <izvorni_sadrzaj> ELEKTRONIČKE NAPRAVE  d.o.o., Nova Cesta 1/15, 10000 Zagreb zastupanog po punomoćniku DAVOR TRDY</izvorni_sadrzaj>
    <derivirana_varijabla naziv="DomainObject.Predmet.ProtustrankaFormatedWithAdress_1"> ELEKTRONIČKE NAPRAVE  d.o.o., Nova Cesta 1/15, 10000 Zagreb zastupanog po punomoćniku DAVOR TRDY</derivirana_varijabla>
  </DomainObject.Predmet.ProtustrankaFormatedWithAdress>
  <DomainObject.Predmet.ProtustrankaFormatedWithAdressOIB>
    <izvorni_sadrzaj> ELEKTRONIČKE NAPRAVE  d.o.o., OIB 53465279351, Nova Cesta 1/15, 10000 Zagreb zastupanog po punomoćniku DAVOR TRDY</izvorni_sadrzaj>
    <derivirana_varijabla naziv="DomainObject.Predmet.ProtustrankaFormatedWithAdressOIB_1"> ELEKTRONIČKE NAPRAVE  d.o.o., OIB 53465279351, Nova Cesta 1/15, 10000 Zagreb zastupanog po punomoćniku DAVOR TRDY</derivirana_varijabla>
  </DomainObject.Predmet.ProtustrankaFormatedWithAdressOIB>
  <DomainObject.Predmet.ProtustrankaWithAdress>
    <izvorni_sadrzaj>ELEKTRONIČKE NAPRAVE  d.o.o. Nova Cesta 1/15, 10000 Zagreb</izvorni_sadrzaj>
    <derivirana_varijabla naziv="DomainObject.Predmet.ProtustrankaWithAdress_1">ELEKTRONIČKE NAPRAVE  d.o.o. Nova Cesta 1/15, 10000 Zagreb</derivirana_varijabla>
  </DomainObject.Predmet.ProtustrankaWithAdress>
  <DomainObject.Predmet.ProtustrankaWithAdressOIB>
    <izvorni_sadrzaj>ELEKTRONIČKE NAPRAVE  d.o.o., OIB 53465279351, Nova Cesta 1/15, 10000 Zagreb</izvorni_sadrzaj>
    <derivirana_varijabla naziv="DomainObject.Predmet.ProtustrankaWithAdressOIB_1">ELEKTRONIČKE NAPRAVE  d.o.o., OIB 53465279351, Nova Cesta 1/15, 10000 Zagreb</derivirana_varijabla>
  </DomainObject.Predmet.ProtustrankaWithAdressOIB>
  <DomainObject.Predmet.ProtustrankaNazivFormated>
    <izvorni_sadrzaj>ELEKTRONIČKE NAPRAVE  d.o.o.</izvorni_sadrzaj>
    <derivirana_varijabla naziv="DomainObject.Predmet.ProtustrankaNazivFormated_1">ELEKTRONIČKE NAPRAVE  d.o.o.</derivirana_varijabla>
  </DomainObject.Predmet.ProtustrankaNazivFormated>
  <DomainObject.Predmet.ProtustrankaNazivFormatedOIB>
    <izvorni_sadrzaj>ELEKTRONIČKE NAPRAVE  d.o.o., OIB 53465279351</izvorni_sadrzaj>
    <derivirana_varijabla naziv="DomainObject.Predmet.ProtustrankaNazivFormatedOIB_1">ELEKTRONIČKE NAPRAVE  d.o.o., OIB 53465279351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ELEKTRONIČKE NAPRAVE  d.o.o. zastupanog po punomoćniku DAVOR TRDY</item>
    </izvorni_sadrzaj>
    <derivirana_varijabla naziv="DomainObject.Predmet.ProtuStrankaListFormated_1">
      <item>ELEKTRONIČKE NAPRAVE  d.o.o. zastupanog po punomoćniku DAVOR TRDY</item>
    </derivirana_varijabla>
  </DomainObject.Predmet.ProtuStrankaListFormated>
  <DomainObject.Predmet.ProtuStrankaListFormatedOIB>
    <izvorni_sadrzaj>
      <item>ELEKTRONIČKE NAPRAVE  d.o.o., OIB 53465279351 zastupanog po punomoćniku DAVOR TRDY</item>
    </izvorni_sadrzaj>
    <derivirana_varijabla naziv="DomainObject.Predmet.ProtuStrankaListFormatedOIB_1">
      <item>ELEKTRONIČKE NAPRAVE  d.o.o., OIB 53465279351 zastupanog po punomoćniku DAVOR TRDY</item>
    </derivirana_varijabla>
  </DomainObject.Predmet.ProtuStrankaListFormatedOIB>
  <DomainObject.Predmet.ProtuStrankaListFormatedWithAdress>
    <izvorni_sadrzaj>
      <item>ELEKTRONIČKE NAPRAVE  d.o.o., Nova Cesta 1/15, 10000 Zagreb zastupanog po punomoćniku DAVOR TRDY</item>
    </izvorni_sadrzaj>
    <derivirana_varijabla naziv="DomainObject.Predmet.ProtuStrankaListFormatedWithAdress_1">
      <item>ELEKTRONIČKE NAPRAVE  d.o.o., Nova Cesta 1/15, 10000 Zagreb zastupanog po punomoćniku DAVOR TRDY</item>
    </derivirana_varijabla>
  </DomainObject.Predmet.ProtuStrankaListFormatedWithAdress>
  <DomainObject.Predmet.ProtuStrankaListFormatedWithAdressOIB>
    <izvorni_sadrzaj>
      <item>ELEKTRONIČKE NAPRAVE  d.o.o., OIB 53465279351, Nova Cesta 1/15, 10000 Zagreb zastupanog po punomoćniku DAVOR TRDY</item>
    </izvorni_sadrzaj>
    <derivirana_varijabla naziv="DomainObject.Predmet.ProtuStrankaListFormatedWithAdressOIB_1">
      <item>ELEKTRONIČKE NAPRAVE  d.o.o., OIB 53465279351, Nova Cesta 1/15, 10000 Zagreb zastupanog po punomoćniku DAVOR TRDY</item>
    </derivirana_varijabla>
  </DomainObject.Predmet.ProtuStrankaListFormatedWithAdressOIB>
  <DomainObject.Predmet.ProtuStrankaListNazivFormated>
    <izvorni_sadrzaj>
      <item>ELEKTRONIČKE NAPRAVE  d.o.o.</item>
    </izvorni_sadrzaj>
    <derivirana_varijabla naziv="DomainObject.Predmet.ProtuStrankaListNazivFormated_1">
      <item>ELEKTRONIČKE NAPRAVE  d.o.o.</item>
    </derivirana_varijabla>
  </DomainObject.Predmet.ProtuStrankaListNazivFormated>
  <DomainObject.Predmet.ProtuStrankaListNazivFormatedOIB>
    <izvorni_sadrzaj>
      <item>ELEKTRONIČKE NAPRAVE  d.o.o., OIB 53465279351</item>
    </izvorni_sadrzaj>
    <derivirana_varijabla naziv="DomainObject.Predmet.ProtuStrankaListNazivFormatedOIB_1">
      <item>ELEKTRONIČKE NAPRAVE  d.o.o., OIB 53465279351</item>
    </derivirana_varijabla>
  </DomainObject.Predmet.ProtuStrankaListNazivFormatedOIB>
  <DomainObject.Predmet.OstaliListFormated>
    <izvorni_sadrzaj>
      <item>DAVOR TRDY punomoćnik sudionika u postupku ELEKTRONIČKE NAPRAVE  d.o.o.</item>
    </izvorni_sadrzaj>
    <derivirana_varijabla naziv="DomainObject.Predmet.OstaliListFormated_1">
      <item>DAVOR TRDY punomoćnik sudionika u postupku ELEKTRONIČKE NAPRAVE  d.o.o.</item>
    </derivirana_varijabla>
  </DomainObject.Predmet.OstaliListFormated>
  <DomainObject.Predmet.OstaliListFormatedOIB>
    <izvorni_sadrzaj>
      <item>DAVOR TRDY punomoćnik sudionika u postupku ELEKTRONIČKE NAPRAVE  d.o.o.</item>
    </izvorni_sadrzaj>
    <derivirana_varijabla naziv="DomainObject.Predmet.OstaliListFormatedOIB_1">
      <item>DAVOR TRDY punomoćnik sudionika u postupku ELEKTRONIČKE NAPRAVE  d.o.o.</item>
    </derivirana_varijabla>
  </DomainObject.Predmet.OstaliListFormatedOIB>
  <DomainObject.Predmet.OstaliListFormatedWithAdress>
    <izvorni_sadrzaj>
      <item>DAVOR TRDY, Svete Ane 66, 31000 Osijek punomoćnik sudionika u postupku ELEKTRONIČKE NAPRAVE  d.o.o.</item>
    </izvorni_sadrzaj>
    <derivirana_varijabla naziv="DomainObject.Predmet.OstaliListFormatedWithAdress_1">
      <item>DAVOR TRDY, Svete Ane 66, 31000 Osijek punomoćnik sudionika u postupku ELEKTRONIČKE NAPRAVE  d.o.o.</item>
    </derivirana_varijabla>
  </DomainObject.Predmet.OstaliListFormatedWithAdress>
  <DomainObject.Predmet.OstaliListFormatedWithAdressOIB>
    <izvorni_sadrzaj>
      <item>DAVOR TRDY, Svete Ane 66, 31000 Osijek punomoćnik sudionika u postupku ELEKTRONIČKE NAPRAVE  d.o.o.</item>
    </izvorni_sadrzaj>
    <derivirana_varijabla naziv="DomainObject.Predmet.OstaliListFormatedWithAdressOIB_1">
      <item>DAVOR TRDY, Svete Ane 66, 31000 Osijek punomoćnik sudionika u postupku ELEKTRONIČKE NAPRAVE  d.o.o.</item>
    </derivirana_varijabla>
  </DomainObject.Predmet.OstaliListFormatedWithAdressOIB>
  <DomainObject.Predmet.OstaliListNazivFormated>
    <izvorni_sadrzaj>
      <item>DAVOR TRDY</item>
    </izvorni_sadrzaj>
    <derivirana_varijabla naziv="DomainObject.Predmet.OstaliListNazivFormated_1">
      <item>DAVOR TRDY</item>
    </derivirana_varijabla>
  </DomainObject.Predmet.OstaliListNazivFormated>
  <DomainObject.Predmet.OstaliListNazivFormatedOIB>
    <izvorni_sadrzaj>
      <item>DAVOR TRDY</item>
    </izvorni_sadrzaj>
    <derivirana_varijabla naziv="DomainObject.Predmet.OstaliListNazivFormatedOIB_1">
      <item>DAVOR TRDY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ELEKTRONIČKE NAPRAVE  d.o.o.</izvorni_sadrzaj>
    <derivirana_varijabla naziv="DomainObject.Predmet.ProtustrankaIDrugi_1">ELEKTRONIČKE NAPRAVE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ELEKTRONIČKE NAPRAVE  d.o.o., OIB 53465279351, Nova Cesta 1/15, 10000 Zagreb</izvorni_sadrzaj>
    <derivirana_varijabla naziv="DomainObject.Predmet.ProtustrankaIDrugiAdressOIB_1">ELEKTRONIČKE NAPRAVE  d.o.o., OIB 53465279351, Nova Cesta 1/15,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ELEKTRONIČKE NAPRAVE  d.o.o.</item>
      <item>DAVOR TRDY</item>
    </izvorni_sadrzaj>
    <derivirana_varijabla naziv="DomainObject.Predmet.SudioniciListNaziv_1">
      <item>FINA Regionalni centar Zagreb</item>
      <item>ELEKTRONIČKE NAPRAVE  d.o.o.</item>
      <item>DAVOR TRDY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ELEKTRONIČKE NAPRAVE  d.o.o., OIB 53465279351, Nova Cesta 1/15,10000 Zagreb</item>
      <item>DAVOR TRDY, Svete Ane 66,31000 Osijek</item>
    </izvorni_sadrzaj>
    <derivirana_varijabla naziv="DomainObject.Predmet.SudioniciListAdressOIB_1">
      <item>FINA Regionalni centar Zagreb, OIB 85821130368, Trg svibanjskih žrtava 1995. 1,10000 Zagreb</item>
      <item>ELEKTRONIČKE NAPRAVE  d.o.o., OIB 53465279351, Nova Cesta 1/15,10000 Zagreb</item>
      <item>DAVOR TRDY, Svete Ane 66,31000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53465279351</item>
      <item>, OIB null</item>
    </izvorni_sadrzaj>
    <derivirana_varijabla naziv="DomainObject.Predmet.SudioniciListNazivOIB_1">
      <item>, OIB 85821130368</item>
      <item>, OIB 53465279351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2016-01-15T08:09:00Z</dcterms:created>
  <dc:creator>ilukac</dc:creator>
  <cp:lastModifiedBy>Nevenka Furić</cp:lastModifiedBy>
  <cp:lastPrinted>2016-01-15T08:16:00Z</cp:lastPrinted>
  <dcterms:modified xmlns:xsi="http://www.w3.org/2001/XMLSchema-instance" xsi:type="dcterms:W3CDTF">2016-01-15T08:18:00Z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