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08e3" w14:paraId="62d08e3" w:rsidRDefault="00532B71" w:rsidP="0086691F" w:rsidR="00532B71" w:rsidRPr="001905B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1905B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905B1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1905B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1905B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905B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1905B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CE7579" w:rsidR="00CE75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905B1">
        <w:rPr>
          <w:rFonts w:hAnsi="Times New Roman" w:ascii="Times New Roman"/>
          <w:sz w:val="22"/>
          <w:szCs w:val="22"/>
          <w:lang w:val="hr-HR"/>
        </w:rPr>
        <w:tab/>
      </w:r>
      <w:r w:rsidR="00CE7579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CE7579" w:rsidRPr="00CE7579">
        <w:rPr>
          <w:rFonts w:hAnsi="Times New Roman" w:ascii="Times New Roman"/>
          <w:sz w:val="22"/>
          <w:szCs w:val="22"/>
        </w:rPr>
        <w:t xml:space="preserve"> </w:t>
      </w:r>
      <w:r w:rsidR="00CE7579" w:rsidRPr="001905B1">
        <w:rPr>
          <w:rFonts w:hAnsi="Times New Roman" w:ascii="Times New Roman"/>
          <w:sz w:val="22"/>
          <w:szCs w:val="22"/>
        </w:rPr>
        <w:t xml:space="preserve">MERCIS d.o.o., 20272 Smokvica, Smokvica 389, </w:t>
      </w:r>
      <w:r w:rsidR="00CE7579" w:rsidRPr="001905B1">
        <w:rPr>
          <w:rFonts w:hAnsi="Times New Roman" w:ascii="Times New Roman"/>
          <w:sz w:val="22"/>
          <w:szCs w:val="22"/>
          <w:lang w:val="hr-HR"/>
        </w:rPr>
        <w:t>OIB: 17455770715</w:t>
      </w:r>
      <w:r w:rsidR="00CE7579" w:rsidRPr="008531E2">
        <w:rPr>
          <w:rFonts w:hAnsi="Times New Roman" w:ascii="Times New Roman"/>
          <w:sz w:val="22"/>
          <w:szCs w:val="22"/>
          <w:lang w:val="hr-HR"/>
        </w:rPr>
        <w:t>,</w:t>
      </w:r>
      <w:r w:rsidR="000241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7579" w:rsidRPr="008531E2">
        <w:rPr>
          <w:rFonts w:hAnsi="Times New Roman" w:ascii="Times New Roman"/>
          <w:sz w:val="22"/>
          <w:szCs w:val="22"/>
          <w:lang w:val="hr-HR"/>
        </w:rPr>
        <w:t xml:space="preserve">dana 28. prosinca 2015. </w:t>
      </w:r>
      <w:r w:rsidR="00CE7579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E7579" w:rsidP="00997BA9" w:rsidR="00CE7579" w:rsidRPr="001905B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905B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905B1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905B1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241F8" w:rsidP="00997BA9" w:rsidR="000241F8" w:rsidRPr="001905B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43C47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43C47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43C47">
        <w:rPr>
          <w:rFonts w:hAnsi="Times New Roman" w:ascii="Times New Roman"/>
          <w:sz w:val="22"/>
          <w:szCs w:val="22"/>
        </w:rPr>
        <w:t xml:space="preserve"> </w:t>
      </w:r>
      <w:r w:rsidR="009B7F84" w:rsidRPr="00043C47">
        <w:rPr>
          <w:rFonts w:hAnsi="Times New Roman" w:ascii="Times New Roman"/>
          <w:sz w:val="22"/>
          <w:szCs w:val="22"/>
        </w:rPr>
        <w:t>MERCIS d.o.o., 20272 Smokvica, Smokvica 389, OIB: 17455770715</w:t>
      </w:r>
      <w:r w:rsidR="00A358AD" w:rsidRPr="00043C47">
        <w:rPr>
          <w:rFonts w:hAnsi="Times New Roman" w:ascii="Times New Roman"/>
          <w:sz w:val="22"/>
          <w:szCs w:val="22"/>
        </w:rPr>
        <w:t xml:space="preserve">, </w:t>
      </w:r>
      <w:r w:rsidR="00043C47" w:rsidRPr="008531E2">
        <w:rPr>
          <w:rFonts w:hAnsi="Times New Roman" w:ascii="Times New Roman"/>
          <w:sz w:val="22"/>
          <w:szCs w:val="22"/>
        </w:rPr>
        <w:t>dana 28.</w:t>
      </w:r>
      <w:r w:rsidR="00043C47">
        <w:rPr>
          <w:rFonts w:hAnsi="Times New Roman" w:ascii="Times New Roman"/>
          <w:sz w:val="22"/>
          <w:szCs w:val="22"/>
        </w:rPr>
        <w:t xml:space="preserve"> </w:t>
      </w:r>
      <w:r w:rsidR="00043C47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43C47">
        <w:rPr>
          <w:rFonts w:hAnsi="Times New Roman" w:ascii="Times New Roman"/>
          <w:sz w:val="22"/>
          <w:szCs w:val="22"/>
        </w:rPr>
        <w:t>13,0</w:t>
      </w:r>
      <w:r w:rsidR="00043C47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043C47" w:rsidP="00043C47" w:rsidR="00043C47" w:rsidRPr="00043C47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AC569B" w:rsidR="00EE69E5" w:rsidRPr="00AC569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905B1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1905B1">
        <w:rPr>
          <w:rFonts w:hAnsi="Times New Roman" w:ascii="Times New Roman"/>
          <w:sz w:val="22"/>
          <w:szCs w:val="22"/>
        </w:rPr>
        <w:t xml:space="preserve"> </w:t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453EEE" w:rsidRPr="001905B1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</w:r>
      <w:r w:rsidR="00AC569B">
        <w:rPr>
          <w:rFonts w:hAnsi="Times New Roman" w:ascii="Times New Roman"/>
          <w:sz w:val="22"/>
          <w:szCs w:val="22"/>
        </w:rPr>
        <w:softHyphen/>
        <w:t>STJEPAN LOVIĆ iz Zagreba, Preradovićeva 13.</w:t>
      </w:r>
    </w:p>
    <w:p w:rsidRDefault="00EE69E5" w:rsidP="00EE69E5" w:rsidR="00EE69E5" w:rsidRPr="001905B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1905B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1905B1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1905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5636E" w:rsidRPr="001905B1">
        <w:rPr>
          <w:rFonts w:hAnsi="Times New Roman" w:ascii="Times New Roman"/>
          <w:sz w:val="22"/>
          <w:szCs w:val="22"/>
        </w:rPr>
        <w:t xml:space="preserve">MERCIS d.o.o., 20272 Smokvica, Smokvica 389, </w:t>
      </w:r>
      <w:r w:rsidR="00C5636E" w:rsidRPr="001905B1">
        <w:rPr>
          <w:rFonts w:hAnsi="Times New Roman" w:ascii="Times New Roman"/>
          <w:sz w:val="22"/>
          <w:szCs w:val="22"/>
          <w:lang w:val="hr-HR"/>
        </w:rPr>
        <w:t>OIB: 17455770715</w:t>
      </w:r>
      <w:r w:rsidR="00322EFB" w:rsidRPr="001905B1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1905B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F34E3" w:rsidP="00EE69E5" w:rsidR="00EE69E5" w:rsidRPr="001905B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1905B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1905B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1905B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1905B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1905B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905B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F34E3" w:rsidP="00EE69E5" w:rsidR="000F34E3" w:rsidRPr="001905B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1905B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905B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F34E3" w:rsidR="000F34E3" w:rsidRPr="001905B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905B1">
        <w:rPr>
          <w:rFonts w:hAnsi="Times New Roman" w:ascii="Times New Roman"/>
          <w:sz w:val="22"/>
          <w:szCs w:val="22"/>
          <w:lang w:val="hr-HR"/>
        </w:rPr>
        <w:tab/>
      </w:r>
      <w:r w:rsidR="00EE76B5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EE76B5" w:rsidP="00EE76B5" w:rsidR="00EE76B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EE76B5" w:rsidP="00EE76B5" w:rsidR="00EE76B5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E76B5" w:rsidP="00EE76B5" w:rsidR="00EE76B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E76B5" w:rsidP="00EE76B5" w:rsidR="00EE76B5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EE76B5" w:rsidP="00EE76B5" w:rsidR="00EE76B5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E76B5" w:rsidP="00EE76B5" w:rsidR="00EE76B5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01E4F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EE76B5" w:rsidP="00EE76B5" w:rsidR="00EE76B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E76B5" w:rsidP="00EE76B5" w:rsidR="00EE76B5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EE76B5" w:rsidP="00EE76B5" w:rsidR="00EE76B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EE76B5" w:rsidP="00EE76B5" w:rsidR="00EE76B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E76B5" w:rsidP="00EE76B5" w:rsidR="00EE76B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EE76B5" w:rsidP="00EE76B5" w:rsidR="00EE76B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471C83" w:rsidP="00EE76B5" w:rsidR="00EE76B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EE76B5"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 w:rsidR="00EE76B5"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471C83" w:rsidP="00EE76B5" w:rsidR="00EE76B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</w:t>
      </w:r>
      <w:r w:rsidR="00EE76B5">
        <w:rPr>
          <w:rFonts w:hAnsi="Times New Roman" w:ascii="Times New Roman"/>
          <w:sz w:val="22"/>
          <w:szCs w:val="22"/>
          <w:lang w:val="hr-HR"/>
        </w:rPr>
        <w:t>tečajnom upravitelju.</w:t>
      </w:r>
    </w:p>
    <w:p w:rsidRDefault="00471C83" w:rsidP="00EE76B5" w:rsidR="00EE76B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EE76B5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40A59">
        <w:rPr>
          <w:rFonts w:hAnsi="Times New Roman" w:ascii="Times New Roman"/>
          <w:sz w:val="22"/>
          <w:szCs w:val="22"/>
          <w:lang w:val="hr-HR"/>
        </w:rPr>
        <w:t>Raiffeisenbank Austria d.d.,</w:t>
      </w:r>
    </w:p>
    <w:p w:rsidRDefault="00471C83" w:rsidP="00EE76B5" w:rsidR="00940A5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C569B">
        <w:rPr>
          <w:rFonts w:hAnsi="Times New Roman" w:ascii="Times New Roman"/>
          <w:sz w:val="22"/>
          <w:szCs w:val="22"/>
          <w:lang w:val="hr-HR"/>
        </w:rPr>
        <w:t>.) Split</w:t>
      </w:r>
      <w:r w:rsidR="00940A59">
        <w:rPr>
          <w:rFonts w:hAnsi="Times New Roman" w:ascii="Times New Roman"/>
          <w:sz w:val="22"/>
          <w:szCs w:val="22"/>
          <w:lang w:val="hr-HR"/>
        </w:rPr>
        <w:t>s</w:t>
      </w:r>
      <w:r w:rsidR="00AC569B">
        <w:rPr>
          <w:rFonts w:hAnsi="Times New Roman" w:ascii="Times New Roman"/>
          <w:sz w:val="22"/>
          <w:szCs w:val="22"/>
          <w:lang w:val="hr-HR"/>
        </w:rPr>
        <w:t>k</w:t>
      </w:r>
      <w:r w:rsidR="00940A59">
        <w:rPr>
          <w:rFonts w:hAnsi="Times New Roman" w:ascii="Times New Roman"/>
          <w:sz w:val="22"/>
          <w:szCs w:val="22"/>
          <w:lang w:val="hr-HR"/>
        </w:rPr>
        <w:t>a banka d.d.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471C83" w:rsidP="00471C83" w:rsidR="00471C8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EE76B5" w:rsidP="00EE76B5" w:rsidR="00EE76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76B5" w:rsidP="00EE76B5" w:rsidR="00EE76B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EE76B5" w:rsidP="00EE76B5" w:rsidR="00EE76B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EE76B5" w:rsidP="00EE76B5" w:rsidR="00EE76B5" w:rsidRPr="008531E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D44D4F" w:rsidP="00EE76B5" w:rsidR="00D44D4F" w:rsidRPr="001905B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905B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905B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2B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E1D89">
      <w:rPr>
        <w:rFonts w:hAnsi="Times New Roman" w:ascii="Times New Roman"/>
        <w:b/>
        <w:sz w:val="22"/>
        <w:szCs w:val="22"/>
        <w:lang w:val="hr-HR"/>
      </w:rPr>
      <w:t>654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E1D89">
      <w:rPr>
        <w:rFonts w:hAnsi="Times New Roman" w:ascii="Times New Roman"/>
        <w:b/>
        <w:sz w:val="22"/>
        <w:szCs w:val="22"/>
        <w:lang w:val="hr-HR"/>
      </w:rPr>
      <w:t>654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F8"/>
    <w:rsid w:val="00043C47"/>
    <w:rsid w:val="000654F6"/>
    <w:rsid w:val="00074FAA"/>
    <w:rsid w:val="000833A0"/>
    <w:rsid w:val="000B609B"/>
    <w:rsid w:val="000C47B3"/>
    <w:rsid w:val="000F34E3"/>
    <w:rsid w:val="00112B50"/>
    <w:rsid w:val="00182088"/>
    <w:rsid w:val="001905B1"/>
    <w:rsid w:val="00281CBA"/>
    <w:rsid w:val="002C2B0D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53EEE"/>
    <w:rsid w:val="00471C83"/>
    <w:rsid w:val="004B714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E1D89"/>
    <w:rsid w:val="00940A5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C569B"/>
    <w:rsid w:val="00AF40B4"/>
    <w:rsid w:val="00B01F6A"/>
    <w:rsid w:val="00B03169"/>
    <w:rsid w:val="00B1709D"/>
    <w:rsid w:val="00B2463B"/>
    <w:rsid w:val="00B4799F"/>
    <w:rsid w:val="00B73ACA"/>
    <w:rsid w:val="00B81363"/>
    <w:rsid w:val="00C01E4F"/>
    <w:rsid w:val="00C5636E"/>
    <w:rsid w:val="00C57CAF"/>
    <w:rsid w:val="00CC79E2"/>
    <w:rsid w:val="00CE35D6"/>
    <w:rsid w:val="00CE7579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E5750"/>
    <w:rsid w:val="00EE69E5"/>
    <w:rsid w:val="00EE76B5"/>
    <w:rsid w:val="00F40CF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B0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B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B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B0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B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B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St-654/2015</izvorni_sadrzaj>
    <derivirana_varijabla naziv="DomainObject.Predmet.OznakaBroj_1">St-654/2015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MERCIS d.o.o. za turizam, ugostiteljstvo, trgovinu i proizvodnju</izvorni_sadrzaj>
    <derivirana_varijabla naziv="DomainObject.Predmet.ProtustrankaFormated_1">  MERCIS d.o.o. za turizam, ugostiteljstvo, trgovinu i proizvodnju</derivirana_varijabla>
  </DomainObject.Predmet.ProtustrankaFormated>
  <DomainObject.Predmet.ProtustrankaFormatedOIB>
    <izvorni_sadrzaj>  MERCIS d.o.o. za turizam, ugostiteljstvo, trgovinu i proizvodnju, OIB 17455770715</izvorni_sadrzaj>
    <derivirana_varijabla naziv="DomainObject.Predmet.ProtustrankaFormatedOIB_1">  MERCIS d.o.o. za turizam, ugostiteljstvo, trgovinu i proizvodnju, OIB 17455770715</derivirana_varijabla>
  </DomainObject.Predmet.ProtustrankaFormatedOIB>
  <DomainObject.Predmet.ProtustrankaFormatedWithAdress>
    <izvorni_sadrzaj> MERCIS d.o.o. za turizam, ugostiteljstvo, trgovinu i proizvodnju, Smokvica 389, 20271 Smokvica</izvorni_sadrzaj>
    <derivirana_varijabla naziv="DomainObject.Predmet.ProtustrankaFormatedWithAdress_1"> MERCIS d.o.o. za turizam, ugostiteljstvo, trgovinu i proizvodnju, Smokvica 389, 20271 Smokvica</derivirana_varijabla>
  </DomainObject.Predmet.ProtustrankaFormatedWithAdress>
  <DomainObject.Predmet.ProtustrankaFormatedWithAdressOIB>
    <izvorni_sadrzaj> MERCIS d.o.o. za turizam, ugostiteljstvo, trgovinu i proizvodnju, OIB 17455770715, Smokvica 389, 20271 Smokvica</izvorni_sadrzaj>
    <derivirana_varijabla naziv="DomainObject.Predmet.ProtustrankaFormatedWithAdressOIB_1"> MERCIS d.o.o. za turizam, ugostiteljstvo, trgovinu i proizvodnju, OIB 17455770715, Smokvica 389, 20271 Smokvica</derivirana_varijabla>
  </DomainObject.Predmet.ProtustrankaFormatedWithAdressOIB>
  <DomainObject.Predmet.ProtustrankaWithAdress>
    <izvorni_sadrzaj>MERCIS d.o.o. za turizam, ugostiteljstvo, trgovinu i proizvodnju Smokvica 389, 20271 Smokvica</izvorni_sadrzaj>
    <derivirana_varijabla naziv="DomainObject.Predmet.ProtustrankaWithAdress_1">MERCIS d.o.o. za turizam, ugostiteljstvo, trgovinu i proizvodnju Smokvica 389, 20271 Smokvica</derivirana_varijabla>
  </DomainObject.Predmet.ProtustrankaWithAdress>
  <DomainObject.Predmet.ProtustrankaWithAdressOIB>
    <izvorni_sadrzaj>MERCIS d.o.o. za turizam, ugostiteljstvo, trgovinu i proizvodnju, OIB 17455770715, Smokvica 389, 20271 Smokvica</izvorni_sadrzaj>
    <derivirana_varijabla naziv="DomainObject.Predmet.ProtustrankaWithAdressOIB_1">MERCIS d.o.o. za turizam, ugostiteljstvo, trgovinu i proizvodnju, OIB 17455770715, Smokvica 389, 20271 Smokvica</derivirana_varijabla>
  </DomainObject.Predmet.ProtustrankaWithAdressOIB>
  <DomainObject.Predmet.ProtustrankaNazivFormated>
    <izvorni_sadrzaj>MERCIS d.o.o. za turizam, ugostiteljstvo, trgovinu i proizvodnju</izvorni_sadrzaj>
    <derivirana_varijabla naziv="DomainObject.Predmet.ProtustrankaNazivFormated_1">MERCIS d.o.o. za turizam, ugostiteljstvo, trgovinu i proizvodnju</derivirana_varijabla>
  </DomainObject.Predmet.ProtustrankaNazivFormated>
  <DomainObject.Predmet.ProtustrankaNazivFormatedOIB>
    <izvorni_sadrzaj>MERCIS d.o.o. za turizam, ugostiteljstvo, trgovinu i proizvodnju, OIB 17455770715</izvorni_sadrzaj>
    <derivirana_varijabla naziv="DomainObject.Predmet.ProtustrankaNazivFormatedOIB_1">MERCIS d.o.o. za turizam, ugostiteljstvo, trgovinu i proizvodnju, OIB 17455770715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MERCIS d.o.o. za turizam, ugostiteljstvo, trgovinu i proizvodnju</item>
    </izvorni_sadrzaj>
    <derivirana_varijabla naziv="DomainObject.Predmet.ProtuStrankaListFormated_1">
      <item>MERCIS d.o.o. za turizam, ugostiteljstvo, trgovinu i proizvodnju</item>
    </derivirana_varijabla>
  </DomainObject.Predmet.ProtuStrankaListFormated>
  <DomainObject.Predmet.ProtuStrankaListFormatedOIB>
    <izvorni_sadrzaj>
      <item>MERCIS d.o.o. za turizam, ugostiteljstvo, trgovinu i proizvodnju, OIB 17455770715</item>
    </izvorni_sadrzaj>
    <derivirana_varijabla naziv="DomainObject.Predmet.ProtuStrankaListFormatedOIB_1">
      <item>MERCIS d.o.o. za turizam, ugostiteljstvo, trgovinu i proizvodnju, OIB 17455770715</item>
    </derivirana_varijabla>
  </DomainObject.Predmet.ProtuStrankaListFormatedOIB>
  <DomainObject.Predmet.ProtuStrankaListFormatedWithAdress>
    <izvorni_sadrzaj>
      <item>MERCIS d.o.o. za turizam, ugostiteljstvo, trgovinu i proizvodnju, Smokvica 389, 20271 Smokvica</item>
    </izvorni_sadrzaj>
    <derivirana_varijabla naziv="DomainObject.Predmet.ProtuStrankaListFormatedWithAdress_1">
      <item>MERCIS d.o.o. za turizam, ugostiteljstvo, trgovinu i proizvodnju, Smokvica 389, 20271 Smokvica</item>
    </derivirana_varijabla>
  </DomainObject.Predmet.ProtuStrankaListFormatedWithAdress>
  <DomainObject.Predmet.ProtuStrankaListFormatedWithAdressOIB>
    <izvorni_sadrzaj>
      <item>MERCIS d.o.o. za turizam, ugostiteljstvo, trgovinu i proizvodnju, OIB 17455770715, Smokvica 389, 20271 Smokvica</item>
    </izvorni_sadrzaj>
    <derivirana_varijabla naziv="DomainObject.Predmet.ProtuStrankaListFormatedWithAdressOIB_1">
      <item>MERCIS d.o.o. za turizam, ugostiteljstvo, trgovinu i proizvodnju, OIB 17455770715, Smokvica 389, 20271 Smokvica</item>
    </derivirana_varijabla>
  </DomainObject.Predmet.ProtuStrankaListFormatedWithAdressOIB>
  <DomainObject.Predmet.ProtuStrankaListNazivFormated>
    <izvorni_sadrzaj>
      <item>MERCIS d.o.o. za turizam, ugostiteljstvo, trgovinu i proizvodnju</item>
    </izvorni_sadrzaj>
    <derivirana_varijabla naziv="DomainObject.Predmet.ProtuStrankaListNazivFormated_1">
      <item>MERCIS d.o.o. za turizam, ugostiteljstvo, trgovinu i proizvodnju</item>
    </derivirana_varijabla>
  </DomainObject.Predmet.ProtuStrankaListNazivFormated>
  <DomainObject.Predmet.ProtuStrankaListNazivFormatedOIB>
    <izvorni_sadrzaj>
      <item>MERCIS d.o.o. za turizam, ugostiteljstvo, trgovinu i proizvodnju, OIB 17455770715</item>
    </izvorni_sadrzaj>
    <derivirana_varijabla naziv="DomainObject.Predmet.ProtuStrankaListNazivFormatedOIB_1">
      <item>MERCIS d.o.o. za turizam, ugostiteljstvo, trgovinu i proizvodnju, OIB 17455770715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MERCIS d.o.o. za turizam, ugostiteljstvo, trgovinu i proizvodnju</izvorni_sadrzaj>
    <derivirana_varijabla naziv="DomainObject.Predmet.ProtustrankaIDrugi_1">MERCIS d.o.o. za turizam, ugostiteljstvo,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MERCIS d.o.o. za turizam, ugostiteljstvo, trgovinu i proizvodnju, OIB 17455770715, Smokvica 389, 20271 Smokvica</izvorni_sadrzaj>
    <derivirana_varijabla naziv="DomainObject.Predmet.ProtustrankaIDrugiAdressOIB_1">MERCIS d.o.o. za turizam, ugostiteljstvo, trgovinu i proizvodnju, OIB 17455770715, Smokvica 389,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MERCIS d.o.o. za turizam, ugostiteljstvo, trgovinu i proizvodnju</item>
    </izvorni_sadrzaj>
    <derivirana_varijabla naziv="DomainObject.Predmet.SudioniciListNaziv_1">
      <item>FINA, RC Split, Podružnica Dubrovnik</item>
      <item>MERCIS d.o.o. za turizam, ugostiteljstvo, trgovinu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MERCIS d.o.o. za turizam, ugostiteljstvo, trgovinu i proizvodnju, OIB 17455770715, Smokvica 389,20271 Smokvica</item>
    </izvorni_sadrzaj>
    <derivirana_varijabla naziv="DomainObject.Predmet.SudioniciListAdressOIB_1">
      <item>FINA, RC Split, Podružnica Dubrovnik, OIB 85821130368, Vukovarska 2,20000 Dubrovnik</item>
      <item>MERCIS d.o.o. za turizam, ugostiteljstvo, trgovinu i proizvodnju, OIB 17455770715, Smokvica 389,20271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17455770715</item>
    </izvorni_sadrzaj>
    <derivirana_varijabla naziv="DomainObject.Predmet.SudioniciListNazivOIB_1">
      <item>, OIB 85821130368</item>
      <item>, OIB 17455770715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E51A4-4F6A-482D-A599-08A96ACB2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2618</properties:Characters>
  <properties:Lines>87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2015-12-15T11:49:00Z</dcterms:created>
  <dc:creator>Sudsko vijeæe</dc:creator>
  <cp:lastModifiedBy>Sandra Lazo Oblizalo</cp:lastModifiedBy>
  <cp:lastPrinted>2015-12-28T12:20:00Z</cp:lastPrinted>
  <dcterms:modified xmlns:xsi="http://www.w3.org/2001/XMLSchema-instance" xsi:type="dcterms:W3CDTF">2015-12-28T12:35:00Z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