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d791ddb" w14:paraId="d791ddb" w:rsidRDefault="00145E25" w:rsidP="00145E25" w:rsidR="00145E25" w:rsidRPr="00604729">
      <w:pPr>
        <w:jc w:val="right"/>
        <w15:collapsed w:val="false"/>
      </w:pPr>
      <w:r w:rsidRPr="00604729">
        <w:t>3 St-</w:t>
      </w:r>
      <w:r w:rsidR="00563E5E">
        <w:t>1255/12</w:t>
      </w:r>
      <w:r w:rsidR="0007592F">
        <w:t>-240</w:t>
      </w:r>
    </w:p>
    <w:p w:rsidRDefault="00145E25" w:rsidP="00145E25" w:rsidR="00145E25">
      <w:r w:rsidRPr="00604729">
        <w:tab/>
      </w:r>
    </w:p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FA03AA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E6E97" w:rsidRPr="002E6E97">
        <w:t>F.K.T. d.o.o. – u stečaju, Ivanić-Grad, Kralja Tomislava 40, OIB: 18269744758</w:t>
      </w:r>
      <w:r w:rsidR="002E6E97">
        <w:t xml:space="preserve">, </w:t>
      </w:r>
      <w:r w:rsidR="00E170AE" w:rsidRPr="0007251B">
        <w:t xml:space="preserve">na </w:t>
      </w:r>
      <w:r w:rsidR="00FA03AA">
        <w:t>prijedlog stečajnog upravitelja, temeljem članka 38.a Stečajnog zakona (Narodne novine, broj 44</w:t>
      </w:r>
      <w:r w:rsidR="00FA03AA" w:rsidRPr="00FD1610">
        <w:rPr>
          <w:bCs/>
          <w:iCs/>
        </w:rPr>
        <w:t>/96</w:t>
      </w:r>
      <w:r w:rsidR="00FA03AA">
        <w:rPr>
          <w:bCs/>
          <w:iCs/>
        </w:rPr>
        <w:t xml:space="preserve"> do </w:t>
      </w:r>
      <w:r w:rsidR="00FA03AA" w:rsidRPr="00FD1610">
        <w:rPr>
          <w:bCs/>
          <w:iCs/>
        </w:rPr>
        <w:t>45/13 – odluka Ustavnog suda</w:t>
      </w:r>
      <w:r w:rsidR="00FA03AA">
        <w:rPr>
          <w:bCs/>
          <w:iCs/>
        </w:rPr>
        <w:t xml:space="preserve">), </w:t>
      </w:r>
      <w:r w:rsidR="008B0A8B">
        <w:rPr>
          <w:bCs/>
          <w:iCs/>
        </w:rPr>
        <w:t>24. listopada</w:t>
      </w:r>
      <w:r w:rsidR="00FA03AA">
        <w:rPr>
          <w:bCs/>
          <w:iCs/>
        </w:rPr>
        <w:t xml:space="preserve"> 2018.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8B0A8B">
        <w:rPr>
          <w:b/>
          <w:u w:val="single"/>
        </w:rPr>
        <w:t>5</w:t>
      </w:r>
      <w:r w:rsidR="002E6E97">
        <w:rPr>
          <w:b/>
          <w:u w:val="single"/>
        </w:rPr>
        <w:t xml:space="preserve">. </w:t>
      </w:r>
      <w:r w:rsidR="008B0A8B">
        <w:rPr>
          <w:b/>
          <w:u w:val="single"/>
        </w:rPr>
        <w:t>prosinca</w:t>
      </w:r>
      <w:r w:rsidR="002E6E97">
        <w:rPr>
          <w:b/>
          <w:u w:val="single"/>
        </w:rPr>
        <w:t xml:space="preserve"> </w:t>
      </w:r>
      <w:r w:rsidRPr="00950A7B">
        <w:rPr>
          <w:b/>
          <w:u w:val="single"/>
        </w:rPr>
        <w:t>201</w:t>
      </w:r>
      <w:r w:rsidR="009C400E">
        <w:rPr>
          <w:b/>
          <w:u w:val="single"/>
        </w:rPr>
        <w:t>8</w:t>
      </w:r>
      <w:r w:rsidRPr="002E6E97">
        <w:rPr>
          <w:b/>
          <w:u w:val="single"/>
        </w:rPr>
        <w:t>.</w:t>
      </w:r>
      <w:r w:rsidR="00950A7B" w:rsidRPr="002E6E97">
        <w:rPr>
          <w:b/>
          <w:u w:val="single"/>
        </w:rPr>
        <w:t xml:space="preserve"> </w:t>
      </w:r>
      <w:r w:rsidR="002E6E97" w:rsidRPr="002E6E97">
        <w:rPr>
          <w:b/>
          <w:u w:val="single"/>
        </w:rPr>
        <w:t xml:space="preserve">s početkom </w:t>
      </w:r>
      <w:r w:rsidR="00950A7B" w:rsidRPr="00950A7B">
        <w:rPr>
          <w:b/>
          <w:u w:val="single"/>
        </w:rPr>
        <w:t xml:space="preserve">u </w:t>
      </w:r>
      <w:r w:rsidR="009C400E">
        <w:rPr>
          <w:b/>
          <w:u w:val="single"/>
        </w:rPr>
        <w:t>1</w:t>
      </w:r>
      <w:r w:rsidR="008B0A8B">
        <w:rPr>
          <w:b/>
          <w:u w:val="single"/>
        </w:rPr>
        <w:t>0</w:t>
      </w:r>
      <w:r w:rsidR="009C400E">
        <w:rPr>
          <w:b/>
          <w:u w:val="single"/>
        </w:rPr>
        <w:t>,</w:t>
      </w:r>
      <w:r w:rsidR="008B0A8B">
        <w:rPr>
          <w:b/>
          <w:u w:val="single"/>
        </w:rPr>
        <w:t>15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</w:t>
      </w:r>
      <w:r w:rsidR="009C400E">
        <w:t>100</w:t>
      </w:r>
      <w:r w:rsidRPr="0007251B">
        <w:t xml:space="preserve"> (</w:t>
      </w:r>
      <w:r w:rsidR="009C400E">
        <w:t>Velika</w:t>
      </w:r>
      <w:r w:rsidRPr="0007251B">
        <w:t xml:space="preserve">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C400E" w:rsidP="00E61C1E" w:rsidR="009C400E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240"/>
      </w:pPr>
      <w:r>
        <w:t>Izvješće stečajnog upravitelja o dosadašnjem tijeku stečajnog postupka i stanju stečajne mase</w:t>
      </w:r>
    </w:p>
    <w:p w:rsidRDefault="00E61C1E" w:rsidP="00E61C1E" w:rsidR="00E61C1E">
      <w:pPr>
        <w:pStyle w:val="Odlomakpopisa"/>
        <w:autoSpaceDE w:val="false"/>
        <w:autoSpaceDN w:val="false"/>
        <w:adjustRightInd w:val="false"/>
        <w:spacing w:after="240"/>
        <w:ind w:left="2160"/>
      </w:pPr>
    </w:p>
    <w:p w:rsidRDefault="00AC1274" w:rsidP="00AC1274" w:rsidR="00796BE9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</w:pPr>
      <w:r>
        <w:t>Rasprava i donošenje odlu</w:t>
      </w:r>
      <w:r w:rsidR="009C400E">
        <w:t xml:space="preserve">ke o </w:t>
      </w:r>
      <w:r w:rsidR="008B0A8B">
        <w:t>n</w:t>
      </w:r>
      <w:r w:rsidR="00796BE9">
        <w:t>ačin</w:t>
      </w:r>
      <w:r w:rsidR="008B0A8B">
        <w:t>u</w:t>
      </w:r>
      <w:r w:rsidR="00796BE9">
        <w:t xml:space="preserve"> i uvjeti</w:t>
      </w:r>
      <w:r w:rsidR="008B0A8B">
        <w:t>ma</w:t>
      </w:r>
      <w:r w:rsidR="00796BE9">
        <w:t xml:space="preserve"> unovčenja 28,57% udjela u kapitalu društva Arena projekt d.o.o. Zagreb, OIB: 94507539458, nominalne vr</w:t>
      </w:r>
      <w:r>
        <w:t>i</w:t>
      </w:r>
      <w:r w:rsidR="00796BE9">
        <w:t>jednosti 8.000,00 kuna</w:t>
      </w:r>
      <w:r w:rsidR="00E61C1E">
        <w:t>.</w:t>
      </w:r>
    </w:p>
    <w:p w:rsidRDefault="00796BE9" w:rsidP="00796BE9" w:rsidR="00E170AE" w:rsidRPr="0007251B">
      <w:pPr>
        <w:autoSpaceDE w:val="false"/>
        <w:autoSpaceDN w:val="false"/>
        <w:adjustRightInd w:val="false"/>
        <w:rPr>
          <w:b/>
          <w:u w:val="single"/>
        </w:rPr>
      </w:pPr>
      <w:r>
        <w:tab/>
      </w:r>
      <w:r>
        <w:tab/>
      </w:r>
    </w:p>
    <w:p w:rsidRDefault="00145E25" w:rsidP="00E61C1E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EF4702">
        <w:rPr>
          <w:rFonts w:cs="Tahoma"/>
        </w:rPr>
        <w:t>24. listopada</w:t>
      </w:r>
      <w:r w:rsidR="00AC1274">
        <w:rPr>
          <w:rFonts w:cs="Tahoma"/>
        </w:rPr>
        <w:t xml:space="preserve"> 2018</w:t>
      </w:r>
      <w:r w:rsidR="002E6E97">
        <w:rPr>
          <w:rFonts w:cs="Tahoma"/>
        </w:rPr>
        <w:t>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="0035399C"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07592F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145E25" w:rsidP="00145E25" w:rsidR="00145E25">
      <w:pPr>
        <w:rPr>
          <w:rFonts w:cs="Tahoma"/>
          <w:lang w:val="sl-SI"/>
        </w:rPr>
      </w:pPr>
    </w:p>
    <w:p w:rsidRDefault="0007592F" w:rsidP="00145E25" w:rsidR="0007592F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07592F" w:rsidP="00145E25" w:rsidR="0007592F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07592F">
      <w:pPr>
        <w:rPr>
          <w:rFonts w:cs="Tahoma"/>
          <w:color w:themeColor="background1" w:val="FFFFFF"/>
        </w:rPr>
      </w:pPr>
      <w:r w:rsidRPr="0007592F">
        <w:rPr>
          <w:rFonts w:cs="Tahoma"/>
          <w:color w:themeColor="background1" w:val="FFFFFF"/>
        </w:rPr>
        <w:t>DNA:</w:t>
      </w:r>
    </w:p>
    <w:p w:rsidRDefault="00145E25" w:rsidP="00145E25" w:rsidR="00145E25" w:rsidRPr="0007592F">
      <w:pPr>
        <w:rPr>
          <w:rFonts w:cs="Tahoma"/>
          <w:color w:themeColor="background1" w:val="FFFFFF"/>
        </w:rPr>
      </w:pPr>
      <w:r w:rsidRPr="0007592F">
        <w:rPr>
          <w:rFonts w:cs="Tahoma"/>
          <w:color w:themeColor="background1" w:val="FFFFFF"/>
        </w:rPr>
        <w:t>1. Stečajnom upravitelju</w:t>
      </w:r>
      <w:r w:rsidR="00950A7B" w:rsidRPr="0007592F">
        <w:rPr>
          <w:rFonts w:cs="Tahoma"/>
          <w:color w:themeColor="background1" w:val="FFFFFF"/>
        </w:rPr>
        <w:t>, osobno</w:t>
      </w:r>
    </w:p>
    <w:p w:rsidRDefault="00AC1274" w:rsidR="007E0A65" w:rsidRPr="0007592F">
      <w:pPr>
        <w:rPr>
          <w:color w:themeColor="background1" w:val="FFFFFF"/>
        </w:rPr>
      </w:pPr>
      <w:r w:rsidRPr="0007592F">
        <w:rPr>
          <w:rFonts w:cs="Tahoma"/>
          <w:color w:themeColor="background1" w:val="FFFFFF"/>
        </w:rPr>
        <w:t>2. e-Oglasna ploča</w:t>
      </w:r>
    </w:p>
    <w:sectPr w:rsidSect="00B8795C" w:rsidR="007E0A65" w:rsidRPr="0007592F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7058"/>
    <w:multiLevelType w:val="hybridMultilevel"/>
    <w:tmpl w:val="6B922DC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57DE17B2"/>
    <w:multiLevelType w:val="hybridMultilevel"/>
    <w:tmpl w:val="C4463D90"/>
    <w:lvl w:tplc="E4CE446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7592F"/>
    <w:rsid w:val="000A046A"/>
    <w:rsid w:val="000A6C23"/>
    <w:rsid w:val="000D010B"/>
    <w:rsid w:val="00121E48"/>
    <w:rsid w:val="001241C1"/>
    <w:rsid w:val="00145E25"/>
    <w:rsid w:val="00177A30"/>
    <w:rsid w:val="0018477A"/>
    <w:rsid w:val="00187EC3"/>
    <w:rsid w:val="0021717B"/>
    <w:rsid w:val="00255569"/>
    <w:rsid w:val="002A4095"/>
    <w:rsid w:val="002C1105"/>
    <w:rsid w:val="002D13AD"/>
    <w:rsid w:val="002E6E97"/>
    <w:rsid w:val="00336482"/>
    <w:rsid w:val="00343F63"/>
    <w:rsid w:val="00344778"/>
    <w:rsid w:val="0035399C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E3161"/>
    <w:rsid w:val="005052EF"/>
    <w:rsid w:val="0055126F"/>
    <w:rsid w:val="00563E5E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74798"/>
    <w:rsid w:val="0078223F"/>
    <w:rsid w:val="00796BE9"/>
    <w:rsid w:val="007B5F3F"/>
    <w:rsid w:val="007E0A65"/>
    <w:rsid w:val="007E3B92"/>
    <w:rsid w:val="007E61F5"/>
    <w:rsid w:val="00803983"/>
    <w:rsid w:val="00812456"/>
    <w:rsid w:val="008217D5"/>
    <w:rsid w:val="008A3EFB"/>
    <w:rsid w:val="008B0A8B"/>
    <w:rsid w:val="008B3672"/>
    <w:rsid w:val="008B6BCE"/>
    <w:rsid w:val="008D7E74"/>
    <w:rsid w:val="008F7361"/>
    <w:rsid w:val="00950A7B"/>
    <w:rsid w:val="009717E4"/>
    <w:rsid w:val="00971D49"/>
    <w:rsid w:val="00973546"/>
    <w:rsid w:val="009A4DD3"/>
    <w:rsid w:val="009C400E"/>
    <w:rsid w:val="00A20693"/>
    <w:rsid w:val="00A20CC2"/>
    <w:rsid w:val="00AC1274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46FF4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1C1E"/>
    <w:rsid w:val="00E631EE"/>
    <w:rsid w:val="00EA52A1"/>
    <w:rsid w:val="00EB3072"/>
    <w:rsid w:val="00EE0721"/>
    <w:rsid w:val="00EE3DEA"/>
    <w:rsid w:val="00EF42CF"/>
    <w:rsid w:val="00EF4702"/>
    <w:rsid w:val="00F2580D"/>
    <w:rsid w:val="00F35635"/>
    <w:rsid w:val="00F6036D"/>
    <w:rsid w:val="00FA03AA"/>
    <w:rsid w:val="00FE105C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E9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C12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E9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C12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usluge; IMKOM društvo s ograničenom odgovornošću za usluge i trgovinu; Vedran Jakšić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66833060228; IMKOM društvo s ograničenom odgovornošću za usluge i trgovinu, OIB 18696214498; Vedran Jakšić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Ivanić; IMKOM društvo s ograničenom odgovornošću za usluge i trgovinu, Ozaljska 87, 10000 Zagreb; Vedran Jakšić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Ivanić; IMKOM društvo s ograničenom odgovornošću za usluge i trgovinu, OIB 18696214498, Ozaljska 87, 10000 Zagreb; Vedran Jakšić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Ivanić,IMKOM društvo s ograničenom odgovornošću za usluge i trgovinu Ozaljska 87,10000 Zagreb,Vedran Jakšić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Ivanić,IMKOM društvo s ograničenom odgovornošću za usluge i trgovinu, OIB 18696214498, Ozaljska 87,10000 Zagreb,Vedran Jakšić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usluge,IMKOM društvo s ograničenom odgovornošću za usluge i trgovinu,Vedran Jakšić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66833060228,IMKOM društvo s ograničenom odgovornošću za usluge i trgovinu, OIB 18696214498,Vedran Jakšić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  <item>IMKOM društvo s ograničenom odgovornošću za usluge i trgovinu, Ozaljska 87, 10000 Zagreb</item>
      <item>Vedran Jakšić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  <item>IMKOM društvo s ograničenom odgovornošću za usluge i trgovinu, OIB 18696214498, Ozaljska 87, 10000 Zagreb</item>
      <item>Vedran Jakšić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  <item>IMKOM društvo s ograničenom odgovornošću za usluge i trgovinu, OIB 18696214498</item>
      <item>Vedran Jakšić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  <item>IMKOM društvo s ograničenom odgovornošću za usluge i trgovinu</item>
      <item>Vedran Jakšić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  <item>IMKOM društvo s ograničenom odgovornošću za usluge i trgovinu, OIB 18696214498, Ozaljska 87,10000 Zagreb</item>
      <item>Vedran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  <item>, OIB 18696214498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St-1255/2012-232</izvorni_sadrzaj>
    <derivirana_varijabla naziv="DomainObject.PredzadnjaOdlukaIzPredmeta.Oznaka_1">St-1255/2012-232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984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2018-10-25T07:32:00Z</dcterms:created>
  <dc:creator>M</dc:creator>
  <cp:lastModifiedBy>Sonja Pilić</cp:lastModifiedBy>
  <cp:lastPrinted>2018-10-25T07:33:00Z</cp:lastPrinted>
  <dcterms:modified xmlns:xsi="http://www.w3.org/2001/XMLSchema-instance" xsi:type="dcterms:W3CDTF">2018-10-25T07:37:00Z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za skupštinu vjerovnika 5.12.18..docx)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