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d357" w14:paraId="f04d357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9F57DC" w:rsidR="009F57DC" w:rsidRPr="009F57DC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9F57DC" w:rsidRPr="009F57DC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9F57DC" w:rsidP="009F57DC" w:rsidR="003F0E50">
      <w:pPr>
        <w:jc w:val="both"/>
        <w:rPr>
          <w:sz w:val="24"/>
          <w:szCs w:val="24"/>
        </w:rPr>
      </w:pPr>
      <w:r w:rsidRPr="009F57DC">
        <w:rPr>
          <w:sz w:val="24"/>
          <w:szCs w:val="24"/>
        </w:rPr>
        <w:t>AMIGO j.d.o.o. za ugostiteljstvo i usluge, OIB: 17002348029, Karlovac (Gr</w:t>
      </w:r>
      <w:r>
        <w:rPr>
          <w:sz w:val="24"/>
          <w:szCs w:val="24"/>
        </w:rPr>
        <w:t>ad Karlovac), Udbinja 62, dana 24</w:t>
      </w:r>
      <w:r w:rsidRPr="009F57DC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9F57DC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9F57DC">
        <w:rPr>
          <w:sz w:val="24"/>
          <w:szCs w:val="24"/>
        </w:rPr>
        <w:t>. godine</w:t>
      </w:r>
    </w:p>
    <w:p w:rsidRDefault="009F57DC" w:rsidP="009F57DC" w:rsidR="009F57DC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9F57DC" w:rsidRPr="009F57DC">
        <w:rPr>
          <w:sz w:val="24"/>
          <w:szCs w:val="24"/>
        </w:rPr>
        <w:t>AMIGO j.d.o.o. za ugostiteljstvo i usluge, OIB: 17002348029, Karlovac (Gr</w:t>
      </w:r>
      <w:r w:rsidR="009F57DC">
        <w:rPr>
          <w:sz w:val="24"/>
          <w:szCs w:val="24"/>
        </w:rPr>
        <w:t>ad Karlovac), Udbinja 62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9F57DC">
        <w:rPr>
          <w:sz w:val="24"/>
          <w:szCs w:val="24"/>
        </w:rPr>
        <w:t>24</w:t>
      </w:r>
      <w:r w:rsidRPr="008732E3">
        <w:rPr>
          <w:sz w:val="24"/>
          <w:szCs w:val="24"/>
        </w:rPr>
        <w:t>.</w:t>
      </w:r>
      <w:r w:rsidR="009F57DC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9F57DC">
        <w:rPr>
          <w:sz w:val="24"/>
          <w:szCs w:val="24"/>
        </w:rPr>
        <w:t>8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9F57DC" w:rsidRPr="009F57DC">
        <w:rPr>
          <w:sz w:val="24"/>
          <w:szCs w:val="24"/>
        </w:rPr>
        <w:t>MARKO MARIĆ, ZAGREB, PETRINJSKA 59A, OIB: 40578632064.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9F57DC" w:rsidRPr="009F57DC">
        <w:rPr>
          <w:sz w:val="24"/>
          <w:szCs w:val="24"/>
        </w:rPr>
        <w:t>AMIGO j.d.o.o. za ugostiteljstvo i usluge, OIB: 17002348029, Karlovac (Gr</w:t>
      </w:r>
      <w:r w:rsidR="009F57DC">
        <w:rPr>
          <w:sz w:val="24"/>
          <w:szCs w:val="24"/>
        </w:rPr>
        <w:t>ad Karlovac), Udbinja 62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120 dana, u ukupnom iznosu od 27.596,06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lastRenderedPageBreak/>
        <w:t xml:space="preserve"> 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>Rješenjem od 26. listopada 2017. pokrenut je prethodni postupak, te je određeno ročište radi izjašnjenja o prijedlogu za otvaranje stečajnog postupka.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>Na ročište radi očitovanja o prijedlogu za otvaranjem stečajnog postupka dana 5. prosinca 2017. godine nije pristupio zastupnik po zakonu dužnika. Predlagatelj je ustrajao kod prijedloga.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 xml:space="preserve">Ročište radi rasprave o pretpostavkama za otvaranje stečajnog postupka održano je 5. prosinca 2017. godine. Na ročištu pročitana potvrda MUP-a od 28.11.207 iz koje je vidljivo kako dužnik nema motornih vozila u svojem vlasništvu, te je izvršen uvid u podatak o vlasništvu nekretnina za predloženog stečajnog dužnika iz kojeg vidljivo kako predloženi steč. dužnik nije evidentiran kao vlasnik nekretnina (list 13 spisa). 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F57DC" w:rsidP="009F57DC" w:rsidR="009F57DC" w:rsidRPr="009F57DC">
      <w:pPr>
        <w:overflowPunct w:val="false"/>
        <w:ind w:firstLine="708"/>
        <w:jc w:val="both"/>
        <w:rPr>
          <w:sz w:val="24"/>
          <w:szCs w:val="24"/>
        </w:rPr>
      </w:pPr>
    </w:p>
    <w:p w:rsidRDefault="009F57DC" w:rsidP="009F57DC" w:rsidR="00FD22E2">
      <w:pPr>
        <w:overflowPunct w:val="false"/>
        <w:ind w:firstLine="708"/>
        <w:jc w:val="both"/>
        <w:rPr>
          <w:sz w:val="24"/>
          <w:szCs w:val="24"/>
        </w:rPr>
      </w:pPr>
      <w:r w:rsidRPr="009F57DC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  <w:r w:rsidR="00FD22E2" w:rsidRPr="00FD22E2">
        <w:rPr>
          <w:sz w:val="24"/>
          <w:szCs w:val="24"/>
        </w:rPr>
        <w:t xml:space="preserve"> </w:t>
      </w:r>
    </w:p>
    <w:p w:rsidRDefault="004D2B70" w:rsidP="00FD22E2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8C04AE">
        <w:t>24. siječnja</w:t>
      </w:r>
      <w:r w:rsidR="006D0780" w:rsidRPr="008732E3">
        <w:t xml:space="preserve"> 201</w:t>
      </w:r>
      <w:r w:rsidR="008C04AE">
        <w:t>8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8C04AE" w:rsidP="00E91121" w:rsidR="008C04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C04AE" w:rsidP="00E91121" w:rsidR="008C04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C04AE" w:rsidP="00E91121" w:rsidR="008C0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C04AE" w:rsidP="00E91121" w:rsidR="008C04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C04AE" w:rsidP="00E91121" w:rsidR="008C04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02E5" w:rsidP="008C04AE" w:rsidR="00B602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8C04AE" w:rsidP="006D0780" w:rsidR="008C04AE">
      <w:pPr>
        <w:jc w:val="both"/>
        <w:rPr>
          <w:sz w:val="24"/>
          <w:szCs w:val="24"/>
        </w:rPr>
      </w:pPr>
    </w:p>
    <w:p w:rsidRDefault="008C04AE" w:rsidP="006D0780" w:rsidR="008C04AE">
      <w:pPr>
        <w:jc w:val="both"/>
        <w:rPr>
          <w:sz w:val="24"/>
          <w:szCs w:val="24"/>
        </w:rPr>
      </w:pPr>
    </w:p>
    <w:p w:rsidRDefault="008C04AE" w:rsidP="006D0780" w:rsidR="008C04AE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8C04AE" w:rsidP="00743790" w:rsidR="008C04AE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2399A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9F57DC">
      <w:rPr>
        <w:sz w:val="24"/>
        <w:szCs w:val="24"/>
      </w:rPr>
      <w:t>4178/2016</w:t>
    </w:r>
    <w:r w:rsidR="008C04AE">
      <w:rPr>
        <w:sz w:val="24"/>
        <w:szCs w:val="24"/>
      </w:rPr>
      <w:t>-13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72AF"/>
    <w:rsid w:val="0052399A"/>
    <w:rsid w:val="00556D2E"/>
    <w:rsid w:val="0058449E"/>
    <w:rsid w:val="005F6972"/>
    <w:rsid w:val="005F7734"/>
    <w:rsid w:val="006061EB"/>
    <w:rsid w:val="00611328"/>
    <w:rsid w:val="00613635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04AE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7DC"/>
    <w:rsid w:val="00A13980"/>
    <w:rsid w:val="00A30F7A"/>
    <w:rsid w:val="00A6649B"/>
    <w:rsid w:val="00A97199"/>
    <w:rsid w:val="00AA5A0F"/>
    <w:rsid w:val="00B11067"/>
    <w:rsid w:val="00B13ECE"/>
    <w:rsid w:val="00B602E5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E66E1"/>
    <w:rsid w:val="00F51030"/>
    <w:rsid w:val="00FA0480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9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9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9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9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9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9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9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9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4178</izvorni_sadrzaj>
    <derivirana_varijabla naziv="DomainObject.Predmet.Broj_1">4178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St-4178/2016</izvorni_sadrzaj>
    <derivirana_varijabla naziv="DomainObject.Predmet.OznakaBroj_1">St-4178/2016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AMIGO j.d.o.o.</izvorni_sadrzaj>
    <derivirana_varijabla naziv="DomainObject.Predmet.ProtustrankaFormated_1">  AMIGO j.d.o.o.</derivirana_varijabla>
  </DomainObject.Predmet.ProtustrankaFormated>
  <DomainObject.Predmet.ProtustrankaFormatedOIB>
    <izvorni_sadrzaj>  AMIGO j.d.o.o., OIB 17002348029</izvorni_sadrzaj>
    <derivirana_varijabla naziv="DomainObject.Predmet.ProtustrankaFormatedOIB_1">  AMIGO j.d.o.o., OIB 17002348029</derivirana_varijabla>
  </DomainObject.Predmet.ProtustrankaFormatedOIB>
  <DomainObject.Predmet.ProtustrankaFormatedWithAdress>
    <izvorni_sadrzaj> AMIGO j.d.o.o., Udbinja 62, 47000 Karlovac</izvorni_sadrzaj>
    <derivirana_varijabla naziv="DomainObject.Predmet.ProtustrankaFormatedWithAdress_1"> AMIGO j.d.o.o., Udbinja 62, 47000 Karlovac</derivirana_varijabla>
  </DomainObject.Predmet.ProtustrankaFormatedWithAdress>
  <DomainObject.Predmet.ProtustrankaFormatedWithAdressOIB>
    <izvorni_sadrzaj> AMIGO j.d.o.o., OIB 17002348029, Udbinja 62, 47000 Karlovac</izvorni_sadrzaj>
    <derivirana_varijabla naziv="DomainObject.Predmet.ProtustrankaFormatedWithAdressOIB_1"> AMIGO j.d.o.o., OIB 17002348029, Udbinja 62, 47000 Karlovac</derivirana_varijabla>
  </DomainObject.Predmet.ProtustrankaFormatedWithAdressOIB>
  <DomainObject.Predmet.ProtustrankaWithAdress>
    <izvorni_sadrzaj>AMIGO j.d.o.o. Udbinja 62, 47000 Karlovac</izvorni_sadrzaj>
    <derivirana_varijabla naziv="DomainObject.Predmet.ProtustrankaWithAdress_1">AMIGO j.d.o.o. Udbinja 62, 47000 Karlovac</derivirana_varijabla>
  </DomainObject.Predmet.ProtustrankaWithAdress>
  <DomainObject.Predmet.ProtustrankaWithAdressOIB>
    <izvorni_sadrzaj>AMIGO j.d.o.o., OIB 17002348029, Udbinja 62, 47000 Karlovac</izvorni_sadrzaj>
    <derivirana_varijabla naziv="DomainObject.Predmet.ProtustrankaWithAdressOIB_1">AMIGO j.d.o.o., OIB 17002348029, Udbinja 62, 47000 Karlovac</derivirana_varijabla>
  </DomainObject.Predmet.ProtustrankaWithAdressOIB>
  <DomainObject.Predmet.ProtustrankaNazivFormated>
    <izvorni_sadrzaj>AMIGO j.d.o.o.</izvorni_sadrzaj>
    <derivirana_varijabla naziv="DomainObject.Predmet.ProtustrankaNazivFormated_1">AMIGO j.d.o.o.</derivirana_varijabla>
  </DomainObject.Predmet.ProtustrankaNazivFormated>
  <DomainObject.Predmet.ProtustrankaNazivFormatedOIB>
    <izvorni_sadrzaj>AMIGO j.d.o.o., OIB 17002348029</izvorni_sadrzaj>
    <derivirana_varijabla naziv="DomainObject.Predmet.ProtustrankaNazivFormatedOIB_1">AMIGO j.d.o.o., OIB 17002348029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Nikolina Bukovac</izvorni_sadrzaj>
    <derivirana_varijabla naziv="DomainObject.Predmet.StrankaFormated_1">  FINA Regionalni centar Zagreb, Podružnica Karlovac; Nikolina Bukovac</derivirana_varijabla>
  </DomainObject.Predmet.StrankaFormated>
  <DomainObject.Predmet.StrankaFormatedOIB>
    <izvorni_sadrzaj>  FINA Regionalni centar Zagreb, Podružnica Karlovac, OIB 85821130368; Nikolina Bukovac, OIB 09484178363</izvorni_sadrzaj>
    <derivirana_varijabla naziv="DomainObject.Predmet.StrankaFormatedOIB_1">  FINA Regionalni centar Zagreb, Podružnica Karlovac, OIB 85821130368; Nikolina Bukovac, OIB 09484178363</derivirana_varijabla>
  </DomainObject.Predmet.StrankaFormatedOIB>
  <DomainObject.Predmet.StrankaFormatedWithAdress>
    <izvorni_sadrzaj> FINA Regionalni centar Zagreb, Podružnica Karlovac, Ulica Pavla Vitezovića 1, 47000 Karlovac; Nikolina Bukovac, Skakavac 50, 47212 Skakavac</izvorni_sadrzaj>
    <derivirana_varijabla naziv="DomainObject.Predmet.StrankaFormatedWithAdress_1"> FINA Regionalni centar Zagreb, Podružnica Karlovac, Ulica Pavla Vitezovića 1, 47000 Karlovac; Nikolina Bukovac, Skakavac 50, 47212 Skakavac</derivirana_varijabla>
  </DomainObject.Predmet.StrankaFormatedWithAdress>
  <DomainObject.Predmet.StrankaFormatedWithAdressOIB>
    <izvorni_sadrzaj> FINA Regionalni centar Zagreb, Podružnica Karlovac, OIB 85821130368, Ulica Pavla Vitezovića 1, 47000 Karlovac; Nikolina Bukovac, OIB 09484178363, Skakavac 50, 47212 Skakavac</izvorni_sadrzaj>
    <derivirana_varijabla naziv="DomainObject.Predmet.StrankaFormatedWithAdressOIB_1"> FINA Regionalni centar Zagreb, Podružnica Karlovac, OIB 85821130368, Ulica Pavla Vitezovića 1, 47000 Karlovac; Nikolina Bukovac, OIB 09484178363, Skakavac 50, 47212 Skakavac</derivirana_varijabla>
  </DomainObject.Predmet.StrankaFormatedWithAdressOIB>
  <DomainObject.Predmet.StrankaWithAdress>
    <izvorni_sadrzaj>FINA Regionalni centar Zagreb, Podružnica Karlovac Ulica Pavla Vitezovića 1,47000 Karlovac,Nikolina Bukovac Skakavac 50,47212 Skakavac</izvorni_sadrzaj>
    <derivirana_varijabla naziv="DomainObject.Predmet.StrankaWithAdress_1">FINA Regionalni centar Zagreb, Podružnica Karlovac Ulica Pavla Vitezovića 1,47000 Karlovac,Nikolina Bukovac Skakavac 50,47212 Skakavac</derivirana_varijabla>
  </DomainObject.Predmet.StrankaWithAdress>
  <DomainObject.Predmet.StrankaWithAdressOIB>
    <izvorni_sadrzaj>FINA Regionalni centar Zagreb, Podružnica Karlovac, OIB 85821130368, Ulica Pavla Vitezovića 1,47000 Karlovac,Nikolina Bukovac, OIB 09484178363, Skakavac 50,47212 Skakavac</izvorni_sadrzaj>
    <derivirana_varijabla naziv="DomainObject.Predmet.StrankaWithAdressOIB_1">FINA Regionalni centar Zagreb, Podružnica Karlovac, OIB 85821130368, Ulica Pavla Vitezovića 1,47000 Karlovac,Nikolina Bukovac, OIB 09484178363, Skakavac 50,47212 Skakavac</derivirana_varijabla>
  </DomainObject.Predmet.StrankaWithAdressOIB>
  <DomainObject.Predmet.StrankaNazivFormated>
    <izvorni_sadrzaj>FINA Regionalni centar Zagreb, Podružnica Karlovac,Nikolina Bukovac</izvorni_sadrzaj>
    <derivirana_varijabla naziv="DomainObject.Predmet.StrankaNazivFormated_1">FINA Regionalni centar Zagreb, Podružnica Karlovac,Nikolina Bukovac</derivirana_varijabla>
  </DomainObject.Predmet.StrankaNazivFormated>
  <DomainObject.Predmet.StrankaNazivFormatedOIB>
    <izvorni_sadrzaj>FINA Regionalni centar Zagreb, Podružnica Karlovac, OIB 85821130368,Nikolina Bukovac, OIB 09484178363</izvorni_sadrzaj>
    <derivirana_varijabla naziv="DomainObject.Predmet.StrankaNazivFormatedOIB_1">FINA Regionalni centar Zagreb, Podružnica Karlovac, OIB 85821130368,Nikolina Bukovac, OIB 09484178363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Nikolina Bukovac</item>
    </izvorni_sadrzaj>
    <derivirana_varijabla naziv="DomainObject.Predmet.StrankaListFormated_1">
      <item>FINA Regionalni centar Zagreb, Podružnica Karlovac</item>
      <item>Nikolina Bukovac</item>
    </derivirana_varijabla>
  </DomainObject.Predmet.StrankaListFormated>
  <DomainObject.Predmet.StrankaListFormatedOIB>
    <izvorni_sadrzaj>
      <item>FINA Regionalni centar Zagreb, Podružnica Karlovac, OIB 85821130368</item>
      <item>Nikolina Bukovac, OIB 09484178363</item>
    </izvorni_sadrzaj>
    <derivirana_varijabla naziv="DomainObject.Predmet.StrankaListFormatedOIB_1">
      <item>FINA Regionalni centar Zagreb, Podružnica Karlovac, OIB 85821130368</item>
      <item>Nikolina Bukovac, OIB 09484178363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Nikolina Bukovac, Skakavac 50, 47212 Skakavac</item>
    </izvorni_sadrzaj>
    <derivirana_varijabla naziv="DomainObject.Predmet.StrankaListFormatedWithAdress_1">
      <item>FINA Regionalni centar Zagreb, Podružnica Karlovac, Ulica Pavla Vitezovića 1, 47000 Karlovac</item>
      <item>Nikolina Bukovac, Skakavac 50, 47212 Skakavac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Nikolina Bukovac, OIB 09484178363, Skakavac 50, 47212 Skakavac</item>
    </izvorni_sadrzaj>
    <derivirana_varijabla naziv="DomainObject.Predmet.StrankaListFormatedWithAdressOIB_1">
      <item>FINA Regionalni centar Zagreb, Podružnica Karlovac, OIB 85821130368, Ulica Pavla Vitezovića 1, 47000 Karlovac</item>
      <item>Nikolina Bukovac, OIB 09484178363, Skakavac 50, 47212 Skakavac</item>
    </derivirana_varijabla>
  </DomainObject.Predmet.StrankaListFormatedWithAdressOIB>
  <DomainObject.Predmet.StrankaListNazivFormated>
    <izvorni_sadrzaj>
      <item>FINA Regionalni centar Zagreb, Podružnica Karlovac</item>
      <item>Nikolina Bukovac</item>
    </izvorni_sadrzaj>
    <derivirana_varijabla naziv="DomainObject.Predmet.StrankaListNazivFormated_1">
      <item>FINA Regionalni centar Zagreb, Podružnica Karlovac</item>
      <item>Nikolina Bukovac</item>
    </derivirana_varijabla>
  </DomainObject.Predmet.StrankaListNazivFormated>
  <DomainObject.Predmet.StrankaListNazivFormatedOIB>
    <izvorni_sadrzaj>
      <item>FINA Regionalni centar Zagreb, Podružnica Karlovac, OIB 85821130368</item>
      <item>Nikolina Bukovac, OIB 09484178363</item>
    </izvorni_sadrzaj>
    <derivirana_varijabla naziv="DomainObject.Predmet.StrankaListNazivFormatedOIB_1">
      <item>FINA Regionalni centar Zagreb, Podružnica Karlovac, OIB 85821130368</item>
      <item>Nikolina Bukovac, OIB 09484178363</item>
    </derivirana_varijabla>
  </DomainObject.Predmet.StrankaListNazivFormatedOIB>
  <DomainObject.Predmet.ProtuStrankaListFormated>
    <izvorni_sadrzaj>
      <item>AMIGO j.d.o.o.</item>
    </izvorni_sadrzaj>
    <derivirana_varijabla naziv="DomainObject.Predmet.ProtuStrankaListFormated_1">
      <item>AMIGO j.d.o.o.</item>
    </derivirana_varijabla>
  </DomainObject.Predmet.ProtuStrankaListFormated>
  <DomainObject.Predmet.ProtuStrankaListFormatedOIB>
    <izvorni_sadrzaj>
      <item>AMIGO j.d.o.o., OIB 17002348029</item>
    </izvorni_sadrzaj>
    <derivirana_varijabla naziv="DomainObject.Predmet.ProtuStrankaListFormatedOIB_1">
      <item>AMIGO j.d.o.o., OIB 17002348029</item>
    </derivirana_varijabla>
  </DomainObject.Predmet.ProtuStrankaListFormatedOIB>
  <DomainObject.Predmet.ProtuStrankaListFormatedWithAdress>
    <izvorni_sadrzaj>
      <item>AMIGO j.d.o.o., Udbinja 62, 47000 Karlovac</item>
    </izvorni_sadrzaj>
    <derivirana_varijabla naziv="DomainObject.Predmet.ProtuStrankaListFormatedWithAdress_1">
      <item>AMIGO j.d.o.o., Udbinja 62, 47000 Karlovac</item>
    </derivirana_varijabla>
  </DomainObject.Predmet.ProtuStrankaListFormatedWithAdress>
  <DomainObject.Predmet.ProtuStrankaListFormatedWithAdressOIB>
    <izvorni_sadrzaj>
      <item>AMIGO j.d.o.o., OIB 17002348029, Udbinja 62, 47000 Karlovac</item>
    </izvorni_sadrzaj>
    <derivirana_varijabla naziv="DomainObject.Predmet.ProtuStrankaListFormatedWithAdressOIB_1">
      <item>AMIGO j.d.o.o., OIB 17002348029, Udbinja 62, 47000 Karlovac</item>
    </derivirana_varijabla>
  </DomainObject.Predmet.ProtuStrankaListFormatedWithAdressOIB>
  <DomainObject.Predmet.ProtuStrankaListNazivFormated>
    <izvorni_sadrzaj>
      <item>AMIGO j.d.o.o.</item>
    </izvorni_sadrzaj>
    <derivirana_varijabla naziv="DomainObject.Predmet.ProtuStrankaListNazivFormated_1">
      <item>AMIGO j.d.o.o.</item>
    </derivirana_varijabla>
  </DomainObject.Predmet.ProtuStrankaListNazivFormated>
  <DomainObject.Predmet.ProtuStrankaListNazivFormatedOIB>
    <izvorni_sadrzaj>
      <item>AMIGO j.d.o.o., OIB 17002348029</item>
    </izvorni_sadrzaj>
    <derivirana_varijabla naziv="DomainObject.Predmet.ProtuStrankaListNazivFormatedOIB_1">
      <item>AMIGO j.d.o.o., OIB 17002348029</item>
    </derivirana_varijabla>
  </DomainObject.Predmet.ProtuStrankaListNazivFormatedOIB>
  <DomainObject.Predmet.OstaliListFormated>
    <izvorni_sadrzaj>
      <item>Nikolina Bukovac</item>
      <item>RH MUP</item>
      <item>FINA</item>
    </izvorni_sadrzaj>
    <derivirana_varijabla naziv="DomainObject.Predmet.OstaliListFormated_1">
      <item>Nikolina Bukovac</item>
      <item>RH MUP</item>
      <item>FINA</item>
    </derivirana_varijabla>
  </DomainObject.Predmet.OstaliListFormated>
  <DomainObject.Predmet.OstaliListFormatedOIB>
    <izvorni_sadrzaj>
      <item>Nikolina Bukovac, OIB 09484178363</item>
      <item>RH MUP</item>
      <item>FINA, OIB 85821130368</item>
    </izvorni_sadrzaj>
    <derivirana_varijabla naziv="DomainObject.Predmet.OstaliListFormatedOIB_1">
      <item>Nikolina Bukovac, OIB 09484178363</item>
      <item>RH MUP</item>
      <item>FINA, OIB 85821130368</item>
    </derivirana_varijabla>
  </DomainObject.Predmet.OstaliListFormatedOIB>
  <DomainObject.Predmet.OstaliListFormatedWithAdress>
    <izvorni_sadrzaj>
      <item>Nikolina Bukovac, Skakavac 50, 47212 Skakavac</item>
      <item>RH MUP, Heinzelova 98, 10000 Zagreb</item>
      <item>FINA, Ul. grada Vukovara 70, 10000 Zagreb</item>
    </izvorni_sadrzaj>
    <derivirana_varijabla naziv="DomainObject.Predmet.OstaliListFormatedWithAdress_1">
      <item>Nikolina Bukovac, Skakavac 50, 47212 Skakavac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Nikolina Bukovac, OIB 09484178363, Skakavac 50, 47212 Skakavac</item>
      <item>RH MUP, Heinzelova 98, 10000 Zagreb</item>
      <item>FINA, OIB 85821130368, Ul. grada Vukovara 70, 10000 Zagreb</item>
    </izvorni_sadrzaj>
    <derivirana_varijabla naziv="DomainObject.Predmet.OstaliListFormatedWithAdressOIB_1">
      <item>Nikolina Bukovac, OIB 09484178363, Skakavac 50, 47212 Skakavac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Nikolina Bukovac</item>
      <item>RH MUP</item>
      <item>FINA</item>
    </izvorni_sadrzaj>
    <derivirana_varijabla naziv="DomainObject.Predmet.OstaliListNazivFormated_1">
      <item>Nikolina Bukovac</item>
      <item>RH MUP</item>
      <item>FINA</item>
    </derivirana_varijabla>
  </DomainObject.Predmet.OstaliListNazivFormated>
  <DomainObject.Predmet.OstaliListNazivFormatedOIB>
    <izvorni_sadrzaj>
      <item>Nikolina Bukovac, OIB 09484178363</item>
      <item>RH MUP</item>
      <item>FINA, OIB 85821130368</item>
    </izvorni_sadrzaj>
    <derivirana_varijabla naziv="DomainObject.Predmet.OstaliListNazivFormatedOIB_1">
      <item>Nikolina Bukovac, OIB 09484178363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AMIGO j.d.o.o.</izvorni_sadrzaj>
    <derivirana_varijabla naziv="DomainObject.Predmet.ProtustrankaIDrugi_1">AMIGO j.d.o.o.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AMIGO j.d.o.o., OIB 17002348029, Udbinja 62, 47000 Karlovac</izvorni_sadrzaj>
    <derivirana_varijabla naziv="DomainObject.Predmet.ProtustrankaIDrugiAdressOIB_1">AMIGO j.d.o.o., OIB 17002348029,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j.d.o.o.</item>
      <item>FINA Regionalni centar Zagreb, Podružnica Karlovac</item>
      <item>Nikolina Bukovac</item>
      <item>Nikolina Bukovac</item>
      <item>RH MUP</item>
      <item>FINA</item>
    </izvorni_sadrzaj>
    <derivirana_varijabla naziv="DomainObject.Predmet.SudioniciListNaziv_1">
      <item>AMIGO j.d.o.o.</item>
      <item>FINA Regionalni centar Zagreb, Podružnica Karlovac</item>
      <item>Nikolina Bukovac</item>
      <item>Nikolina Bukovac</item>
      <item>RH MUP</item>
      <item>FINA</item>
    </derivirana_varijabla>
  </DomainObject.Predmet.SudioniciListNaziv>
  <DomainObject.Predmet.SudioniciListAdressOIB>
    <izvorni_sadrzaj>
      <item>AMIGO j.d.o.o., OIB 17002348029, Udbinja 62,47000 Karlovac</item>
      <item>FINA Regionalni centar Zagreb, Podružnica Karlovac, OIB 85821130368, Ulica Pavla Vitezovića 1,47000 Karlovac</item>
      <item>Nikolina Bukovac, OIB 09484178363, Skakavac 50,47212 Skakavac</item>
      <item>Nikolina Bukovac, OIB 09484178363, Skakavac 50,47212 Skakavac</item>
      <item>RH MUP, Heinzelova 98,10000 Zagreb</item>
      <item>FINA, OIB 85821130368, Ul. grada Vukovara 70,10000 Zagreb</item>
    </izvorni_sadrzaj>
    <derivirana_varijabla naziv="DomainObject.Predmet.SudioniciListAdressOIB_1">
      <item>AMIGO j.d.o.o., OIB 17002348029, Udbinja 62,47000 Karlovac</item>
      <item>FINA Regionalni centar Zagreb, Podružnica Karlovac, OIB 85821130368, Ulica Pavla Vitezovića 1,47000 Karlovac</item>
      <item>Nikolina Bukovac, OIB 09484178363, Skakavac 50,47212 Skakavac</item>
      <item>Nikolina Bukovac, OIB 09484178363, Skakavac 50,47212 Skakavac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17002348029</item>
      <item>, OIB 85821130368</item>
      <item>, OIB 09484178363</item>
      <item>, OIB 09484178363</item>
      <item>, OIB null</item>
      <item>, OIB 85821130368</item>
    </izvorni_sadrzaj>
    <derivirana_varijabla naziv="DomainObject.Predmet.SudioniciListNazivOIB_1">
      <item>, OIB 17002348029</item>
      <item>, OIB 85821130368</item>
      <item>, OIB 09484178363</item>
      <item>, OIB 09484178363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824</properties:Words>
  <properties:Characters>4605</properties:Characters>
  <properties:Lines>155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2018-01-24T13:54:00Z</dcterms:created>
  <dc:creator>nribaric</dc:creator>
  <cp:lastModifiedBy>Jadranka Zelić</cp:lastModifiedBy>
  <cp:lastPrinted>2018-01-24T13:54:00Z</cp:lastPrinted>
  <dcterms:modified xmlns:xsi="http://www.w3.org/2001/XMLSchema-instance" xsi:type="dcterms:W3CDTF">2018-01-24T13:55:00Z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