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1e2a" w14:paraId="6e11e2a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F47B4F">
        <w:rPr>
          <w:lang w:val="hr-HR"/>
        </w:rPr>
        <w:t>St-573</w:t>
      </w:r>
      <w:r w:rsidR="009B4119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47B4F">
        <w:t>JASNA d.o.o., OIB: 69083144577</w:t>
      </w:r>
      <w:r w:rsidR="009B4119">
        <w:t>, s</w:t>
      </w:r>
      <w:r w:rsidR="00F47B4F">
        <w:t>a sjedištem u Vratišinec 277</w:t>
      </w:r>
      <w:r w:rsidR="009B4119">
        <w:t>,</w:t>
      </w:r>
      <w:r w:rsidR="00F47B4F">
        <w:t xml:space="preserve"> 40316 Vratišinec, dana 06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>dužnika</w:t>
      </w:r>
      <w:r w:rsidR="00F45941">
        <w:t xml:space="preserve"> </w:t>
      </w:r>
      <w:r w:rsidR="00F47B4F">
        <w:t>JASNA d.o.o., OIB: 69083144577, sa sjedištem u Vratišinec 277, 40316 Vratišinec</w:t>
      </w:r>
      <w:r w:rsidR="00830E49">
        <w:t xml:space="preserve">, iznosi </w:t>
      </w:r>
      <w:r w:rsidR="00F47B4F">
        <w:t xml:space="preserve">66.136,75 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B4119">
        <w:t>direktor</w:t>
      </w:r>
      <w:r w:rsidR="002E00D7">
        <w:t xml:space="preserve"> dužnika </w:t>
      </w:r>
      <w:r w:rsidR="00F47B4F">
        <w:t>Jasenka Šantl, Vratišinec, Vratišinec 277, OIB: 23522947005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B4119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47B4F">
        <w:rPr>
          <w:lang w:val="hr-HR"/>
        </w:rPr>
        <w:t>30</w:t>
      </w:r>
      <w:r w:rsidR="009B4119">
        <w:rPr>
          <w:lang w:val="hr-HR"/>
        </w:rPr>
        <w:t>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F45941">
        <w:t xml:space="preserve"> </w:t>
      </w:r>
      <w:r w:rsidR="00F47B4F">
        <w:t>JASNA d.o.o., OIB: 69083144577, sa sjedištem u Vratišinec 277, 40316 Vratišinec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47B4F">
        <w:t>66.136,75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47B4F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F45941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41F" w:rsidP="007F64E0" w:rsidR="00DE541F">
      <w:r>
        <w:separator/>
      </w:r>
    </w:p>
  </w:endnote>
  <w:endnote w:id="0" w:type="continuationSeparator">
    <w:p w:rsidRDefault="00DE541F" w:rsidP="007F64E0" w:rsidR="00DE5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41F" w:rsidP="007F64E0" w:rsidR="00DE541F">
      <w:r>
        <w:separator/>
      </w:r>
    </w:p>
  </w:footnote>
  <w:footnote w:id="0" w:type="continuationSeparator">
    <w:p w:rsidRDefault="00DE541F" w:rsidP="007F64E0" w:rsidR="00DE54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697B" w:rsidRPr="004B697B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F47B4F">
      <w:rPr>
        <w:lang w:val="hr-HR"/>
      </w:rPr>
      <w:t>St-573</w:t>
    </w:r>
    <w:r w:rsidR="009B4119">
      <w:rPr>
        <w:lang w:val="hr-HR"/>
      </w:rPr>
      <w:t>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75C0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B697B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2603"/>
    <w:rsid w:val="00974A1A"/>
    <w:rsid w:val="0097673B"/>
    <w:rsid w:val="0098385E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541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45941"/>
    <w:rsid w:val="00F47B4F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St-573/2015</izvorni_sadrzaj>
    <derivirana_varijabla naziv="DomainObject.Predmet.OznakaBroj_1">St-573/2015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JASNA društvo s ograničenom odgovornošću za pružanje usluga</izvorni_sadrzaj>
    <derivirana_varijabla naziv="DomainObject.Predmet.ProtustrankaFormated_1">  JASNA društvo s ograničenom odgovornošću za pružanje usluga</derivirana_varijabla>
  </DomainObject.Predmet.ProtustrankaFormated>
  <DomainObject.Predmet.ProtustrankaFormatedOIB>
    <izvorni_sadrzaj>  JASNA društvo s ograničenom odgovornošću za pružanje usluga, OIB 69083144577</izvorni_sadrzaj>
    <derivirana_varijabla naziv="DomainObject.Predmet.ProtustrankaFormatedOIB_1">  JASNA društvo s ograničenom odgovornošću za pružanje usluga, OIB 69083144577</derivirana_varijabla>
  </DomainObject.Predmet.ProtustrankaFormatedOIB>
  <DomainObject.Predmet.ProtustrankaFormatedWithAdress>
    <izvorni_sadrzaj> JASNA društvo s ograničenom odgovornošću za pružanje usluga,  277, 40315 Vratišinec</izvorni_sadrzaj>
    <derivirana_varijabla naziv="DomainObject.Predmet.ProtustrankaFormatedWithAdress_1"> JASNA društvo s ograničenom odgovornošću za pružanje usluga,  277, 40315 Vratišinec</derivirana_varijabla>
  </DomainObject.Predmet.ProtustrankaFormatedWithAdress>
  <DomainObject.Predmet.ProtustrankaFormatedWithAdressOIB>
    <izvorni_sadrzaj> JASNA društvo s ograničenom odgovornošću za pružanje usluga, OIB 69083144577,  277, 40315 Vratišinec</izvorni_sadrzaj>
    <derivirana_varijabla naziv="DomainObject.Predmet.ProtustrankaFormatedWithAdressOIB_1"> JASNA društvo s ograničenom odgovornošću za pružanje usluga, OIB 69083144577,  277, 40315 Vratišinec</derivirana_varijabla>
  </DomainObject.Predmet.ProtustrankaFormatedWithAdressOIB>
  <DomainObject.Predmet.ProtustrankaWithAdress>
    <izvorni_sadrzaj>JASNA društvo s ograničenom odgovornošću za pružanje usluga  277, 40315 Vratišinec</izvorni_sadrzaj>
    <derivirana_varijabla naziv="DomainObject.Predmet.ProtustrankaWithAdress_1">JASNA društvo s ograničenom odgovornošću za pružanje usluga  277, 40315 Vratišinec</derivirana_varijabla>
  </DomainObject.Predmet.ProtustrankaWithAdress>
  <DomainObject.Predmet.ProtustrankaWithAdressOIB>
    <izvorni_sadrzaj>JASNA društvo s ograničenom odgovornošću za pružanje usluga, OIB 69083144577,  277, 40315 Vratišinec</izvorni_sadrzaj>
    <derivirana_varijabla naziv="DomainObject.Predmet.ProtustrankaWithAdressOIB_1">JASNA društvo s ograničenom odgovornošću za pružanje usluga, OIB 69083144577,  277, 40315 Vratišinec</derivirana_varijabla>
  </DomainObject.Predmet.ProtustrankaWithAdressOIB>
  <DomainObject.Predmet.ProtustrankaNazivFormated>
    <izvorni_sadrzaj>JASNA društvo s ograničenom odgovornošću za pružanje usluga</izvorni_sadrzaj>
    <derivirana_varijabla naziv="DomainObject.Predmet.ProtustrankaNazivFormated_1">JASNA društvo s ograničenom odgovornošću za pružanje usluga</derivirana_varijabla>
  </DomainObject.Predmet.ProtustrankaNazivFormated>
  <DomainObject.Predmet.ProtustrankaNazivFormatedOIB>
    <izvorni_sadrzaj>JASNA društvo s ograničenom odgovornošću za pružanje usluga, OIB 69083144577</izvorni_sadrzaj>
    <derivirana_varijabla naziv="DomainObject.Predmet.ProtustrankaNazivFormatedOIB_1">JASNA društvo s ograničenom odgovornošću za pružanje usluga, OIB 69083144577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66136.75</izvorni_sadrzaj>
    <derivirana_varijabla naziv="DomainObject.Predmet.TrenutnaVrijednost_1">66136.75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društvo s ograničenom odgovornošću za pružanje usluga</item>
    </izvorni_sadrzaj>
    <derivirana_varijabla naziv="DomainObject.Predmet.ProtuStrankaListFormated_1">
      <item>JASNA društvo s ograničenom odgovornošću za pružanje usluga</item>
    </derivirana_varijabla>
  </DomainObject.Predmet.ProtuStrankaListFormated>
  <DomainObject.Predmet.ProtuStrankaListFormatedOIB>
    <izvorni_sadrzaj>
      <item>JASNA društvo s ograničenom odgovornošću za pružanje usluga, OIB 69083144577</item>
    </izvorni_sadrzaj>
    <derivirana_varijabla naziv="DomainObject.Predmet.ProtuStrankaListFormatedOIB_1">
      <item>JASNA društvo s ograničenom odgovornošću za pružanje usluga, OIB 69083144577</item>
    </derivirana_varijabla>
  </DomainObject.Predmet.ProtuStrankaListFormatedOIB>
  <DomainObject.Predmet.ProtuStrankaListFormatedWithAdress>
    <izvorni_sadrzaj>
      <item>JASNA društvo s ograničenom odgovornošću za pružanje usluga,  277, 40315 Vratišinec</item>
    </izvorni_sadrzaj>
    <derivirana_varijabla naziv="DomainObject.Predmet.ProtuStrankaListFormatedWithAdress_1">
      <item>JASNA društvo s ograničenom odgovornošću za pružanje usluga,  277, 40315 Vratišinec</item>
    </derivirana_varijabla>
  </DomainObject.Predmet.ProtuStrankaListFormatedWithAdress>
  <DomainObject.Predmet.ProtuStrankaListFormatedWithAdressOIB>
    <izvorni_sadrzaj>
      <item>JASNA društvo s ograničenom odgovornošću za pružanje usluga, OIB 69083144577,  277, 40315 Vratišinec</item>
    </izvorni_sadrzaj>
    <derivirana_varijabla naziv="DomainObject.Predmet.ProtuStrankaListFormatedWithAdressOIB_1">
      <item>JASNA društvo s ograničenom odgovornošću za pružanje usluga, OIB 69083144577,  277, 40315 Vratišinec</item>
    </derivirana_varijabla>
  </DomainObject.Predmet.ProtuStrankaListFormatedWithAdressOIB>
  <DomainObject.Predmet.ProtuStrankaListNazivFormated>
    <izvorni_sadrzaj>
      <item>JASNA društvo s ograničenom odgovornošću za pružanje usluga</item>
    </izvorni_sadrzaj>
    <derivirana_varijabla naziv="DomainObject.Predmet.ProtuStrankaListNazivFormated_1">
      <item>JASNA društvo s ograničenom odgovornošću za pružanje usluga</item>
    </derivirana_varijabla>
  </DomainObject.Predmet.ProtuStrankaListNazivFormated>
  <DomainObject.Predmet.ProtuStrankaListNazivFormatedOIB>
    <izvorni_sadrzaj>
      <item>JASNA društvo s ograničenom odgovornošću za pružanje usluga, OIB 69083144577</item>
    </izvorni_sadrzaj>
    <derivirana_varijabla naziv="DomainObject.Predmet.ProtuStrankaListNazivFormatedOIB_1">
      <item>JASNA društvo s ograničenom odgovornošću za pružanje usluga, OIB 69083144577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društvo s ograničenom odgovornošću za pružanje usluga</izvorni_sadrzaj>
    <derivirana_varijabla naziv="DomainObject.Predmet.ProtustrankaIDrugi_1">JASNA društvo s ograničenom odgovornošću za pružanje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JASNA društvo s ograničenom odgovornošću za pružanje usluga, OIB 69083144577,  277, 40315 Vratišinec</izvorni_sadrzaj>
    <derivirana_varijabla naziv="DomainObject.Predmet.ProtustrankaIDrugiAdressOIB_1">JASNA društvo s ograničenom odgovornošću za pružanje usluga, OIB 69083144577,  277, 40315 Vratišinec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društvo s ograničenom odgovornošću za pružanje usluga</item>
      <item>E-oglasna ploča</item>
      <item>Sudski registar, Trgovački sud u Varaždinu</item>
    </izvorni_sadrzaj>
    <derivirana_varijabla naziv="DomainObject.Predmet.SudioniciListNaziv_1">
      <item>Financijska agencija</item>
      <item>JASNA društvo s ograničenom odgovornošću za pružanje usluga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JASNA društvo s ograničenom odgovornošću za pružanje usluga, OIB 69083144577,  277,40315 Vratišinec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JASNA društvo s ograničenom odgovornošću za pružanje usluga, OIB 69083144577,  277,40315 Vratišinec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69083144577</item>
      <item>, OIB null</item>
    </izvorni_sadrzaj>
    <derivirana_varijabla naziv="DomainObject.Predmet.SudioniciListNazivOIB_1">
      <item>, OIB null</item>
      <item>, OIB 85821130368</item>
      <item>, OIB 69083144577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2520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2015-11-06T12:16:00Z</dcterms:created>
  <dc:creator>user</dc:creator>
  <cp:lastModifiedBy>Maja Marčec</cp:lastModifiedBy>
  <cp:lastPrinted>2015-11-06T12:25:00Z</cp:lastPrinted>
  <dcterms:modified xmlns:xsi="http://www.w3.org/2001/XMLSchema-instance" xsi:type="dcterms:W3CDTF">2015-11-06T13:29:00Z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