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cd32" w14:paraId="920cd32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9D7A59">
        <w:t>9043</w:t>
      </w:r>
      <w:r w:rsidR="008015F3" w:rsidRPr="00FE7435">
        <w:t>/2015</w:t>
      </w:r>
      <w:r w:rsidR="009C56D2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9D7A59">
        <w:t>9043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</w:t>
      </w:r>
      <w:r w:rsidR="002A6944">
        <w:t>8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9D7A59" w:rsidRPr="00752497">
        <w:t>ONUS TRANSPORTI d.o.o., Dugo Selo (Grad Dugo Selo), Josipa Zorića 26, OIB: 89166596815</w:t>
      </w:r>
    </w:p>
    <w:p w:rsidRDefault="00D7025F" w:rsidP="00D7025F" w:rsidR="00D7025F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D7A59">
        <w:t>267.053,20</w:t>
      </w:r>
      <w:r w:rsidR="002A6944">
        <w:t xml:space="preserve"> kuna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2A6944">
        <w:t>8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37B01"/>
    <w:rsid w:val="00140469"/>
    <w:rsid w:val="002A6944"/>
    <w:rsid w:val="002E24A0"/>
    <w:rsid w:val="00387730"/>
    <w:rsid w:val="004B7931"/>
    <w:rsid w:val="004D578A"/>
    <w:rsid w:val="005C1D22"/>
    <w:rsid w:val="006A427D"/>
    <w:rsid w:val="0078658F"/>
    <w:rsid w:val="008015F3"/>
    <w:rsid w:val="009C56D2"/>
    <w:rsid w:val="009D7A59"/>
    <w:rsid w:val="00A1360E"/>
    <w:rsid w:val="00B267EF"/>
    <w:rsid w:val="00BD2E3D"/>
    <w:rsid w:val="00CA2E65"/>
    <w:rsid w:val="00D7025F"/>
    <w:rsid w:val="00D849A2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9043</izvorni_sadrzaj>
    <derivirana_varijabla naziv="DomainObject.Predmet.Broj_1">9043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St-9043/2015</izvorni_sadrzaj>
    <derivirana_varijabla naziv="DomainObject.Predmet.OznakaBroj_1">St-9043/2015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ONUS TRANSPORTI d.o.o.</izvorni_sadrzaj>
    <derivirana_varijabla naziv="DomainObject.Predmet.ProtustrankaFormated_1">  ONUS TRANSPORTI d.o.o.</derivirana_varijabla>
  </DomainObject.Predmet.ProtustrankaFormated>
  <DomainObject.Predmet.ProtustrankaFormatedOIB>
    <izvorni_sadrzaj>  ONUS TRANSPORTI d.o.o., OIB 89166596815</izvorni_sadrzaj>
    <derivirana_varijabla naziv="DomainObject.Predmet.ProtustrankaFormatedOIB_1">  ONUS TRANSPORTI d.o.o., OIB 89166596815</derivirana_varijabla>
  </DomainObject.Predmet.ProtustrankaFormatedOIB>
  <DomainObject.Predmet.ProtustrankaFormatedWithAdress>
    <izvorni_sadrzaj> ONUS TRANSPORTI d.o.o., Josipa Zorića 26, 10370 Dugo Selo</izvorni_sadrzaj>
    <derivirana_varijabla naziv="DomainObject.Predmet.ProtustrankaFormatedWithAdress_1"> ONUS TRANSPORTI d.o.o., Josipa Zorića 26, 10370 Dugo Selo</derivirana_varijabla>
  </DomainObject.Predmet.ProtustrankaFormatedWithAdress>
  <DomainObject.Predmet.ProtustrankaFormatedWithAdressOIB>
    <izvorni_sadrzaj> ONUS TRANSPORTI d.o.o., OIB 89166596815, Josipa Zorića 26, 10370 Dugo Selo</izvorni_sadrzaj>
    <derivirana_varijabla naziv="DomainObject.Predmet.ProtustrankaFormatedWithAdressOIB_1"> ONUS TRANSPORTI d.o.o., OIB 89166596815, Josipa Zorića 26, 10370 Dugo Selo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</item>
    </izvorni_sadrzaj>
    <derivirana_varijabla naziv="DomainObject.Predmet.ProtuStrankaListFormated_1">
      <item>ONUS TRANSPORTI d.o.o.</item>
    </derivirana_varijabla>
  </DomainObject.Predmet.ProtuStrankaListFormated>
  <DomainObject.Predmet.ProtuStrankaListFormatedOIB>
    <izvorni_sadrzaj>
      <item>ONUS TRANSPORTI d.o.o., OIB 89166596815</item>
    </izvorni_sadrzaj>
    <derivirana_varijabla naziv="DomainObject.Predmet.ProtuStrankaListFormatedOIB_1">
      <item>ONUS TRANSPORTI d.o.o., OIB 89166596815</item>
    </derivirana_varijabla>
  </DomainObject.Predmet.ProtuStrankaListFormatedOIB>
  <DomainObject.Predmet.ProtuStrankaListFormatedWithAdress>
    <izvorni_sadrzaj>
      <item>ONUS TRANSPORTI d.o.o., Josipa Zorića 26, 10370 Dugo Selo</item>
    </izvorni_sadrzaj>
    <derivirana_varijabla naziv="DomainObject.Predmet.ProtuStrankaListFormatedWithAdress_1">
      <item>ONUS TRANSPORTI d.o.o., Josipa Zorića 26, 10370 Dugo Selo</item>
    </derivirana_varijabla>
  </DomainObject.Predmet.ProtuStrankaListFormatedWithAdress>
  <DomainObject.Predmet.ProtuStrankaListFormatedWithAdressOIB>
    <izvorni_sadrzaj>
      <item>ONUS TRANSPORTI d.o.o., OIB 89166596815, Josipa Zorića 26, 10370 Dugo Selo</item>
    </izvorni_sadrzaj>
    <derivirana_varijabla naziv="DomainObject.Predmet.ProtuStrankaListFormatedWithAdressOIB_1">
      <item>ONUS TRANSPORTI d.o.o., OIB 89166596815, Josipa Zorića 26, 10370 Dugo Selo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ONUS TRANSPORTI d.o.o.</item>
      <item>HRVATSKI ZAVOD ZA MIROVINSKO OSIGURANJE</item>
      <item>Financijska agencija</item>
    </izvorni_sadrzaj>
    <derivirana_varijabla naziv="DomainObject.Predmet.SudioniciListNaziv_1">
      <item>FINA Regionalni centar Zagreb</item>
      <item>ONUS TRANSPORTI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ONUS TRANSPORTI d.o.o., OIB 89166596815, Josipa Zorića 26,10370 Dugo Selo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ONUS TRANSPORTI d.o.o., OIB 89166596815, Josipa Zorića 26,10370 Dugo Selo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89166596815</item>
      <item>, OIB 84397956623</item>
      <item>, OIB 85821130368</item>
    </izvorni_sadrzaj>
    <derivirana_varijabla naziv="DomainObject.Predmet.SudioniciListNazivOIB_1">
      <item>, OIB 85821130368</item>
      <item>, OIB 89166596815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2016-03-18T08:36:00Z</dcterms:created>
  <dc:creator>Nikola Ribarić</dc:creator>
  <cp:lastModifiedBy>Jadranka Zelić</cp:lastModifiedBy>
  <cp:lastPrinted>2016-03-18T08:47:00Z</cp:lastPrinted>
  <dcterms:modified xmlns:xsi="http://www.w3.org/2001/XMLSchema-instance" xsi:type="dcterms:W3CDTF">2016-03-18T08:47:00Z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