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0eaf" w14:paraId="cb30eaf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A61DB0">
        <w:t>6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A61DB0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70000">
        <w:t>22</w:t>
      </w:r>
      <w:r w:rsidR="000E039A">
        <w:t xml:space="preserve">. </w:t>
      </w:r>
      <w:r w:rsidR="00770000">
        <w:t>veljače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A61DB0" w:rsidRPr="005D3532">
        <w:t>SISCIA j.d.o.o. za ugostiteljstvo i djelatnost</w:t>
      </w:r>
      <w:r w:rsidR="00A61DB0">
        <w:t xml:space="preserve"> turističke agencije</w:t>
      </w:r>
      <w:r w:rsidR="00A61DB0" w:rsidRPr="005D3532">
        <w:t xml:space="preserve">, Zadar, </w:t>
      </w:r>
      <w:r w:rsidR="00A61DB0">
        <w:t>Obala kneza Branimira 14</w:t>
      </w:r>
      <w:r w:rsidR="00A61DB0" w:rsidRPr="005D3532">
        <w:t xml:space="preserve">, OIB: </w:t>
      </w:r>
      <w:r w:rsidR="00A61DB0">
        <w:t>84849087990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4C77FD">
        <w:t>09</w:t>
      </w:r>
      <w:r w:rsidR="00076762">
        <w:t>,</w:t>
      </w:r>
      <w:r w:rsidR="00A61DB0">
        <w:t>0</w:t>
      </w:r>
      <w:r w:rsidR="004C77FD">
        <w:t>4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432E44">
        <w:t>zastupnik</w:t>
      </w:r>
      <w:r w:rsidR="005F2483">
        <w:t xml:space="preserve"> po zakonu </w:t>
      </w:r>
      <w:r w:rsidR="00A61DB0">
        <w:t>Ivan Mešnjak</w:t>
      </w:r>
      <w:r w:rsidR="00E84861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4C77FD">
        <w:t>Svetlana Barešić, zamjenica u ŽDO-u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A61DB0" w:rsidRPr="005D3532">
        <w:t>SISCIA j.d.o.o. za ugostiteljstvo i djelatnost</w:t>
      </w:r>
      <w:r w:rsidR="00A61DB0">
        <w:t xml:space="preserve"> turističke agencije</w:t>
      </w:r>
      <w:r w:rsidR="00A61DB0" w:rsidRPr="005D3532">
        <w:t>, Zadar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4C77FD">
        <w:t>Splitske</w:t>
      </w:r>
      <w:r w:rsidR="00D2053D">
        <w:t xml:space="preserve"> 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4C77FD">
        <w:t>bila prodaja i distribucija kave.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4C77FD">
        <w:t xml:space="preserve">ne </w:t>
      </w:r>
      <w:r>
        <w:t xml:space="preserve">posluje i da </w:t>
      </w:r>
      <w:r w:rsidR="004C77FD">
        <w:t xml:space="preserve">nema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D2053D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nema ništa osim možda nekog sitnog uredskog inventara.</w:t>
      </w:r>
    </w:p>
    <w:p w:rsidRDefault="00E84861" w:rsidP="00E84861" w:rsidR="00E84861">
      <w:pPr>
        <w:jc w:val="both"/>
      </w:pPr>
    </w:p>
    <w:p w:rsidRDefault="004C77FD" w:rsidP="00E84861" w:rsidR="00E84861">
      <w:pPr>
        <w:jc w:val="both"/>
      </w:pPr>
      <w:r>
        <w:t>Ne zna da li je ž</w:t>
      </w:r>
      <w:r w:rsidR="00E84861">
        <w:t>iro račun u blokadi</w:t>
      </w:r>
      <w:r w:rsidR="00D2053D">
        <w:t xml:space="preserve"> </w:t>
      </w:r>
      <w:r>
        <w:t>ili eventualno postoji neko sitno dugovanje prema banci.</w:t>
      </w:r>
    </w:p>
    <w:p w:rsidRDefault="00E84861" w:rsidP="00E84861" w:rsidR="00E84861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4C77FD">
        <w:t>2</w:t>
      </w:r>
      <w:r>
        <w:t xml:space="preserve"> </w:t>
      </w:r>
      <w:r w:rsidRPr="002C241F">
        <w:t>pečat</w:t>
      </w:r>
      <w:r w:rsidR="004C77FD">
        <w:t>a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A61DB0" w:rsidP="00C965F5" w:rsidR="00C965F5">
      <w:pPr>
        <w:jc w:val="both"/>
      </w:pPr>
      <w:r>
        <w:t>Ivan Mešnjak</w:t>
      </w:r>
      <w:r w:rsidR="00C965F5">
        <w:t xml:space="preserve"> navodi da je </w:t>
      </w:r>
      <w:r w:rsidR="0019301D">
        <w:t>njegov</w:t>
      </w:r>
      <w:r w:rsidR="00C965F5">
        <w:t xml:space="preserve"> broj mobitela: </w:t>
      </w:r>
      <w:r w:rsidR="004C77FD">
        <w:t>099/260-7050</w:t>
      </w:r>
    </w:p>
    <w:p w:rsidRDefault="00C965F5" w:rsidP="00E84861" w:rsidR="00C965F5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5F2483">
        <w:t>o se vodilo u servisu</w:t>
      </w:r>
      <w:r w:rsidR="00D2053D">
        <w:t xml:space="preserve">, </w:t>
      </w:r>
      <w:r>
        <w:t>a dokumentac</w:t>
      </w:r>
      <w:r w:rsidR="004C77FD">
        <w:t>ija se nalazi kod 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E84861">
      <w:pPr>
        <w:jc w:val="both"/>
      </w:pPr>
      <w:r>
        <w:t>Posebno navod da nema namjeru nastaviti poslovati s ovim trgovačkim društvom, ali da će dugove podmiriti.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4C77FD">
        <w:t>09</w:t>
      </w:r>
      <w:r w:rsidR="000E039A">
        <w:t>,</w:t>
      </w:r>
      <w:r w:rsidR="004C77FD">
        <w:t>09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E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61DB0">
      <w:t>6</w:t>
    </w:r>
    <w:r w:rsidR="00B80BDA">
      <w:t>/</w:t>
    </w:r>
    <w:r w:rsidR="00E84861">
      <w:t>20</w:t>
    </w:r>
    <w:r w:rsidR="0019301D">
      <w:t>18</w:t>
    </w:r>
    <w:r w:rsidR="0074759D">
      <w:t>-</w:t>
    </w:r>
    <w:r w:rsidR="00A61DB0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E90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09:04</izvorni_sadrzaj>
    <derivirana_varijabla naziv="DomainObject.StvarniPocetakVrijeme_1">09:04</derivirana_varijabla>
  </DomainObject.StvarniPocetakVrijeme>
  <DomainObject.StvarniZavrsetakVrijeme>
    <izvorni_sadrzaj>09:09</izvorni_sadrzaj>
    <derivirana_varijabla naziv="DomainObject.StvarniZavrsetakVrijeme_1">09:09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St-6/2018-7</izvorni_sadrzaj>
    <derivirana_varijabla naziv="DomainObject.Zapisnik.Oznaka_1">St-6/2018-7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SISCIA j.d.o.o. za ugostiteljstvo i djelatnost turističke agencije</izvorni_sadrzaj>
    <derivirana_varijabla naziv="DomainObject.Predmet.ProtustrankaFormated_1">  SISCIA j.d.o.o. za ugostiteljstvo i djelatnost turističke agencije</derivirana_varijabla>
  </DomainObject.Predmet.ProtustrankaFormated>
  <DomainObject.Predmet.ProtustrankaFormatedOIB>
    <izvorni_sadrzaj>  SISCIA j.d.o.o. za ugostiteljstvo i djelatnost turističke agencije, OIB 84849087990</izvorni_sadrzaj>
    <derivirana_varijabla naziv="DomainObject.Predmet.ProtustrankaFormatedOIB_1">  SISCIA j.d.o.o. za ugostiteljstvo i djelatnost turističke agencije, OIB 84849087990</derivirana_varijabla>
  </DomainObject.Predmet.ProtustrankaFormatedOIB>
  <DomainObject.Predmet.ProtustrankaFormatedWithAdress>
    <izvorni_sadrzaj> SISCIA j.d.o.o. za ugostiteljstvo i djelatnost turističke agencije, Obala kneza Branimira 14, 23000 Zadar</izvorni_sadrzaj>
    <derivirana_varijabla naziv="DomainObject.Predmet.ProtustrankaFormatedWithAdress_1"> SISCIA j.d.o.o. za ugostiteljstvo i djelatnost turističke agencije, Obala kneza Branimira 14, 23000 Zadar</derivirana_varijabla>
  </DomainObject.Predmet.ProtustrankaFormatedWithAdress>
  <DomainObject.Predmet.ProtustrankaFormatedWithAdressOIB>
    <izvorni_sadrzaj> SISCIA j.d.o.o. za ugostiteljstvo i djelatnost turističke agencije, OIB 84849087990, Obala kneza Branimira 14, 23000 Zadar</izvorni_sadrzaj>
    <derivirana_varijabla naziv="DomainObject.Predmet.ProtustrankaFormatedWithAdressOIB_1"> SISCIA j.d.o.o. za ugostiteljstvo i djelatnost turističke agencije, OIB 84849087990, Obala kneza Branimira 14, 23000 Zadar</derivirana_varijabla>
  </DomainObject.Predmet.ProtustrankaFormatedWithAdressOIB>
  <DomainObject.Predmet.ProtustrankaWithAdress>
    <izvorni_sadrzaj>SISCIA j.d.o.o. za ugostiteljstvo i djelatnost turističke agencije Obala kneza Branimira 14, 23000 Zadar</izvorni_sadrzaj>
    <derivirana_varijabla naziv="DomainObject.Predmet.ProtustrankaWithAdress_1">SISCIA j.d.o.o. za ugostiteljstvo i djelatnost turističke agencije Obala kneza Branimira 14, 23000 Zadar</derivirana_varijabla>
  </DomainObject.Predmet.ProtustrankaWithAdress>
  <DomainObject.Predmet.ProtustrankaWithAdressOIB>
    <izvorni_sadrzaj>SISCIA j.d.o.o. za ugostiteljstvo i djelatnost turističke agencije, OIB 84849087990, Obala kneza Branimira 14, 23000 Zadar</izvorni_sadrzaj>
    <derivirana_varijabla naziv="DomainObject.Predmet.ProtustrankaWithAdressOIB_1">SISCIA j.d.o.o. za ugostiteljstvo i djelatnost turističke agencije, OIB 84849087990, Obala kneza Branimira 14, 23000 Zadar</derivirana_varijabla>
  </DomainObject.Predmet.ProtustrankaWithAdressOIB>
  <DomainObject.Predmet.ProtustrankaNazivFormated>
    <izvorni_sadrzaj>SISCIA j.d.o.o. za ugostiteljstvo i djelatnost turističke agencije</izvorni_sadrzaj>
    <derivirana_varijabla naziv="DomainObject.Predmet.ProtustrankaNazivFormated_1">SISCIA j.d.o.o. za ugostiteljstvo i djelatnost turističke agencije</derivirana_varijabla>
  </DomainObject.Predmet.ProtustrankaNazivFormated>
  <DomainObject.Predmet.ProtustrankaNazivFormatedOIB>
    <izvorni_sadrzaj>SISCIA j.d.o.o. za ugostiteljstvo i djelatnost turističke agencije, OIB 84849087990</izvorni_sadrzaj>
    <derivirana_varijabla naziv="DomainObject.Predmet.ProtustrankaNazivFormatedOIB_1">SISCIA j.d.o.o. za ugostiteljstvo i djelatnost turističke agencije, OIB 84849087990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SISCIA j.d.o.o. za ugostiteljstvo i djelatnost turističke agencije</item>
    </izvorni_sadrzaj>
    <derivirana_varijabla naziv="DomainObject.Predmet.ProtuStrankaListFormated_1">
      <item>SISCIA j.d.o.o. za ugostiteljstvo i djelatnost turističke agencije</item>
    </derivirana_varijabla>
  </DomainObject.Predmet.ProtuStrankaListFormated>
  <DomainObject.Predmet.ProtuStrankaListFormatedOIB>
    <izvorni_sadrzaj>
      <item>SISCIA j.d.o.o. za ugostiteljstvo i djelatnost turističke agencije, OIB 84849087990</item>
    </izvorni_sadrzaj>
    <derivirana_varijabla naziv="DomainObject.Predmet.ProtuStrankaListFormatedOIB_1">
      <item>SISCIA j.d.o.o. za ugostiteljstvo i djelatnost turističke agencije, OIB 84849087990</item>
    </derivirana_varijabla>
  </DomainObject.Predmet.ProtuStrankaListFormatedOIB>
  <DomainObject.Predmet.ProtuStrankaListFormatedWithAdress>
    <izvorni_sadrzaj>
      <item>SISCIA j.d.o.o. za ugostiteljstvo i djelatnost turističke agencije, Obala kneza Branimira 14, 23000 Zadar</item>
    </izvorni_sadrzaj>
    <derivirana_varijabla naziv="DomainObject.Predmet.ProtuStrankaListFormatedWithAdress_1">
      <item>SISCIA j.d.o.o. za ugostiteljstvo i djelatnost turističke agencije, Obala kneza Branimira 14, 23000 Zadar</item>
    </derivirana_varijabla>
  </DomainObject.Predmet.ProtuStrankaListFormatedWithAdress>
  <DomainObject.Predmet.ProtuStrankaListFormatedWithAdressOIB>
    <izvorni_sadrzaj>
      <item>SISCIA j.d.o.o. za ugostiteljstvo i djelatnost turističke agencije, OIB 84849087990, Obala kneza Branimira 14, 23000 Zadar</item>
    </izvorni_sadrzaj>
    <derivirana_varijabla naziv="DomainObject.Predmet.ProtuStrankaListFormatedWithAdressOIB_1">
      <item>SISCIA j.d.o.o. za ugostiteljstvo i djelatnost turističke agencije, OIB 84849087990, Obala kneza Branimira 14, 23000 Zadar</item>
    </derivirana_varijabla>
  </DomainObject.Predmet.ProtuStrankaListFormatedWithAdressOIB>
  <DomainObject.Predmet.ProtuStrankaListNazivFormated>
    <izvorni_sadrzaj>
      <item>SISCIA j.d.o.o. za ugostiteljstvo i djelatnost turističke agencije</item>
    </izvorni_sadrzaj>
    <derivirana_varijabla naziv="DomainObject.Predmet.ProtuStrankaListNazivFormated_1">
      <item>SISCIA j.d.o.o. za ugostiteljstvo i djelatnost turističke agencije</item>
    </derivirana_varijabla>
  </DomainObject.Predmet.ProtuStrankaListNazivFormated>
  <DomainObject.Predmet.ProtuStrankaListNazivFormatedOIB>
    <izvorni_sadrzaj>
      <item>SISCIA j.d.o.o. za ugostiteljstvo i djelatnost turističke agencije, OIB 84849087990</item>
    </izvorni_sadrzaj>
    <derivirana_varijabla naziv="DomainObject.Predmet.ProtuStrankaListNazivFormatedOIB_1">
      <item>SISCIA j.d.o.o. za ugostiteljstvo i djelatnost turističke agencije, OIB 84849087990</item>
    </derivirana_varijabla>
  </DomainObject.Predmet.ProtuStrankaListNazivFormatedOIB>
  <DomainObject.Predmet.OstaliListFormated>
    <izvorni_sadrzaj>
      <item>Ivan Mešnjak</item>
    </izvorni_sadrzaj>
    <derivirana_varijabla naziv="DomainObject.Predmet.OstaliListFormated_1">
      <item>Ivan Mešnjak</item>
    </derivirana_varijabla>
  </DomainObject.Predmet.OstaliListFormated>
  <DomainObject.Predmet.OstaliListFormatedOIB>
    <izvorni_sadrzaj>
      <item>Ivan Mešnjak, OIB 39783108080</item>
    </izvorni_sadrzaj>
    <derivirana_varijabla naziv="DomainObject.Predmet.OstaliListFormatedOIB_1">
      <item>Ivan Mešnjak, OIB 39783108080</item>
    </derivirana_varijabla>
  </DomainObject.Predmet.OstaliListFormatedOIB>
  <DomainObject.Predmet.OstaliListFormatedWithAdress>
    <izvorni_sadrzaj>
      <item>Ivan Mešnjak, Ulica Ivana Meštrovića 20, 44000 Sisak</item>
    </izvorni_sadrzaj>
    <derivirana_varijabla naziv="DomainObject.Predmet.OstaliListFormatedWithAdress_1">
      <item>Ivan Mešnjak, Ulica Ivana Meštrovića 20, 44000 Sisak</item>
    </derivirana_varijabla>
  </DomainObject.Predmet.OstaliListFormatedWithAdress>
  <DomainObject.Predmet.OstaliListFormatedWithAdressOIB>
    <izvorni_sadrzaj>
      <item>Ivan Mešnjak, OIB 39783108080, Ulica Ivana Meštrovića 20, 44000 Sisak</item>
    </izvorni_sadrzaj>
    <derivirana_varijabla naziv="DomainObject.Predmet.OstaliListFormatedWithAdressOIB_1">
      <item>Ivan Mešnjak, OIB 39783108080, Ulica Ivana Meštrovića 20, 44000 Sisak</item>
    </derivirana_varijabla>
  </DomainObject.Predmet.OstaliListFormatedWithAdressOIB>
  <DomainObject.Predmet.OstaliListNazivFormated>
    <izvorni_sadrzaj>
      <item>Ivan Mešnjak</item>
    </izvorni_sadrzaj>
    <derivirana_varijabla naziv="DomainObject.Predmet.OstaliListNazivFormated_1">
      <item>Ivan Mešnjak</item>
    </derivirana_varijabla>
  </DomainObject.Predmet.OstaliListNazivFormated>
  <DomainObject.Predmet.OstaliListNazivFormatedOIB>
    <izvorni_sadrzaj>
      <item>Ivan Mešnjak, OIB 39783108080</item>
    </izvorni_sadrzaj>
    <derivirana_varijabla naziv="DomainObject.Predmet.OstaliListNazivFormatedOIB_1">
      <item>Ivan Mešnjak, OIB 39783108080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St-6/2018-7</izvorni_sadrzaj>
    <derivirana_varijabla naziv="DomainObject.PoslovniBrojDokumenta_1">St-6/2018-7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SISCIA j.d.o.o. za ugostiteljstvo i djelatnost turističke agencije</izvorni_sadrzaj>
    <derivirana_varijabla naziv="DomainObject.Predmet.ProtustrankaIDrugi_1">SISCIA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SISCIA j.d.o.o. za ugostiteljstvo i djelatnost turističke agencije, OIB 84849087990, Obala kneza Branimira 14, 23000 Zadar</izvorni_sadrzaj>
    <derivirana_varijabla naziv="DomainObject.Predmet.ProtustrankaIDrugiAdressOIB_1">SISCIA j.d.o.o. za ugostiteljstvo i djelatnost turističke agencije, OIB 84849087990,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j.d.o.o. za ugostiteljstvo i djelatnost turističke agencije</item>
      <item>FINA</item>
      <item>Ivan Mešnjak</item>
    </izvorni_sadrzaj>
    <derivirana_varijabla naziv="DomainObject.Predmet.SudioniciListNaziv_1">
      <item>SISCIA j.d.o.o. za ugostiteljstvo i djelatnost turističke agencije</item>
      <item>FINA</item>
      <item>Ivan Mešnjak</item>
    </derivirana_varijabla>
  </DomainObject.Predmet.SudioniciListNaziv>
  <DomainObject.Predmet.SudioniciListAdressOIB>
    <izvorni_sadrzaj>
      <item>SISCIA j.d.o.o. za ugostiteljstvo i djelatnost turističke agencije, OIB 84849087990, Obala kneza Branimira 14,23000 Zadar</item>
      <item>FINA, OIB 85821130368</item>
      <item>Ivan Mešnjak, OIB 39783108080, Ulica Ivana Meštrovića 20,44000 Sisak</item>
    </izvorni_sadrzaj>
    <derivirana_varijabla naziv="DomainObject.Predmet.SudioniciListAdressOIB_1">
      <item>SISCIA j.d.o.o. za ugostiteljstvo i djelatnost turističke agencije, OIB 84849087990, Obala kneza Branimira 14,23000 Zadar</item>
      <item>FINA, OIB 85821130368</item>
      <item>Ivan Mešnjak, OIB 39783108080, Ulica Ivana Meštrovića 20,44000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84849087990</item>
      <item>, OIB 85821130368</item>
      <item>, OIB 39783108080</item>
    </izvorni_sadrzaj>
    <derivirana_varijabla naziv="DomainObject.Predmet.SudioniciListNazivOIB_1">
      <item>, OIB 84849087990</item>
      <item>, OIB 85821130368</item>
      <item>, OIB 39783108080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1936</properties:Characters>
  <properties:Lines>82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2018-02-21T13:08:00Z</dcterms:created>
  <dc:creator>Ardena Bajlo</dc:creator>
  <cp:lastModifiedBy>Ante Rubelj</cp:lastModifiedBy>
  <cp:lastPrinted>2017-04-04T07:22:00Z</cp:lastPrinted>
  <dcterms:modified xmlns:xsi="http://www.w3.org/2001/XMLSchema-instance" xsi:type="dcterms:W3CDTF">2018-02-22T12:31:00Z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St-6-2018-povodom prijedloga za otvaranje stečaja-22.2.2018.- po novom.docx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