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DE7704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DE7704">
                    <w:t>1992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a33ef6" w14:paraId="ba33ef6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DE7704">
        <w:t xml:space="preserve"> EXTREME DRIVE j.d.o.o. za usluge, Zagreb, Voćarska cesta 82 B, MBS: 081063949, OIB: 91904433791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456CC">
        <w:t>17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DE7704">
        <w:t>EXTREME DRIVE j.d.o.o. za usluge, Zagreb, Voćarska cesta 82 B, MBS: 081063949, OIB: 91904433791</w:t>
      </w:r>
      <w:r>
        <w:t xml:space="preserve">, na temelju neizvršenih osnova za plaćanje iznosi </w:t>
      </w:r>
      <w:r w:rsidR="0096245A">
        <w:t>15.502,35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31D6C">
        <w:t xml:space="preserve"> </w:t>
      </w:r>
      <w:r w:rsidR="0096245A">
        <w:t>Mladen Neralić, Zagreb, Ilirska 10, OIB: 09939748090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DE7704">
        <w:t>1992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456CC">
        <w:t>17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456CC">
        <w:t>15</w:t>
      </w:r>
      <w:r w:rsidR="001C5274">
        <w:t>.02.</w:t>
      </w:r>
    </w:p>
    <w:p w:rsidRDefault="00A17561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7561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5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5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5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5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5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5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5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5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1992</izvorni_sadrzaj>
    <derivirana_varijabla naziv="DomainObject.Predmet.Broj_1">1992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St-1992/2018</izvorni_sadrzaj>
    <derivirana_varijabla naziv="DomainObject.Predmet.OznakaBroj_1">St-1992/2018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EXTREME DRIVE jednostavno društvo s ograničenom odgovornošću za usluge</izvorni_sadrzaj>
    <derivirana_varijabla naziv="DomainObject.Predmet.ProtustrankaFormated_1">  EXTREME DRIVE jednostavno društvo s ograničenom odgovornošću za usluge</derivirana_varijabla>
  </DomainObject.Predmet.ProtustrankaFormated>
  <DomainObject.Predmet.ProtustrankaFormatedOIB>
    <izvorni_sadrzaj>  EXTREME DRIVE jednostavno društvo s ograničenom odgovornošću za usluge, OIB 91904433791</izvorni_sadrzaj>
    <derivirana_varijabla naziv="DomainObject.Predmet.ProtustrankaFormatedOIB_1">  EXTREME DRIVE jednostavno društvo s ograničenom odgovornošću za usluge, OIB 91904433791</derivirana_varijabla>
  </DomainObject.Predmet.ProtustrankaFormatedOIB>
  <DomainObject.Predmet.ProtustrankaFormatedWithAdress>
    <izvorni_sadrzaj> EXTREME DRIVE jednostavno društvo s ograničenom odgovornošću za usluge, Voćarska cesta/82 B, 10000 Zagreb</izvorni_sadrzaj>
    <derivirana_varijabla naziv="DomainObject.Predmet.ProtustrankaFormatedWithAdress_1"> EXTREME DRIVE jednostavno društvo s ograničenom odgovornošću za usluge, Voćarska cesta/82 B, 10000 Zagreb</derivirana_varijabla>
  </DomainObject.Predmet.ProtustrankaFormatedWithAdress>
  <DomainObject.Predmet.ProtustrankaFormatedWithAdressOIB>
    <izvorni_sadrzaj> EXTREME DRIVE jednostavno društvo s ograničenom odgovornošću za usluge, OIB 91904433791, Voćarska cesta/82 B, 10000 Zagreb</izvorni_sadrzaj>
    <derivirana_varijabla naziv="DomainObject.Predmet.ProtustrankaFormatedWithAdressOIB_1"> EXTREME DRIVE jednostavno društvo s ograničenom odgovornošću za usluge, OIB 91904433791, Voćarska cesta/82 B, 10000 Zagreb</derivirana_varijabla>
  </DomainObject.Predmet.ProtustrankaFormatedWithAdressOIB>
  <DomainObject.Predmet.ProtustrankaWithAdress>
    <izvorni_sadrzaj>EXTREME DRIVE jednostavno društvo s ograničenom odgovornošću za usluge Voćarska cesta/82 B, 10000 Zagreb</izvorni_sadrzaj>
    <derivirana_varijabla naziv="DomainObject.Predmet.ProtustrankaWithAdress_1">EXTREME DRIVE jednostavno društvo s ograničenom odgovornošću za usluge Voćarska cesta/82 B, 10000 Zagreb</derivirana_varijabla>
  </DomainObject.Predmet.ProtustrankaWithAdress>
  <DomainObject.Predmet.ProtustrankaWithAdressOIB>
    <izvorni_sadrzaj>EXTREME DRIVE jednostavno društvo s ograničenom odgovornošću za usluge, OIB 91904433791, Voćarska cesta/82 B, 10000 Zagreb</izvorni_sadrzaj>
    <derivirana_varijabla naziv="DomainObject.Predmet.ProtustrankaWithAdressOIB_1">EXTREME DRIVE jednostavno društvo s ograničenom odgovornošću za usluge, OIB 91904433791, Voćarska cesta/82 B, 10000 Zagreb</derivirana_varijabla>
  </DomainObject.Predmet.ProtustrankaWithAdressOIB>
  <DomainObject.Predmet.ProtustrankaNazivFormated>
    <izvorni_sadrzaj>EXTREME DRIVE jednostavno društvo s ograničenom odgovornošću za usluge</izvorni_sadrzaj>
    <derivirana_varijabla naziv="DomainObject.Predmet.ProtustrankaNazivFormated_1">EXTREME DRIVE jednostavno društvo s ograničenom odgovornošću za usluge</derivirana_varijabla>
  </DomainObject.Predmet.ProtustrankaNazivFormated>
  <DomainObject.Predmet.ProtustrankaNazivFormatedOIB>
    <izvorni_sadrzaj>EXTREME DRIVE jednostavno društvo s ograničenom odgovornošću za usluge, OIB 91904433791</izvorni_sadrzaj>
    <derivirana_varijabla naziv="DomainObject.Predmet.ProtustrankaNazivFormatedOIB_1">EXTREME DRIVE jednostavno društvo s ograničenom odgovornošću za usluge, OIB 91904433791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EXTREME DRIVE jednostavno društvo s ograničenom odgovornošću za usluge</item>
    </izvorni_sadrzaj>
    <derivirana_varijabla naziv="DomainObject.Predmet.ProtuStrankaListFormated_1">
      <item>EXTREME DRIVE jednostavno društvo s ograničenom odgovornošću za usluge</item>
    </derivirana_varijabla>
  </DomainObject.Predmet.ProtuStrankaListFormated>
  <DomainObject.Predmet.ProtuStrankaListFormatedOIB>
    <izvorni_sadrzaj>
      <item>EXTREME DRIVE jednostavno društvo s ograničenom odgovornošću za usluge, OIB 91904433791</item>
    </izvorni_sadrzaj>
    <derivirana_varijabla naziv="DomainObject.Predmet.ProtuStrankaListFormatedOIB_1">
      <item>EXTREME DRIVE jednostavno društvo s ograničenom odgovornošću za usluge, OIB 91904433791</item>
    </derivirana_varijabla>
  </DomainObject.Predmet.ProtuStrankaListFormatedOIB>
  <DomainObject.Predmet.ProtuStrankaListFormatedWithAdress>
    <izvorni_sadrzaj>
      <item>EXTREME DRIVE jednostavno društvo s ograničenom odgovornošću za usluge, Voćarska cesta/82 B, 10000 Zagreb</item>
    </izvorni_sadrzaj>
    <derivirana_varijabla naziv="DomainObject.Predmet.ProtuStrankaListFormatedWithAdress_1">
      <item>EXTREME DRIVE jednostavno društvo s ograničenom odgovornošću za usluge, Voćarska cesta/82 B, 10000 Zagreb</item>
    </derivirana_varijabla>
  </DomainObject.Predmet.ProtuStrankaListFormatedWithAdress>
  <DomainObject.Predmet.ProtuStrankaListFormatedWithAdressOIB>
    <izvorni_sadrzaj>
      <item>EXTREME DRIVE jednostavno društvo s ograničenom odgovornošću za usluge, OIB 91904433791, Voćarska cesta/82 B, 10000 Zagreb</item>
    </izvorni_sadrzaj>
    <derivirana_varijabla naziv="DomainObject.Predmet.ProtuStrankaListFormatedWithAdressOIB_1">
      <item>EXTREME DRIVE jednostavno društvo s ograničenom odgovornošću za usluge, OIB 91904433791, Voćarska cesta/82 B, 10000 Zagreb</item>
    </derivirana_varijabla>
  </DomainObject.Predmet.ProtuStrankaListFormatedWithAdressOIB>
  <DomainObject.Predmet.ProtuStrankaListNazivFormated>
    <izvorni_sadrzaj>
      <item>EXTREME DRIVE jednostavno društvo s ograničenom odgovornošću za usluge</item>
    </izvorni_sadrzaj>
    <derivirana_varijabla naziv="DomainObject.Predmet.ProtuStrankaListNazivFormated_1">
      <item>EXTREME DRIVE jednostavno društvo s ograničenom odgovornošću za usluge</item>
    </derivirana_varijabla>
  </DomainObject.Predmet.ProtuStrankaListNazivFormated>
  <DomainObject.Predmet.ProtuStrankaListNazivFormatedOIB>
    <izvorni_sadrzaj>
      <item>EXTREME DRIVE jednostavno društvo s ograničenom odgovornošću za usluge, OIB 91904433791</item>
    </izvorni_sadrzaj>
    <derivirana_varijabla naziv="DomainObject.Predmet.ProtuStrankaListNazivFormatedOIB_1">
      <item>EXTREME DRIVE jednostavno društvo s ograničenom odgovornošću za usluge, OIB 91904433791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EXTREME DRIVE jednostavno društvo s ograničenom odgovornošću za usluge</izvorni_sadrzaj>
    <derivirana_varijabla naziv="DomainObject.Predmet.ProtustrankaIDrugi_1">EXTREME DRIVE jednostavno društvo s ograničenom odgovornošću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EXTREME DRIVE jednostavno društvo s ograničenom odgovornošću za usluge, OIB 91904433791, Voćarska cesta/82 B, 10000 Zagreb</izvorni_sadrzaj>
    <derivirana_varijabla naziv="DomainObject.Predmet.ProtustrankaIDrugiAdressOIB_1">EXTREME DRIVE jednostavno društvo s ograničenom odgovornošću za usluge, OIB 91904433791, Voćarska cesta/82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EXTREME DRIVE jednostavno društvo s ograničenom odgovornošću za usluge</item>
      <item>FINA Regionalni centar Zagreb</item>
    </izvorni_sadrzaj>
    <derivirana_varijabla naziv="DomainObject.Predmet.SudioniciListNaziv_1">
      <item>EXTREME DRIVE jednostavno društvo s ograničenom odgovornošću za usluge</item>
      <item>FINA Regionalni centar Zagreb</item>
    </derivirana_varijabla>
  </DomainObject.Predmet.SudioniciListNaziv>
  <DomainObject.Predmet.SudioniciListAdressOIB>
    <izvorni_sadrzaj>
      <item>EXTREME DRIVE jednostavno društvo s ograničenom odgovornošću za usluge, OIB 91904433791, Voćarska cesta/82 B,10000 Zagreb</item>
      <item>FINA Regionalni centar Zagreb, OIB 85821130368, Trg svibanjskih žrtava 1995 br. 1,10000 Zagreb</item>
    </izvorni_sadrzaj>
    <derivirana_varijabla naziv="DomainObject.Predmet.SudioniciListAdressOIB_1">
      <item>EXTREME DRIVE jednostavno društvo s ograničenom odgovornošću za usluge, OIB 91904433791, Voćarska cesta/82 B,10000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91904433791</item>
      <item>, OIB 85821130368</item>
    </izvorni_sadrzaj>
    <derivirana_varijabla naziv="DomainObject.Predmet.SudioniciListNazivOIB_1">
      <item>, OIB 91904433791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2136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2018-12-17T08:29:00Z</dcterms:created>
  <dc:creator>Snježana Andrijanić</dc:creator>
  <cp:lastModifiedBy>Sanda Gučić</cp:lastModifiedBy>
  <cp:lastPrinted>2018-12-17T08:26:00Z</cp:lastPrinted>
  <dcterms:modified xmlns:xsi="http://www.w3.org/2001/XMLSchema-instance" xsi:type="dcterms:W3CDTF">2018-12-17T11:03:00Z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(St-1992-18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