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f8bd2" w14:paraId="6ef8bd2" w:rsidRDefault="00FC378B" w:rsidP="00FC378B" w:rsidR="00FC378B" w:rsidRPr="008B58C8">
      <w:pPr>
        <w:jc w:val="center"/>
        <w15:collapsed w:val="false"/>
        <w:rPr>
          <w:lang w:val="hr-HR"/>
        </w:rPr>
      </w:pPr>
      <w:bookmarkStart w:name="_GoBack" w:id="0"/>
      <w:bookmarkEnd w:id="0"/>
      <w:r w:rsidRPr="00166D03">
        <w:rPr>
          <w:noProof/>
          <w:lang w:eastAsia="hr-HR" w:val="hr-HR"/>
        </w:rPr>
        <w:t xml:space="preserve">      </w:t>
      </w:r>
      <w:r>
        <w:rPr>
          <w:noProof/>
          <w:lang w:eastAsia="hr-HR" w:val="hr-HR"/>
        </w:rPr>
        <w:t xml:space="preserve">       </w:t>
      </w:r>
      <w:r w:rsidR="009575AD">
        <w:rPr>
          <w:noProof/>
          <w:lang w:eastAsia="hr-HR" w:val="hr-HR"/>
        </w:rPr>
        <w:t xml:space="preserve"> </w:t>
      </w:r>
      <w:r>
        <w:rPr>
          <w:noProof/>
          <w:lang w:eastAsia="hr-HR" w:val="hr-HR"/>
        </w:rPr>
        <w:t xml:space="preserve"> </w:t>
      </w:r>
      <w:r w:rsidRPr="00166D03">
        <w:rPr>
          <w:noProof/>
          <w:lang w:eastAsia="hr-HR" w:val="hr-HR"/>
        </w:rPr>
        <w:t xml:space="preserve"> </w:t>
      </w:r>
      <w:r w:rsidRPr="00166D03">
        <w:rPr>
          <w:noProof/>
          <w:lang w:eastAsia="hr-HR" w:val="hr-HR"/>
        </w:rPr>
        <w:drawing>
          <wp:inline distR="0" distL="0" distB="0" distT="0">
            <wp:extent cy="648000" cx="488000"/>
            <wp:effectExtent b="0" r="762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8000" cx="488000"/>
                    </a:xfrm>
                    <a:prstGeom prst="rect">
                      <a:avLst/>
                    </a:prstGeom>
                    <a:noFill/>
                    <a:ln>
                      <a:noFill/>
                    </a:ln>
                  </pic:spPr>
                </pic:pic>
              </a:graphicData>
            </a:graphic>
          </wp:inline>
        </w:drawing>
      </w:r>
      <w:r w:rsidR="009575AD">
        <w:rPr>
          <w:noProof/>
          <w:lang w:eastAsia="hr-HR" w:val="hr-HR"/>
        </w:rPr>
        <w:tab/>
      </w:r>
      <w:r w:rsidR="009575AD">
        <w:rPr>
          <w:noProof/>
          <w:lang w:eastAsia="hr-HR" w:val="hr-HR"/>
        </w:rPr>
        <w:tab/>
      </w:r>
      <w:r w:rsidR="009575AD">
        <w:rPr>
          <w:noProof/>
          <w:lang w:eastAsia="hr-HR" w:val="hr-HR"/>
        </w:rPr>
        <w:tab/>
      </w:r>
      <w:r w:rsidR="009575AD">
        <w:rPr>
          <w:noProof/>
          <w:lang w:eastAsia="hr-HR" w:val="hr-HR"/>
        </w:rPr>
        <w:tab/>
      </w:r>
      <w:r w:rsidR="009575AD">
        <w:rPr>
          <w:noProof/>
          <w:lang w:eastAsia="hr-HR" w:val="hr-HR"/>
        </w:rPr>
        <w:tab/>
        <w:t xml:space="preserve">           </w:t>
      </w:r>
      <w:r w:rsidRPr="00E92500">
        <w:rPr>
          <w:lang w:val="hr-HR"/>
        </w:rPr>
        <w:t xml:space="preserve">Poslovni broj: 12. </w:t>
      </w:r>
      <w:r w:rsidR="009575AD" w:rsidRPr="00F249A0">
        <w:t>St-</w:t>
      </w:r>
      <w:r w:rsidR="009575AD">
        <w:t>1000/2016</w:t>
      </w:r>
      <w:r w:rsidR="0088591D">
        <w:rPr>
          <w:lang w:val="hr-HR"/>
        </w:rPr>
        <w:t>-25</w:t>
      </w:r>
    </w:p>
    <w:p w:rsidRDefault="00FC378B" w:rsidP="00FC378B" w:rsidR="00FC378B" w:rsidRPr="008B58C8">
      <w:pPr>
        <w:pStyle w:val="Naslov1"/>
        <w:jc w:val="both"/>
        <w:rPr>
          <w:b w:val="false"/>
          <w:lang w:val="hr-HR"/>
        </w:rPr>
      </w:pPr>
      <w:r w:rsidRPr="008B58C8">
        <w:rPr>
          <w:b w:val="false"/>
          <w:lang w:val="hr-HR"/>
        </w:rPr>
        <w:t>REPUBLIKA HRVATSKA</w:t>
      </w:r>
    </w:p>
    <w:p w:rsidRDefault="00FC378B" w:rsidP="00FC378B" w:rsidR="00FC378B" w:rsidRPr="008B58C8">
      <w:pPr>
        <w:jc w:val="both"/>
        <w:rPr>
          <w:lang w:val="hr-HR"/>
        </w:rPr>
      </w:pPr>
      <w:r w:rsidRPr="008B58C8">
        <w:rPr>
          <w:lang w:val="hr-HR"/>
        </w:rPr>
        <w:t xml:space="preserve">TRGOVAČKI SUD U SPLITU             </w:t>
      </w:r>
      <w:r w:rsidRPr="008B58C8">
        <w:rPr>
          <w:lang w:val="hr-HR"/>
        </w:rPr>
        <w:tab/>
      </w:r>
      <w:r w:rsidRPr="008B58C8">
        <w:rPr>
          <w:lang w:val="hr-HR"/>
        </w:rPr>
        <w:tab/>
      </w:r>
      <w:r w:rsidRPr="008B58C8">
        <w:rPr>
          <w:lang w:val="hr-HR"/>
        </w:rPr>
        <w:tab/>
        <w:t xml:space="preserve">      </w:t>
      </w:r>
    </w:p>
    <w:p w:rsidRDefault="00FC378B" w:rsidP="00FC378B" w:rsidR="00FC378B" w:rsidRPr="008B58C8">
      <w:pPr>
        <w:rPr>
          <w:lang w:val="hr-HR"/>
        </w:rPr>
      </w:pPr>
      <w:r w:rsidRPr="008B58C8">
        <w:rPr>
          <w:lang w:val="hr-HR"/>
        </w:rPr>
        <w:t>Split, Sukoišanska br. 6</w:t>
      </w:r>
    </w:p>
    <w:p w:rsidRDefault="00FC378B" w:rsidP="00FC378B" w:rsidR="00FC378B" w:rsidRPr="00FC378B">
      <w:pPr>
        <w:rPr>
          <w:lang w:val="hr-HR"/>
        </w:rPr>
      </w:pPr>
    </w:p>
    <w:p w:rsidRDefault="00FC378B" w:rsidP="00FC378B" w:rsidR="00FC378B" w:rsidRPr="008B58C8">
      <w:pPr>
        <w:pStyle w:val="Naslov1"/>
        <w:rPr>
          <w:b w:val="false"/>
          <w:lang w:val="hr-HR"/>
        </w:rPr>
      </w:pPr>
      <w:r w:rsidRPr="008B58C8">
        <w:rPr>
          <w:b w:val="false"/>
          <w:lang w:val="hr-HR"/>
        </w:rPr>
        <w:t>U</w:t>
      </w:r>
      <w:r w:rsidR="002F40BE">
        <w:rPr>
          <w:b w:val="false"/>
          <w:lang w:val="hr-HR"/>
        </w:rPr>
        <w:t xml:space="preserve"> </w:t>
      </w:r>
      <w:r w:rsidRPr="008B58C8">
        <w:rPr>
          <w:b w:val="false"/>
          <w:lang w:val="hr-HR"/>
        </w:rPr>
        <w:t xml:space="preserve">  I M E</w:t>
      </w:r>
      <w:r w:rsidR="002F40BE">
        <w:rPr>
          <w:b w:val="false"/>
          <w:lang w:val="hr-HR"/>
        </w:rPr>
        <w:t xml:space="preserve"> </w:t>
      </w:r>
      <w:r w:rsidRPr="008B58C8">
        <w:rPr>
          <w:b w:val="false"/>
          <w:lang w:val="hr-HR"/>
        </w:rPr>
        <w:t xml:space="preserve">  R E P U B L I K E</w:t>
      </w:r>
      <w:r w:rsidR="002F40BE">
        <w:rPr>
          <w:b w:val="false"/>
          <w:lang w:val="hr-HR"/>
        </w:rPr>
        <w:t xml:space="preserve"> </w:t>
      </w:r>
      <w:r w:rsidRPr="008B58C8">
        <w:rPr>
          <w:b w:val="false"/>
          <w:lang w:val="hr-HR"/>
        </w:rPr>
        <w:t xml:space="preserve">  H R V A T S K E</w:t>
      </w:r>
    </w:p>
    <w:p w:rsidRDefault="00FC378B" w:rsidP="00FC378B" w:rsidR="00FC378B" w:rsidRPr="008B58C8">
      <w:pPr>
        <w:rPr>
          <w:lang w:eastAsia="hr-HR" w:val="hr-HR"/>
        </w:rPr>
      </w:pPr>
    </w:p>
    <w:p w:rsidRDefault="00FC378B" w:rsidP="00FC378B" w:rsidR="00FC378B" w:rsidRPr="008B58C8">
      <w:pPr>
        <w:pStyle w:val="Naslov2"/>
        <w:rPr>
          <w:bCs/>
          <w:szCs w:val="24"/>
          <w:lang w:val="hr-HR"/>
        </w:rPr>
      </w:pPr>
      <w:r w:rsidRPr="008B58C8">
        <w:rPr>
          <w:bCs/>
          <w:szCs w:val="24"/>
          <w:lang w:val="hr-HR"/>
        </w:rPr>
        <w:t xml:space="preserve">R J E Š E N J E </w:t>
      </w:r>
    </w:p>
    <w:p w:rsidRDefault="003D5E2A" w:rsidP="003D5E2A" w:rsidR="003D5E2A" w:rsidRPr="00FC378B">
      <w:pPr>
        <w:rPr>
          <w:lang w:val="hr-HR"/>
        </w:rPr>
      </w:pPr>
    </w:p>
    <w:p w:rsidRDefault="00C41572" w:rsidP="00FC378B" w:rsidR="00382327" w:rsidRPr="00FC378B">
      <w:pPr>
        <w:pStyle w:val="Tijeloteksta"/>
        <w:ind w:firstLine="708"/>
        <w:rPr>
          <w:szCs w:val="24"/>
          <w:lang w:val="hr-HR"/>
        </w:rPr>
      </w:pPr>
      <w:r w:rsidRPr="008366EE">
        <w:rPr>
          <w:szCs w:val="24"/>
          <w:lang w:val="hr-HR"/>
        </w:rPr>
        <w:t xml:space="preserve">Trgovački sud u Splitu, po sucu tog suda Pašku Bačiću, kao stečajnom sucu, u stečajnom postupku </w:t>
      </w:r>
      <w:r w:rsidR="00996F29" w:rsidRPr="008366EE">
        <w:rPr>
          <w:szCs w:val="24"/>
          <w:lang w:val="hr-HR"/>
        </w:rPr>
        <w:t xml:space="preserve">povodom prijedloga predlagatelja FINANCIJSKE AGENCIJE, Regionalni centar Split, Mažuranićevo šetalište 24b, OIB: 85821130368, za otvaranje stečajnog postupka nad dužnikom </w:t>
      </w:r>
      <w:r w:rsidR="009575AD" w:rsidRPr="00F249A0">
        <w:t>KOPAČA d.o.o. Split, Zlodrina poljana 5, OIB: 57475579965</w:t>
      </w:r>
      <w:r w:rsidR="00651E2D">
        <w:t xml:space="preserve">, </w:t>
      </w:r>
      <w:r w:rsidR="0088591D">
        <w:rPr>
          <w:szCs w:val="24"/>
          <w:lang w:val="hr-HR"/>
        </w:rPr>
        <w:t>7</w:t>
      </w:r>
      <w:r w:rsidR="009575AD">
        <w:rPr>
          <w:szCs w:val="24"/>
          <w:lang w:val="hr-HR"/>
        </w:rPr>
        <w:t>. studenog</w:t>
      </w:r>
      <w:r w:rsidR="00FC378B">
        <w:rPr>
          <w:szCs w:val="24"/>
          <w:lang w:val="hr-HR"/>
        </w:rPr>
        <w:t xml:space="preserve"> 2018.</w:t>
      </w:r>
    </w:p>
    <w:p w:rsidRDefault="006F3B71" w:rsidP="00D4027A" w:rsidR="006F3B71" w:rsidRPr="00D422DA">
      <w:pPr>
        <w:rPr>
          <w:lang w:val="hr-HR"/>
        </w:rPr>
      </w:pPr>
    </w:p>
    <w:p w:rsidRDefault="00803902" w:rsidP="00D4027A" w:rsidR="00D4027A" w:rsidRPr="008366EE">
      <w:pPr>
        <w:jc w:val="center"/>
        <w:rPr>
          <w:lang w:val="hr-HR"/>
        </w:rPr>
      </w:pPr>
      <w:r w:rsidRPr="008366EE">
        <w:rPr>
          <w:lang w:val="hr-HR"/>
        </w:rPr>
        <w:t>r i j e š i o</w:t>
      </w:r>
      <w:r w:rsidR="00D4027A" w:rsidRPr="008366EE">
        <w:rPr>
          <w:lang w:val="hr-HR"/>
        </w:rPr>
        <w:t xml:space="preserve">   j e                                               </w:t>
      </w:r>
    </w:p>
    <w:p w:rsidRDefault="00D4027A" w:rsidP="00D4027A" w:rsidR="00D4027A" w:rsidRPr="008366EE">
      <w:pPr>
        <w:jc w:val="both"/>
        <w:rPr>
          <w:lang w:val="hr-HR"/>
        </w:rPr>
      </w:pPr>
    </w:p>
    <w:p w:rsidRDefault="00BF08D9" w:rsidP="00BF08D9" w:rsidR="00BF08D9" w:rsidRPr="009575AD">
      <w:pPr>
        <w:pStyle w:val="Naslov3"/>
        <w:ind w:firstLine="12" w:left="708"/>
        <w:rPr>
          <w:b w:val="false"/>
          <w:szCs w:val="24"/>
          <w:lang w:val="hr-HR"/>
        </w:rPr>
      </w:pPr>
      <w:r w:rsidRPr="00093EB2">
        <w:rPr>
          <w:b w:val="false"/>
          <w:szCs w:val="24"/>
          <w:lang w:val="hr-HR"/>
        </w:rPr>
        <w:t xml:space="preserve">I. Otvara se stečajni postupak nad dužnikom </w:t>
      </w:r>
      <w:r w:rsidR="009575AD" w:rsidRPr="009575AD">
        <w:rPr>
          <w:b w:val="false"/>
        </w:rPr>
        <w:t>KOPAČA d.o.o. Split, Zlodrina poljana 5, OIB: 57475579965</w:t>
      </w:r>
      <w:r w:rsidRPr="009575AD">
        <w:rPr>
          <w:b w:val="false"/>
          <w:szCs w:val="24"/>
          <w:lang w:val="hr-HR"/>
        </w:rPr>
        <w:t xml:space="preserve">. </w:t>
      </w:r>
    </w:p>
    <w:p w:rsidRDefault="00BF08D9" w:rsidP="00BF08D9" w:rsidR="00BF08D9" w:rsidRPr="00093EB2">
      <w:pPr>
        <w:jc w:val="both"/>
        <w:rPr>
          <w:lang w:val="hr-HR"/>
        </w:rPr>
      </w:pPr>
    </w:p>
    <w:p w:rsidRDefault="00BF08D9" w:rsidP="00BF08D9" w:rsidR="00BF08D9" w:rsidRPr="00093EB2">
      <w:pPr>
        <w:ind w:firstLine="12" w:left="708"/>
        <w:jc w:val="both"/>
        <w:rPr>
          <w:lang w:val="hr-HR"/>
        </w:rPr>
      </w:pPr>
      <w:r w:rsidRPr="00093EB2">
        <w:rPr>
          <w:lang w:val="hr-HR"/>
        </w:rPr>
        <w:t xml:space="preserve">II. Stečajni postupak je otvoren </w:t>
      </w:r>
      <w:r w:rsidR="0088591D">
        <w:rPr>
          <w:lang w:val="hr-HR"/>
        </w:rPr>
        <w:t>7</w:t>
      </w:r>
      <w:r w:rsidR="009575AD">
        <w:rPr>
          <w:lang w:val="hr-HR"/>
        </w:rPr>
        <w:t>. studenog</w:t>
      </w:r>
      <w:r w:rsidR="00FC378B">
        <w:rPr>
          <w:lang w:val="hr-HR"/>
        </w:rPr>
        <w:t xml:space="preserve"> 2018</w:t>
      </w:r>
      <w:r w:rsidRPr="00093EB2">
        <w:rPr>
          <w:lang w:val="hr-HR"/>
        </w:rPr>
        <w:t>. u</w:t>
      </w:r>
      <w:r>
        <w:rPr>
          <w:lang w:val="hr-HR"/>
        </w:rPr>
        <w:t xml:space="preserve"> </w:t>
      </w:r>
      <w:r w:rsidR="0088591D">
        <w:rPr>
          <w:lang w:val="hr-HR"/>
        </w:rPr>
        <w:t>12</w:t>
      </w:r>
      <w:r w:rsidR="009575AD">
        <w:rPr>
          <w:lang w:val="hr-HR"/>
        </w:rPr>
        <w:t>,</w:t>
      </w:r>
      <w:r w:rsidR="00085DC6">
        <w:rPr>
          <w:lang w:val="hr-HR"/>
        </w:rPr>
        <w:t>30</w:t>
      </w:r>
      <w:r w:rsidRPr="00093EB2">
        <w:rPr>
          <w:lang w:val="hr-HR"/>
        </w:rPr>
        <w:t xml:space="preserve"> sati, kada je ovo rješenje </w:t>
      </w:r>
      <w:r>
        <w:rPr>
          <w:lang w:val="hr-HR"/>
        </w:rPr>
        <w:t xml:space="preserve">objavljeno na </w:t>
      </w:r>
      <w:r w:rsidRPr="00093EB2">
        <w:rPr>
          <w:lang w:val="hr-HR"/>
        </w:rPr>
        <w:t>mrežnoj stranici e-Oglasna ploča sudova.</w:t>
      </w:r>
    </w:p>
    <w:p w:rsidRDefault="00BF08D9" w:rsidP="00BF08D9" w:rsidR="00BF08D9" w:rsidRPr="00093EB2">
      <w:pPr>
        <w:ind w:firstLine="12" w:left="708"/>
        <w:jc w:val="both"/>
        <w:rPr>
          <w:lang w:val="hr-HR"/>
        </w:rPr>
      </w:pPr>
    </w:p>
    <w:p w:rsidRDefault="00BF08D9" w:rsidP="00BF08D9" w:rsidR="00BF08D9" w:rsidRPr="00093EB2">
      <w:pPr>
        <w:ind w:left="708"/>
        <w:jc w:val="both"/>
        <w:rPr>
          <w:lang w:val="hr-HR"/>
        </w:rPr>
      </w:pPr>
      <w:r w:rsidRPr="00093EB2">
        <w:rPr>
          <w:lang w:val="hr-HR"/>
        </w:rPr>
        <w:t>III. Za stečajnog upravitelja imenuje se</w:t>
      </w:r>
      <w:r w:rsidR="009575AD">
        <w:t xml:space="preserve"> </w:t>
      </w:r>
      <w:r w:rsidR="00552040">
        <w:t>Snježana Vrkljan, dipl. pravnica iz Zagreba, Kralja Zvonimira 75, OIB: 44740101731</w:t>
      </w:r>
      <w:r w:rsidR="00FC378B">
        <w:t>.</w:t>
      </w:r>
    </w:p>
    <w:p w:rsidRDefault="00BF08D9" w:rsidP="00BF08D9" w:rsidR="00BF08D9" w:rsidRPr="00093EB2">
      <w:pPr>
        <w:jc w:val="both"/>
        <w:rPr>
          <w:lang w:val="hr-HR"/>
        </w:rPr>
      </w:pPr>
    </w:p>
    <w:p w:rsidRDefault="00BF08D9" w:rsidP="00BF08D9" w:rsidR="00BF08D9" w:rsidRPr="00651E2D">
      <w:pPr>
        <w:pStyle w:val="Naslov3"/>
        <w:ind w:firstLine="12" w:left="708"/>
        <w:rPr>
          <w:b w:val="false"/>
          <w:szCs w:val="24"/>
          <w:lang w:val="hr-HR"/>
        </w:rPr>
      </w:pPr>
      <w:r w:rsidRPr="00093EB2">
        <w:rPr>
          <w:b w:val="false"/>
          <w:szCs w:val="24"/>
          <w:lang w:val="hr-HR"/>
        </w:rPr>
        <w:t xml:space="preserve">IV. Zaključuje se stečajni postupak nad dužnikom </w:t>
      </w:r>
      <w:r w:rsidR="009575AD" w:rsidRPr="009575AD">
        <w:rPr>
          <w:b w:val="false"/>
        </w:rPr>
        <w:t>KOPAČA d.o.o. Split, Zlodrina poljana 5, OIB: 57475579965</w:t>
      </w:r>
      <w:r w:rsidR="00273DBD" w:rsidRPr="009575AD">
        <w:rPr>
          <w:b w:val="false"/>
        </w:rPr>
        <w:t>,</w:t>
      </w:r>
      <w:r w:rsidR="00273DBD">
        <w:rPr>
          <w:b w:val="false"/>
        </w:rPr>
        <w:t xml:space="preserve"> MBS: 060</w:t>
      </w:r>
      <w:r w:rsidR="009575AD">
        <w:rPr>
          <w:b w:val="false"/>
          <w:lang w:val="hr-HR"/>
        </w:rPr>
        <w:t>128090</w:t>
      </w:r>
      <w:r w:rsidRPr="00651E2D">
        <w:rPr>
          <w:b w:val="false"/>
          <w:szCs w:val="24"/>
          <w:lang w:val="hr-HR"/>
        </w:rPr>
        <w:t>.</w:t>
      </w:r>
    </w:p>
    <w:p w:rsidRDefault="00BF08D9" w:rsidP="00BF08D9" w:rsidR="00BF08D9" w:rsidRPr="00093EB2">
      <w:pPr>
        <w:ind w:firstLine="12" w:left="708"/>
        <w:jc w:val="both"/>
        <w:rPr>
          <w:lang w:val="hr-HR"/>
        </w:rPr>
      </w:pPr>
    </w:p>
    <w:p w:rsidRDefault="00BF08D9" w:rsidP="00BF08D9" w:rsidR="00BF08D9">
      <w:pPr>
        <w:ind w:firstLine="12" w:left="708"/>
        <w:jc w:val="both"/>
        <w:rPr>
          <w:lang w:val="hr-HR"/>
        </w:rPr>
      </w:pPr>
      <w:r w:rsidRPr="00093EB2">
        <w:rPr>
          <w:lang w:val="hr-HR"/>
        </w:rPr>
        <w:t>V. Stečajni upravitelj je ovlašten i nakon zaključenja stečajnog postupka zastupati stečajnu masu dužnika te u ime i za račun stečajne mase može unovčiti imovinu dužnika i prikupljenim sredstvima namiriti nastale troškove stečajnog postupka, a neiskorišteni iznos uplatiti u Fond za pokriće troškova stečajnog postupka te o obavljenim radnjama podnijeti sudu pisano izvješće.</w:t>
      </w:r>
    </w:p>
    <w:p w:rsidRDefault="00BF08D9" w:rsidP="00BF08D9" w:rsidR="00BF08D9">
      <w:pPr>
        <w:ind w:firstLine="12" w:left="708"/>
        <w:jc w:val="both"/>
        <w:rPr>
          <w:lang w:val="hr-HR"/>
        </w:rPr>
      </w:pPr>
    </w:p>
    <w:p w:rsidRDefault="00BF08D9" w:rsidP="00BF08D9" w:rsidR="00BF08D9" w:rsidRPr="00093EB2">
      <w:pPr>
        <w:ind w:firstLine="12" w:left="708"/>
        <w:jc w:val="both"/>
        <w:rPr>
          <w:lang w:val="hr-HR"/>
        </w:rPr>
      </w:pPr>
      <w:r>
        <w:rPr>
          <w:lang w:val="hr-HR"/>
        </w:rPr>
        <w:t xml:space="preserve">VI. Otvaranje i zaključenje stečajnog postupka upisat će se u sudski registar, a nakon pravomoćnosti ovog rješenja </w:t>
      </w:r>
      <w:r w:rsidRPr="008D222B">
        <w:rPr>
          <w:lang w:val="hr-HR"/>
        </w:rPr>
        <w:t xml:space="preserve">registarski odjel ovog suda će provesti brisanje </w:t>
      </w:r>
      <w:r>
        <w:rPr>
          <w:lang w:val="hr-HR"/>
        </w:rPr>
        <w:t>dužnika iz sudskog registra</w:t>
      </w:r>
      <w:r w:rsidRPr="008D222B">
        <w:rPr>
          <w:lang w:val="hr-HR"/>
        </w:rPr>
        <w:t>.</w:t>
      </w:r>
    </w:p>
    <w:p w:rsidRDefault="00BF08D9" w:rsidP="00BF08D9" w:rsidR="00BF08D9" w:rsidRPr="00093EB2">
      <w:pPr>
        <w:ind w:firstLine="12" w:left="708"/>
        <w:jc w:val="both"/>
        <w:rPr>
          <w:lang w:val="hr-HR"/>
        </w:rPr>
      </w:pPr>
    </w:p>
    <w:p w:rsidRDefault="00BF08D9" w:rsidP="00BF08D9" w:rsidR="00BF08D9">
      <w:pPr>
        <w:ind w:firstLine="12" w:left="708"/>
        <w:jc w:val="both"/>
        <w:rPr>
          <w:lang w:val="hr-HR"/>
        </w:rPr>
      </w:pPr>
      <w:r w:rsidRPr="00093EB2">
        <w:rPr>
          <w:lang w:val="hr-HR"/>
        </w:rPr>
        <w:t>V</w:t>
      </w:r>
      <w:r>
        <w:rPr>
          <w:lang w:val="hr-HR"/>
        </w:rPr>
        <w:t>I</w:t>
      </w:r>
      <w:r w:rsidRPr="00093EB2">
        <w:rPr>
          <w:lang w:val="hr-HR"/>
        </w:rPr>
        <w:t>I. Ovo rješenje će se objaviti na mrežnoj stranici e-Oglasna ploča sudova.</w:t>
      </w:r>
    </w:p>
    <w:p w:rsidRDefault="007B4A82" w:rsidP="00BF08D9" w:rsidR="007B4A82" w:rsidRPr="008366EE">
      <w:pPr>
        <w:jc w:val="both"/>
        <w:rPr>
          <w:lang w:val="hr-HR"/>
        </w:rPr>
      </w:pPr>
    </w:p>
    <w:p w:rsidRDefault="007B4A82" w:rsidP="0006739B" w:rsidR="007B4A82" w:rsidRPr="008366EE">
      <w:pPr>
        <w:jc w:val="both"/>
        <w:rPr>
          <w:lang w:val="hr-HR"/>
        </w:rPr>
      </w:pPr>
    </w:p>
    <w:p w:rsidRDefault="00803902" w:rsidP="00E5288A" w:rsidR="00803902" w:rsidRPr="008366EE">
      <w:pPr>
        <w:jc w:val="center"/>
        <w:rPr>
          <w:lang w:val="hr-HR"/>
        </w:rPr>
      </w:pPr>
      <w:r w:rsidRPr="008366EE">
        <w:rPr>
          <w:lang w:val="hr-HR"/>
        </w:rPr>
        <w:t>Obrazloženje</w:t>
      </w:r>
    </w:p>
    <w:p w:rsidRDefault="00803902" w:rsidP="00803902" w:rsidR="00803902" w:rsidRPr="008366EE">
      <w:pPr>
        <w:jc w:val="both"/>
        <w:rPr>
          <w:lang w:val="hr-HR"/>
        </w:rPr>
      </w:pPr>
    </w:p>
    <w:p w:rsidRDefault="009575AD" w:rsidP="009575AD" w:rsidR="009575AD" w:rsidRPr="009575AD">
      <w:pPr>
        <w:ind w:firstLine="708"/>
        <w:jc w:val="both"/>
        <w:rPr>
          <w:lang w:val="hr-HR"/>
        </w:rPr>
      </w:pPr>
      <w:r w:rsidRPr="009575AD">
        <w:rPr>
          <w:lang w:val="hr-HR"/>
        </w:rPr>
        <w:t>Povodom prijedloga Financijske agencije, Regionalni centar Split (u daljnjem tekstu: FINA) za otvaranje stečajnog postupka nad dužnikom KOPAČA d.o.o. Split, rješenjem ovog suda broj 12. St-1000/2016 od 14. veljače 2017. pokrenut je prethodni postupak radi utvrđivanja pretpostavki za otvaranje stečajnog postupka nad dužnikom.</w:t>
      </w:r>
    </w:p>
    <w:p w:rsidRDefault="00D422DA" w:rsidP="00D422DA" w:rsidR="00D422DA" w:rsidRPr="008603D8">
      <w:pPr>
        <w:ind w:firstLine="708"/>
        <w:jc w:val="both"/>
      </w:pPr>
    </w:p>
    <w:p w:rsidRDefault="00D422DA" w:rsidP="00685EC4" w:rsidR="00D422DA" w:rsidRPr="009575AD">
      <w:pPr>
        <w:ind w:firstLine="708"/>
        <w:jc w:val="both"/>
        <w:rPr>
          <w:lang w:val="hr-HR"/>
        </w:rPr>
      </w:pPr>
      <w:r w:rsidRPr="009575AD">
        <w:rPr>
          <w:lang w:val="hr-HR"/>
        </w:rPr>
        <w:t xml:space="preserve">U prijedlogu FINE je navedeno da dužnik </w:t>
      </w:r>
      <w:r w:rsidR="009575AD" w:rsidRPr="009575AD">
        <w:rPr>
          <w:lang w:val="hr-HR"/>
        </w:rPr>
        <w:t>na dan 1. rujna 2015., u Očevidniku redoslijeda osnova za plaćanje, ima evidentirane neizvršene osnove za plaćanje u neprekinutom razdoblju od 527 dana, u ukupnom iznosu od 24.421,45 kn, kao i da prema podacima koji su dostavljeni od Hrvatskog zavoda za mirovinsko osiguranje dužnik ima jednog zaposlenog,</w:t>
      </w:r>
      <w:r w:rsidR="00685EC4" w:rsidRPr="009575AD">
        <w:rPr>
          <w:lang w:val="hr-HR"/>
        </w:rPr>
        <w:t xml:space="preserve"> a predlagatelj da ne raspolaže drugim podacima o imovini dužnika. </w:t>
      </w:r>
    </w:p>
    <w:p w:rsidRDefault="00D422DA" w:rsidP="009575AD" w:rsidR="00D422DA">
      <w:pPr>
        <w:jc w:val="both"/>
      </w:pPr>
    </w:p>
    <w:p w:rsidRDefault="00D422DA" w:rsidP="00D422DA" w:rsidR="00D422DA" w:rsidRPr="00E10F29">
      <w:pPr>
        <w:ind w:firstLine="708"/>
        <w:jc w:val="both"/>
        <w:rPr>
          <w:lang w:val="hr-HR"/>
        </w:rPr>
      </w:pPr>
      <w:r>
        <w:rPr>
          <w:lang w:val="hr-HR"/>
        </w:rPr>
        <w:t>Odredbom članka 5. stavak</w:t>
      </w:r>
      <w:r w:rsidRPr="00E10F29">
        <w:rPr>
          <w:lang w:val="hr-HR"/>
        </w:rPr>
        <w:t xml:space="preserve"> 1. i 2. SZ-a propisano je da se stečajni postupak može otvoriti ako sud utvrdi postojanje stečajnog razloga, a kao stečajni razlozi propisani su: nesposobnost za plaćanje i prezaduženost. </w:t>
      </w:r>
    </w:p>
    <w:p w:rsidRDefault="00D422DA" w:rsidP="00D422DA" w:rsidR="00D422DA" w:rsidRPr="00E10F29">
      <w:pPr>
        <w:jc w:val="both"/>
        <w:rPr>
          <w:lang w:val="hr-HR"/>
        </w:rPr>
      </w:pPr>
      <w:r>
        <w:rPr>
          <w:lang w:val="hr-HR"/>
        </w:rPr>
        <w:t>Prema odredbi članka 6. stavak</w:t>
      </w:r>
      <w:r w:rsidRPr="00E10F29">
        <w:rPr>
          <w:lang w:val="hr-HR"/>
        </w:rPr>
        <w:t xml:space="preserve"> 2. SZ-a smatrat će se da je dužnik nesposoban za plaćanje ako u Očevidniku redoslijeda osnova za plaćanje koji vodi Financijska agencija ima jednu ili više evidentiranih neizvršnih osnova za plaćanje u razdoblju dužem od 60 dana koje je trebalo, na temelju valjanih osnova za plaćanje, bez daljnjeg pristanka dužnika naplatiti s bilo kojeg </w:t>
      </w:r>
      <w:r>
        <w:rPr>
          <w:lang w:val="hr-HR"/>
        </w:rPr>
        <w:t>od njegovih računa. Sukladno članku</w:t>
      </w:r>
      <w:r w:rsidRPr="00E10F29">
        <w:rPr>
          <w:lang w:val="hr-HR"/>
        </w:rPr>
        <w:t xml:space="preserve"> 6. st</w:t>
      </w:r>
      <w:r>
        <w:rPr>
          <w:lang w:val="hr-HR"/>
        </w:rPr>
        <w:t>avak</w:t>
      </w:r>
      <w:r w:rsidRPr="00E10F29">
        <w:rPr>
          <w:lang w:val="hr-HR"/>
        </w:rPr>
        <w:t xml:space="preserve"> 4. SZ-a, postojanje te okolnosti dokazuje se potvrdom Financijske agencije.</w:t>
      </w:r>
    </w:p>
    <w:p w:rsidRDefault="00D422DA" w:rsidP="00D422DA" w:rsidR="00D422DA">
      <w:pPr>
        <w:ind w:firstLine="708"/>
        <w:jc w:val="both"/>
      </w:pPr>
    </w:p>
    <w:p w:rsidRDefault="00D422DA" w:rsidP="00D422DA" w:rsidR="00D422DA" w:rsidRPr="002F40BE">
      <w:pPr>
        <w:ind w:firstLine="708"/>
        <w:jc w:val="both"/>
        <w:rPr>
          <w:lang w:val="hr-HR"/>
        </w:rPr>
      </w:pPr>
      <w:r w:rsidRPr="002F40BE">
        <w:rPr>
          <w:lang w:val="hr-HR"/>
        </w:rPr>
        <w:t>Dužnik se nije očitovao na podneseni prijedlog za otvaranje stečajnog postupka, a isto tako osobe ovlaštene za zastupanje duž</w:t>
      </w:r>
      <w:r w:rsidR="009575AD">
        <w:rPr>
          <w:lang w:val="hr-HR"/>
        </w:rPr>
        <w:t>nika nisu pristupile na zakazana ročišta</w:t>
      </w:r>
      <w:r w:rsidRPr="002F40BE">
        <w:rPr>
          <w:lang w:val="hr-HR"/>
        </w:rPr>
        <w:t xml:space="preserve"> u prethodnom postupku.</w:t>
      </w:r>
    </w:p>
    <w:p w:rsidRDefault="00D422DA" w:rsidP="00D422DA" w:rsidR="00D422DA">
      <w:pPr>
        <w:ind w:firstLine="708"/>
        <w:jc w:val="both"/>
      </w:pPr>
    </w:p>
    <w:p w:rsidRDefault="00D422DA" w:rsidP="00D422DA" w:rsidR="00D422DA" w:rsidRPr="002F40BE">
      <w:pPr>
        <w:ind w:firstLine="708"/>
        <w:jc w:val="both"/>
        <w:rPr>
          <w:lang w:val="hr-HR"/>
        </w:rPr>
      </w:pPr>
      <w:r w:rsidRPr="002F40BE">
        <w:rPr>
          <w:lang w:val="hr-HR"/>
        </w:rPr>
        <w:t xml:space="preserve">Tijekom prethodnog postupka utvrđeno je da je kod dužnika ispunjen stečajni razlog nesposobnosti za plaćanje. </w:t>
      </w:r>
      <w:r w:rsidR="009575AD" w:rsidRPr="009575AD">
        <w:rPr>
          <w:lang w:val="hr-HR"/>
        </w:rPr>
        <w:t>FINA je za potrebe prethodnog postupka dostavila ovom sudu potvrdu o neizvršenim osnovama za plaćanje dužnika (list 14 spisa) kojom se potvrđuje da dužnik na dan 09.03.2017., u Očevidniku redoslijeda osnova za plaćanje, ima evidentirane neizvršne osnove za plaćanje u neprekinutom razdoblju od 1081 dana.</w:t>
      </w:r>
      <w:r w:rsidRPr="009575AD">
        <w:rPr>
          <w:lang w:val="hr-HR"/>
        </w:rPr>
        <w:t xml:space="preserve"> </w:t>
      </w:r>
      <w:r w:rsidR="002F40BE" w:rsidRPr="009575AD">
        <w:rPr>
          <w:lang w:val="hr-HR"/>
        </w:rPr>
        <w:t>B</w:t>
      </w:r>
      <w:r w:rsidR="002F40BE">
        <w:rPr>
          <w:lang w:val="hr-HR"/>
        </w:rPr>
        <w:t>udući da je</w:t>
      </w:r>
      <w:r w:rsidRPr="002F40BE">
        <w:rPr>
          <w:lang w:val="hr-HR"/>
        </w:rPr>
        <w:t xml:space="preserve"> iz te potvrde FINE razvidno da dužnik u Očevidniku redoslijeda osnova za plaćanje ima evidentirane neizvršne osnove za plaćanje u neprekinutom razdoblju dužem od 60 dana, to je samim time očito da kod istog postoji stečajni razlog nesposobnosti </w:t>
      </w:r>
      <w:r w:rsidR="002F40BE">
        <w:rPr>
          <w:lang w:val="hr-HR"/>
        </w:rPr>
        <w:t>za plaćanje, u smislu odredbi članka 6. stavak</w:t>
      </w:r>
      <w:r w:rsidRPr="002F40BE">
        <w:rPr>
          <w:lang w:val="hr-HR"/>
        </w:rPr>
        <w:t xml:space="preserve"> 1., st</w:t>
      </w:r>
      <w:r w:rsidR="002F40BE">
        <w:rPr>
          <w:lang w:val="hr-HR"/>
        </w:rPr>
        <w:t>avak 2. podstavak 1. i stavak 4. SZ-a, a zbog čega su u ovom predmetu ispunjeni uvjeti za otvaranje stečajnog postupka.</w:t>
      </w:r>
    </w:p>
    <w:p w:rsidRDefault="00D422DA" w:rsidP="004734D7" w:rsidR="00D422DA">
      <w:pPr>
        <w:ind w:firstLine="708"/>
        <w:jc w:val="both"/>
        <w:rPr>
          <w:lang w:val="hr-HR"/>
        </w:rPr>
      </w:pPr>
    </w:p>
    <w:p w:rsidRDefault="00D422DA" w:rsidP="009575AD" w:rsidR="009575AD" w:rsidRPr="009575AD">
      <w:pPr>
        <w:ind w:firstLine="708"/>
        <w:jc w:val="both"/>
        <w:rPr>
          <w:lang w:val="hr-HR"/>
        </w:rPr>
      </w:pPr>
      <w:r w:rsidRPr="002F40BE">
        <w:rPr>
          <w:lang w:val="hr-HR"/>
        </w:rPr>
        <w:t xml:space="preserve">Međutim, osim postojanja stečajnog razloga kod dužnika, iz rezultata prethodnog postupka također proizlazi i da dužnik nema imovine koju bi ušla u stečajnu masu. </w:t>
      </w:r>
      <w:r w:rsidR="009575AD" w:rsidRPr="009575AD">
        <w:rPr>
          <w:lang w:val="hr-HR"/>
        </w:rPr>
        <w:t xml:space="preserve">Naime, osoba ovlaštena za zastupanje dužnika nije se očitovala o postojanju imovine kod dužnika, a niti je dostavila sudu popis imovine i obveza dužnika. Ovaj sud je po službenoj dužnosti zatražio podatke o imovini dužnika od Općinskog suda u Splitu, Ministarstva unutarnjih poslova RH te Porezne uprave. Na traženje ovog suda, Općinski sud u Splitu, Zemljišnoknjižni odjel Split dostavio je ovom sudu potvrdu (list 26 spisa) kojom se potvrđuje da dužnik nije upisan kao vlasnik nekretnina na području nadležnosti tog odjela. Isto tako, Ministarstvo unutarnjih poslova RH, PU Splitsko-dalmatinska, dostavilo je ovom sudu uvjerenje (list 25 spisa) iz kojeg je razvidno da dužnik nije evidentiran kao vlasnik vozila. Nadalje, Porezna uprava – Područni ured Dalmacija, od koje su također zatraženi podaci o imovini dužnika, nije dostavila ovom sudu podatke o bilo kakvoj imovini dužnika. </w:t>
      </w:r>
    </w:p>
    <w:p w:rsidRDefault="00D422DA" w:rsidP="009575AD" w:rsidR="00D422DA">
      <w:pPr>
        <w:ind w:firstLine="708"/>
        <w:jc w:val="both"/>
        <w:rPr>
          <w:lang w:val="hr-HR"/>
        </w:rPr>
      </w:pPr>
    </w:p>
    <w:p w:rsidRDefault="00D422DA" w:rsidP="00D422DA" w:rsidR="00D422DA">
      <w:pPr>
        <w:ind w:firstLine="708"/>
        <w:jc w:val="both"/>
        <w:rPr>
          <w:lang w:val="hr-HR"/>
        </w:rPr>
      </w:pPr>
      <w:r>
        <w:rPr>
          <w:lang w:val="hr-HR"/>
        </w:rPr>
        <w:t>Kako je dakle</w:t>
      </w:r>
      <w:r w:rsidRPr="00980E8C">
        <w:rPr>
          <w:lang w:val="hr-HR"/>
        </w:rPr>
        <w:t xml:space="preserve">, iz dostupnih podataka u spisu, </w:t>
      </w:r>
      <w:r>
        <w:rPr>
          <w:lang w:val="hr-HR"/>
        </w:rPr>
        <w:t>razvidno</w:t>
      </w:r>
      <w:r w:rsidRPr="00980E8C">
        <w:rPr>
          <w:lang w:val="hr-HR"/>
        </w:rPr>
        <w:t xml:space="preserve"> da tijekom prethodnog postupka nije utvrđeno postojanje imovine dužnika koja bi ušla u stečajnu masu i i</w:t>
      </w:r>
      <w:r>
        <w:rPr>
          <w:lang w:val="hr-HR"/>
        </w:rPr>
        <w:t>z koje bi se mogli na</w:t>
      </w:r>
      <w:r w:rsidRPr="00980E8C">
        <w:rPr>
          <w:lang w:val="hr-HR"/>
        </w:rPr>
        <w:t>miriti barem troškovi stečajnog postupka</w:t>
      </w:r>
      <w:r>
        <w:rPr>
          <w:lang w:val="hr-HR"/>
        </w:rPr>
        <w:t xml:space="preserve">, </w:t>
      </w:r>
      <w:r w:rsidRPr="00093EB2">
        <w:rPr>
          <w:lang w:val="hr-HR"/>
        </w:rPr>
        <w:t>to je stoga ovaj sud rj</w:t>
      </w:r>
      <w:r>
        <w:rPr>
          <w:lang w:val="hr-HR"/>
        </w:rPr>
        <w:t>ešenjem</w:t>
      </w:r>
      <w:r w:rsidR="002F40BE">
        <w:rPr>
          <w:lang w:val="hr-HR"/>
        </w:rPr>
        <w:t xml:space="preserve"> broj</w:t>
      </w:r>
      <w:r w:rsidRPr="00093EB2">
        <w:rPr>
          <w:lang w:val="hr-HR"/>
        </w:rPr>
        <w:t xml:space="preserve"> 12. St-</w:t>
      </w:r>
      <w:r w:rsidR="009575AD">
        <w:rPr>
          <w:lang w:val="hr-HR"/>
        </w:rPr>
        <w:t>1000/2016</w:t>
      </w:r>
      <w:r>
        <w:rPr>
          <w:lang w:val="hr-HR"/>
        </w:rPr>
        <w:t xml:space="preserve"> od </w:t>
      </w:r>
      <w:r w:rsidR="009575AD">
        <w:rPr>
          <w:lang w:val="hr-HR"/>
        </w:rPr>
        <w:t>2. listopada</w:t>
      </w:r>
      <w:r>
        <w:rPr>
          <w:lang w:val="hr-HR"/>
        </w:rPr>
        <w:t xml:space="preserve"> 2018</w:t>
      </w:r>
      <w:r w:rsidRPr="00093EB2">
        <w:rPr>
          <w:lang w:val="hr-HR"/>
        </w:rPr>
        <w:t>. pozvao sve osobe koje imaju pravni interes za redovitim provođenjem stečajnog postupka nad dužnikom da u roku od 15 dana, a koji rok počinje teći protekom osmog dana od objave tog rješenja na e-oglasnoj ploči suda, solidarno predujme</w:t>
      </w:r>
      <w:r>
        <w:rPr>
          <w:lang w:val="hr-HR"/>
        </w:rPr>
        <w:t xml:space="preserve"> na depozitni račun ovog suda</w:t>
      </w:r>
      <w:r w:rsidRPr="00093EB2">
        <w:rPr>
          <w:lang w:val="hr-HR"/>
        </w:rPr>
        <w:t xml:space="preserve"> iznos od </w:t>
      </w:r>
      <w:r w:rsidR="002F40BE">
        <w:rPr>
          <w:lang w:val="hr-HR"/>
        </w:rPr>
        <w:t>20</w:t>
      </w:r>
      <w:r w:rsidRPr="00093EB2">
        <w:rPr>
          <w:lang w:val="hr-HR"/>
        </w:rPr>
        <w:t>.000,00 kn za namirenje troškova prethodnog i otvorenog stečajnog postupka uz upozorenje da će se, ako zatraženi predujam ne bude uplaćen, donijeti rješenje o otvaranju i istovremenom zaključenju stečajnog postupka nad dužnikom, a sve to sukladno odredbama čl</w:t>
      </w:r>
      <w:r w:rsidR="005A098F">
        <w:rPr>
          <w:lang w:val="hr-HR"/>
        </w:rPr>
        <w:t>anka</w:t>
      </w:r>
      <w:r w:rsidRPr="00093EB2">
        <w:rPr>
          <w:lang w:val="hr-HR"/>
        </w:rPr>
        <w:t xml:space="preserve"> 132. SZ-a.</w:t>
      </w:r>
    </w:p>
    <w:p w:rsidRDefault="00D422DA" w:rsidP="00D422DA" w:rsidR="00D422DA" w:rsidRPr="00656ED7">
      <w:pPr>
        <w:ind w:firstLine="708"/>
        <w:jc w:val="both"/>
        <w:rPr>
          <w:lang w:val="hr-HR"/>
        </w:rPr>
      </w:pPr>
    </w:p>
    <w:p w:rsidRDefault="00043BB4" w:rsidP="00D422DA" w:rsidR="00D422DA" w:rsidRPr="00093EB2">
      <w:pPr>
        <w:ind w:firstLine="708"/>
        <w:jc w:val="both"/>
        <w:rPr>
          <w:lang w:val="hr-HR"/>
        </w:rPr>
      </w:pPr>
      <w:r w:rsidRPr="00656ED7">
        <w:rPr>
          <w:lang w:val="hr-HR"/>
        </w:rPr>
        <w:t xml:space="preserve">Odredbom </w:t>
      </w:r>
      <w:r w:rsidR="002F40BE">
        <w:rPr>
          <w:lang w:val="hr-HR"/>
        </w:rPr>
        <w:t>članka 132. stavak</w:t>
      </w:r>
      <w:r w:rsidR="00D422DA" w:rsidRPr="00656ED7">
        <w:rPr>
          <w:lang w:val="hr-HR"/>
        </w:rPr>
        <w:t xml:space="preserve"> 1. SZ-a propisano je da ako prije o</w:t>
      </w:r>
      <w:r w:rsidR="00D422DA" w:rsidRPr="00093EB2">
        <w:rPr>
          <w:lang w:val="hr-HR"/>
        </w:rPr>
        <w:t>tvaranja stečajnog postupka sud utvrdi da imovina dužnika koja bi ušla u stečajnu masu nije dovoljna ni za namirenje troškova toga postupka ili je neznatne vrijednosti, rješenjem će pozvati osobe koji imaju pravni interes za provedbom stečajnog postupka da u roku od 15 dana uplate predujam za namirenje troškova prethodnog i otvorenog stečajnog postupka. Odre</w:t>
      </w:r>
      <w:r w:rsidR="002F40BE">
        <w:rPr>
          <w:lang w:val="hr-HR"/>
        </w:rPr>
        <w:t>dbom članka 132. stavak</w:t>
      </w:r>
      <w:r w:rsidR="00D422DA" w:rsidRPr="00093EB2">
        <w:rPr>
          <w:lang w:val="hr-HR"/>
        </w:rPr>
        <w:t xml:space="preserve"> 2. SZ-a propisano je da ako osobe iz stavka 1. ovog članka ne predujme traženi iznos, sud će donijeti rješenje o otvaranju i zaključenju stečajnog postupka. </w:t>
      </w:r>
    </w:p>
    <w:p w:rsidRDefault="00D422DA" w:rsidP="00D422DA" w:rsidR="00D422DA" w:rsidRPr="00093EB2">
      <w:pPr>
        <w:jc w:val="both"/>
        <w:rPr>
          <w:lang w:val="hr-HR"/>
        </w:rPr>
      </w:pPr>
    </w:p>
    <w:p w:rsidRDefault="00D422DA" w:rsidP="00D422DA" w:rsidR="00D422DA">
      <w:pPr>
        <w:ind w:firstLine="708"/>
        <w:jc w:val="both"/>
        <w:rPr>
          <w:lang w:val="hr-HR"/>
        </w:rPr>
      </w:pPr>
      <w:r w:rsidRPr="00093EB2">
        <w:rPr>
          <w:lang w:val="hr-HR"/>
        </w:rPr>
        <w:t xml:space="preserve">Rješenje ovog suda od </w:t>
      </w:r>
      <w:r w:rsidR="009575AD">
        <w:rPr>
          <w:lang w:val="hr-HR"/>
        </w:rPr>
        <w:t>2. listopada</w:t>
      </w:r>
      <w:r>
        <w:rPr>
          <w:lang w:val="hr-HR"/>
        </w:rPr>
        <w:t xml:space="preserve"> 2018</w:t>
      </w:r>
      <w:r w:rsidRPr="00093EB2">
        <w:rPr>
          <w:lang w:val="hr-HR"/>
        </w:rPr>
        <w:t>. objavljeno je na e-Oglasnoj ploči suda istoga dana kada je i doneseno, međutim nitko od vjerovnika odnosno eventualno zainteresiranih osoba nije postupio po</w:t>
      </w:r>
      <w:r>
        <w:rPr>
          <w:lang w:val="hr-HR"/>
        </w:rPr>
        <w:t xml:space="preserve"> pozivu suda i u određenom roku</w:t>
      </w:r>
      <w:r w:rsidRPr="00093EB2">
        <w:rPr>
          <w:lang w:val="hr-HR"/>
        </w:rPr>
        <w:t xml:space="preserve"> </w:t>
      </w:r>
      <w:r>
        <w:rPr>
          <w:lang w:val="hr-HR"/>
        </w:rPr>
        <w:t>(</w:t>
      </w:r>
      <w:r w:rsidRPr="00093EB2">
        <w:rPr>
          <w:lang w:val="hr-HR"/>
        </w:rPr>
        <w:t xml:space="preserve">koji je istekao s danom </w:t>
      </w:r>
      <w:r w:rsidR="002D2D28">
        <w:rPr>
          <w:lang w:val="hr-HR"/>
        </w:rPr>
        <w:t>2</w:t>
      </w:r>
      <w:r w:rsidR="002F40BE">
        <w:rPr>
          <w:lang w:val="hr-HR"/>
        </w:rPr>
        <w:t>5. listopada</w:t>
      </w:r>
      <w:r>
        <w:rPr>
          <w:lang w:val="hr-HR"/>
        </w:rPr>
        <w:t xml:space="preserve"> 2018</w:t>
      </w:r>
      <w:r w:rsidRPr="008B648A">
        <w:rPr>
          <w:lang w:val="hr-HR"/>
        </w:rPr>
        <w:t>.</w:t>
      </w:r>
      <w:r>
        <w:rPr>
          <w:lang w:val="hr-HR"/>
        </w:rPr>
        <w:t>)</w:t>
      </w:r>
      <w:r w:rsidRPr="00093EB2">
        <w:rPr>
          <w:lang w:val="hr-HR"/>
        </w:rPr>
        <w:t xml:space="preserve"> uplatio zatraženi predujam. Samim time, u konkretnom slučaju su se ispunili uvjeti za donošenje rješenja o otvaranju i istovremenom zaključenju stečajnog postupka nad dužnikom.</w:t>
      </w:r>
    </w:p>
    <w:p w:rsidRDefault="00D422DA" w:rsidP="00D422DA" w:rsidR="00D422DA" w:rsidRPr="00093EB2">
      <w:pPr>
        <w:ind w:firstLine="708"/>
        <w:jc w:val="both"/>
        <w:rPr>
          <w:lang w:val="hr-HR"/>
        </w:rPr>
      </w:pPr>
    </w:p>
    <w:p w:rsidRDefault="00D422DA" w:rsidP="00D422DA" w:rsidR="00D422DA" w:rsidRPr="00E15584">
      <w:pPr>
        <w:ind w:firstLine="708"/>
        <w:jc w:val="both"/>
        <w:rPr>
          <w:lang w:val="hr-HR"/>
        </w:rPr>
      </w:pPr>
      <w:r w:rsidRPr="00E15584">
        <w:rPr>
          <w:lang w:val="hr-HR"/>
        </w:rPr>
        <w:t xml:space="preserve">Izbor i imenovanje stečajnog upravitelja u ovom predmetu obavljeno je metodom slučajnog odabira s liste A i liste B stečajnih upravitelja za područje nadležnosti ovog suda. </w:t>
      </w:r>
    </w:p>
    <w:p w:rsidRDefault="00D422DA" w:rsidP="00D422DA" w:rsidR="00D422DA" w:rsidRPr="00093EB2">
      <w:pPr>
        <w:ind w:firstLine="708"/>
        <w:jc w:val="both"/>
        <w:rPr>
          <w:lang w:val="hr-HR"/>
        </w:rPr>
      </w:pPr>
    </w:p>
    <w:p w:rsidRDefault="00D422DA" w:rsidP="00D422DA" w:rsidR="00D422DA" w:rsidRPr="00166D03">
      <w:pPr>
        <w:ind w:firstLine="708"/>
        <w:jc w:val="both"/>
        <w:rPr>
          <w:lang w:val="hr-HR"/>
        </w:rPr>
      </w:pPr>
      <w:r w:rsidRPr="00166D03">
        <w:rPr>
          <w:lang w:val="hr-HR"/>
        </w:rPr>
        <w:t>Slijedom n</w:t>
      </w:r>
      <w:r>
        <w:rPr>
          <w:lang w:val="hr-HR"/>
        </w:rPr>
        <w:t>avedenog, a temeljem odredbi članka</w:t>
      </w:r>
      <w:r w:rsidRPr="00166D03">
        <w:rPr>
          <w:lang w:val="hr-HR"/>
        </w:rPr>
        <w:t xml:space="preserve"> 132. st</w:t>
      </w:r>
      <w:r>
        <w:rPr>
          <w:lang w:val="hr-HR"/>
        </w:rPr>
        <w:t>avak</w:t>
      </w:r>
      <w:r w:rsidRPr="00166D03">
        <w:rPr>
          <w:lang w:val="hr-HR"/>
        </w:rPr>
        <w:t xml:space="preserve"> 1. i</w:t>
      </w:r>
      <w:r>
        <w:rPr>
          <w:lang w:val="hr-HR"/>
        </w:rPr>
        <w:t xml:space="preserve"> 2. SZ-a, odlučeno je kao u točkama</w:t>
      </w:r>
      <w:r w:rsidRPr="00166D03">
        <w:rPr>
          <w:lang w:val="hr-HR"/>
        </w:rPr>
        <w:t xml:space="preserve"> I. do IV. izreke ovog rješenja.</w:t>
      </w:r>
    </w:p>
    <w:p w:rsidRDefault="00D422DA" w:rsidP="00D422DA" w:rsidR="00D422DA" w:rsidRPr="00166D03">
      <w:pPr>
        <w:ind w:firstLine="708"/>
        <w:jc w:val="both"/>
        <w:rPr>
          <w:lang w:val="hr-HR"/>
        </w:rPr>
      </w:pPr>
    </w:p>
    <w:p w:rsidRDefault="00D422DA" w:rsidP="00D422DA" w:rsidR="00D422DA" w:rsidRPr="00166D03">
      <w:pPr>
        <w:ind w:firstLine="708"/>
        <w:jc w:val="both"/>
        <w:rPr>
          <w:lang w:val="hr-HR"/>
        </w:rPr>
      </w:pPr>
      <w:r w:rsidRPr="00166D03">
        <w:rPr>
          <w:lang w:val="hr-HR"/>
        </w:rPr>
        <w:t>Bud</w:t>
      </w:r>
      <w:r>
        <w:rPr>
          <w:lang w:val="hr-HR"/>
        </w:rPr>
        <w:t>ući da je sukladno odredbama članka 89. stavak</w:t>
      </w:r>
      <w:r w:rsidRPr="00166D03">
        <w:rPr>
          <w:lang w:val="hr-HR"/>
        </w:rPr>
        <w:t xml:space="preserve"> 1. toč</w:t>
      </w:r>
      <w:r>
        <w:rPr>
          <w:lang w:val="hr-HR"/>
        </w:rPr>
        <w:t>ka 13., članka 133. stavak</w:t>
      </w:r>
      <w:r w:rsidRPr="00166D03">
        <w:rPr>
          <w:lang w:val="hr-HR"/>
        </w:rPr>
        <w:t xml:space="preserve"> 1. SZ-a i ostalim odredbama Stečajnog zakona, stečajni upravitelj dužan i nakon zaključenja stečajnog postupka zastupati stečajnu masu stečajnog dužnika te u ime i za račun stečajne mase može unovčiti imovinu dužnika i prikupljenim sredstvima podmiriti troškove stečajnog postupka, odnosno u slučaju ispunjenja potrebnih uvjeta predložiti nastavak postupka radi naknadne diobe, t</w:t>
      </w:r>
      <w:r>
        <w:rPr>
          <w:lang w:val="hr-HR"/>
        </w:rPr>
        <w:t>o je stoga riješeno kao pod točkom</w:t>
      </w:r>
      <w:r w:rsidRPr="00166D03">
        <w:rPr>
          <w:lang w:val="hr-HR"/>
        </w:rPr>
        <w:t xml:space="preserve"> V. izreke ovog rješenja.</w:t>
      </w:r>
    </w:p>
    <w:p w:rsidRDefault="00D422DA" w:rsidP="00D422DA" w:rsidR="00D422DA" w:rsidRPr="00166D03">
      <w:pPr>
        <w:ind w:firstLine="708"/>
        <w:jc w:val="both"/>
        <w:rPr>
          <w:lang w:val="hr-HR"/>
        </w:rPr>
      </w:pPr>
    </w:p>
    <w:p w:rsidRDefault="00D422DA" w:rsidP="00D422DA" w:rsidR="00D422DA" w:rsidRPr="00166D03">
      <w:pPr>
        <w:ind w:firstLine="708"/>
        <w:jc w:val="both"/>
        <w:rPr>
          <w:lang w:val="hr-HR"/>
        </w:rPr>
      </w:pPr>
      <w:r>
        <w:rPr>
          <w:lang w:val="hr-HR"/>
        </w:rPr>
        <w:t>Odluka pod točkom</w:t>
      </w:r>
      <w:r w:rsidRPr="00166D03">
        <w:rPr>
          <w:lang w:val="hr-HR"/>
        </w:rPr>
        <w:t xml:space="preserve"> VI. izreke ovog rješenja temelji se na odredb</w:t>
      </w:r>
      <w:r>
        <w:rPr>
          <w:lang w:val="hr-HR"/>
        </w:rPr>
        <w:t>ama članka 132. stavak 4. u vezi s člankom</w:t>
      </w:r>
      <w:r w:rsidRPr="00166D03">
        <w:rPr>
          <w:lang w:val="hr-HR"/>
        </w:rPr>
        <w:t xml:space="preserve"> 286. st</w:t>
      </w:r>
      <w:r>
        <w:rPr>
          <w:lang w:val="hr-HR"/>
        </w:rPr>
        <w:t>avak 3. SZ-a, dok se odluka pod točkom</w:t>
      </w:r>
      <w:r w:rsidRPr="00166D03">
        <w:rPr>
          <w:lang w:val="hr-HR"/>
        </w:rPr>
        <w:t xml:space="preserve"> VII. iz</w:t>
      </w:r>
      <w:r>
        <w:rPr>
          <w:lang w:val="hr-HR"/>
        </w:rPr>
        <w:t>reke temelji se na odredbama članka 12. stavak 1. i 2. i članka 132. stavak</w:t>
      </w:r>
      <w:r w:rsidRPr="00166D03">
        <w:rPr>
          <w:lang w:val="hr-HR"/>
        </w:rPr>
        <w:t xml:space="preserve"> 3. SZ-a.</w:t>
      </w:r>
    </w:p>
    <w:p w:rsidRDefault="00DD0BC4" w:rsidP="00D422DA" w:rsidR="00DD0BC4" w:rsidRPr="008366EE">
      <w:pPr>
        <w:jc w:val="both"/>
        <w:rPr>
          <w:lang w:val="hr-HR"/>
        </w:rPr>
      </w:pPr>
    </w:p>
    <w:p w:rsidRDefault="00D4027A" w:rsidP="00C704CA" w:rsidR="00D4027A" w:rsidRPr="008366EE">
      <w:pPr>
        <w:jc w:val="center"/>
        <w:rPr>
          <w:lang w:val="hr-HR"/>
        </w:rPr>
      </w:pPr>
      <w:r w:rsidRPr="008366EE">
        <w:rPr>
          <w:lang w:val="hr-HR"/>
        </w:rPr>
        <w:t>U Splitu</w:t>
      </w:r>
      <w:r w:rsidR="00DD0BC4" w:rsidRPr="008366EE">
        <w:rPr>
          <w:lang w:val="hr-HR"/>
        </w:rPr>
        <w:t xml:space="preserve">, </w:t>
      </w:r>
      <w:r w:rsidR="0088591D">
        <w:rPr>
          <w:lang w:val="hr-HR"/>
        </w:rPr>
        <w:t>7</w:t>
      </w:r>
      <w:r w:rsidR="002D2D28">
        <w:rPr>
          <w:lang w:val="hr-HR"/>
        </w:rPr>
        <w:t>. studenog</w:t>
      </w:r>
      <w:r w:rsidR="002F40BE">
        <w:rPr>
          <w:lang w:val="hr-HR"/>
        </w:rPr>
        <w:t xml:space="preserve"> 2018</w:t>
      </w:r>
      <w:r w:rsidRPr="008366EE">
        <w:rPr>
          <w:lang w:val="hr-HR"/>
        </w:rPr>
        <w:t xml:space="preserve">. </w:t>
      </w:r>
    </w:p>
    <w:p w:rsidRDefault="00D4027A" w:rsidP="00D4027A" w:rsidR="00D4027A" w:rsidRPr="00EA7150">
      <w:pPr>
        <w:jc w:val="both"/>
        <w:rPr>
          <w:lang w:val="hr-HR"/>
        </w:rPr>
      </w:pPr>
      <w:r w:rsidRPr="008366EE">
        <w:rPr>
          <w:lang w:val="hr-HR"/>
        </w:rPr>
        <w:t xml:space="preserve"> </w:t>
      </w:r>
    </w:p>
    <w:p w:rsidRDefault="00EA7150" w:rsidP="00F53C8F" w:rsidR="00EA7150">
      <w:pPr>
        <w:ind w:left="4956"/>
        <w:jc w:val="center"/>
      </w:pPr>
      <w:r w:rsidRPr="00F049A9">
        <w:t>Sudac</w:t>
      </w:r>
    </w:p>
    <w:p w:rsidRDefault="00EA7150" w:rsidP="00F53C8F" w:rsidR="00EA7150" w:rsidRPr="00EF31D7">
      <w:pPr>
        <w:ind w:left="4956"/>
        <w:jc w:val="center"/>
        <w:rPr>
          <w:sz w:val="28"/>
          <w:szCs w:val="28"/>
        </w:rPr>
      </w:pPr>
    </w:p>
    <w:p w:rsidRDefault="00EA7150" w:rsidP="00F53C8F" w:rsidR="00EA7150" w:rsidRPr="00F049A9">
      <w:pPr>
        <w:ind w:left="4956"/>
        <w:jc w:val="center"/>
      </w:pPr>
      <w:r w:rsidRPr="00F049A9">
        <w:t>Paško Bačić</w:t>
      </w:r>
      <w:r>
        <w:t>, v.r.</w:t>
      </w:r>
    </w:p>
    <w:p w:rsidRDefault="00EA7150" w:rsidP="00F53C8F" w:rsidR="00EA7150" w:rsidRPr="00F049A9">
      <w:pPr>
        <w:ind w:left="4956"/>
        <w:jc w:val="center"/>
      </w:pPr>
      <w:r w:rsidRPr="00F049A9">
        <w:t>za točnost otpravka</w:t>
      </w:r>
      <w:r>
        <w:t>-</w:t>
      </w:r>
      <w:r w:rsidRPr="00F049A9">
        <w:t>ovlašteni službenik</w:t>
      </w:r>
    </w:p>
    <w:p w:rsidRDefault="00EA7150" w:rsidP="00F53C8F" w:rsidR="00EA7150">
      <w:pPr>
        <w:ind w:firstLine="708" w:left="5664"/>
      </w:pPr>
      <w:r>
        <w:t xml:space="preserve"> </w:t>
      </w:r>
      <w:r w:rsidRPr="00F049A9">
        <w:t>Katarina Raos</w:t>
      </w:r>
    </w:p>
    <w:p w:rsidRDefault="008C090F" w:rsidP="00FE6CFD" w:rsidR="008C090F">
      <w:pPr>
        <w:rPr>
          <w:sz w:val="36"/>
          <w:szCs w:val="36"/>
          <w:lang w:val="hr-HR"/>
        </w:rPr>
      </w:pPr>
    </w:p>
    <w:p w:rsidRDefault="00EA7150" w:rsidP="00FE6CFD" w:rsidR="00EA7150">
      <w:pPr>
        <w:rPr>
          <w:sz w:val="36"/>
          <w:szCs w:val="36"/>
          <w:lang w:val="hr-HR"/>
        </w:rPr>
      </w:pPr>
    </w:p>
    <w:p w:rsidRDefault="00EA7150" w:rsidP="00FE6CFD" w:rsidR="00EA7150" w:rsidRPr="005372ED">
      <w:pPr>
        <w:rPr>
          <w:sz w:val="36"/>
          <w:szCs w:val="36"/>
          <w:lang w:val="hr-HR"/>
        </w:rPr>
      </w:pPr>
    </w:p>
    <w:p w:rsidRDefault="00EA7150" w:rsidP="00FE6CFD" w:rsidR="00EA7150">
      <w:pPr>
        <w:rPr>
          <w:lang w:val="hr-HR"/>
        </w:rPr>
      </w:pPr>
    </w:p>
    <w:p w:rsidRDefault="002F40BE" w:rsidP="00FE6CFD" w:rsidR="00FE6CFD" w:rsidRPr="00675779">
      <w:pPr>
        <w:rPr>
          <w:lang w:val="hr-HR"/>
        </w:rPr>
      </w:pPr>
      <w:r w:rsidRPr="00675779">
        <w:rPr>
          <w:lang w:val="hr-HR"/>
        </w:rPr>
        <w:t>Pouka o pravnom lijeku</w:t>
      </w:r>
      <w:r w:rsidR="00FE6CFD" w:rsidRPr="00675779">
        <w:rPr>
          <w:lang w:val="hr-HR"/>
        </w:rPr>
        <w:t>:</w:t>
      </w:r>
    </w:p>
    <w:p w:rsidRDefault="00FE6CFD" w:rsidP="003855E7" w:rsidR="00EE1FB4" w:rsidRPr="008366EE">
      <w:pPr>
        <w:jc w:val="both"/>
        <w:rPr>
          <w:lang w:val="hr-HR"/>
        </w:rPr>
      </w:pPr>
      <w:r w:rsidRPr="00675779">
        <w:rPr>
          <w:lang w:val="hr-HR"/>
        </w:rPr>
        <w:t xml:space="preserve">Protiv ovog rješenja dopuštena je žalba Visokom trgovačkom sudu Republike Hrvatske u Zagrebu. Žalba se podnosi putem ovog suda, pismeno u tri primjerka, u roku od </w:t>
      </w:r>
      <w:r w:rsidR="00996F29" w:rsidRPr="00675779">
        <w:rPr>
          <w:lang w:val="hr-HR"/>
        </w:rPr>
        <w:t>osam dana od dostave rješenja.</w:t>
      </w:r>
      <w:r w:rsidRPr="00675779">
        <w:rPr>
          <w:lang w:val="hr-HR"/>
        </w:rPr>
        <w:t xml:space="preserve"> </w:t>
      </w:r>
      <w:r w:rsidR="00996F29" w:rsidRPr="00675779">
        <w:rPr>
          <w:lang w:val="hr-HR"/>
        </w:rPr>
        <w:t xml:space="preserve">Dostava </w:t>
      </w:r>
      <w:r w:rsidRPr="00675779">
        <w:rPr>
          <w:lang w:val="hr-HR"/>
        </w:rPr>
        <w:t xml:space="preserve">ovog rješenja smatra se obavljenom istekom osmog dana od dana njegove objave na mrežnoj stranici e-Oglasna ploča sudova. </w:t>
      </w:r>
    </w:p>
    <w:sectPr w:rsidSect="009D32D3" w:rsidR="00EE1FB4" w:rsidRPr="008366EE">
      <w:headerReference w:type="default" r:id="rId10"/>
      <w:pgSz w:h="16838" w:w="11906"/>
      <w:pgMar w:gutter="0" w:footer="708" w:header="708" w:left="1417" w:bottom="1560" w:right="1417"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CF1" w:rsidP="00CD74A8" w:rsidR="00A01CF1">
      <w:r>
        <w:separator/>
      </w:r>
    </w:p>
  </w:endnote>
  <w:endnote w:id="0" w:type="continuationSeparator">
    <w:p w:rsidRDefault="00A01CF1" w:rsidP="00CD74A8" w:rsidR="00A01C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CF1" w:rsidP="00CD74A8" w:rsidR="00A01CF1">
      <w:r>
        <w:separator/>
      </w:r>
    </w:p>
  </w:footnote>
  <w:footnote w:id="0" w:type="continuationSeparator">
    <w:p w:rsidRDefault="00A01CF1" w:rsidP="00CD74A8" w:rsidR="00A01C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877A5" w:rsidP="00C34BAF" w:rsidR="00F877A5">
    <w:pPr>
      <w:pStyle w:val="Zaglavlje"/>
      <w:numPr>
        <w:ilvl w:val="0"/>
        <w:numId w:val="2"/>
      </w:numPr>
      <w:jc w:val="center"/>
    </w:pPr>
    <w:r>
      <w:fldChar w:fldCharType="begin"/>
    </w:r>
    <w:r>
      <w:instrText>PAGE   \* MERGEFORMAT</w:instrText>
    </w:r>
    <w:r>
      <w:fldChar w:fldCharType="separate"/>
    </w:r>
    <w:r w:rsidR="00EA7150" w:rsidRPr="00EA7150">
      <w:rPr>
        <w:noProof/>
        <w:lang w:val="hr-HR"/>
      </w:rPr>
      <w:t>3</w:t>
    </w:r>
    <w:r>
      <w:fldChar w:fldCharType="end"/>
    </w:r>
    <w:r w:rsidR="00A56D14">
      <w:t xml:space="preserve"> -</w:t>
    </w:r>
    <w:r w:rsidR="00A56D14">
      <w:tab/>
    </w:r>
    <w:r w:rsidR="00685EC4" w:rsidRPr="00E92500">
      <w:rPr>
        <w:lang w:val="hr-HR"/>
      </w:rPr>
      <w:t>Poslovni broj: 12. St-</w:t>
    </w:r>
    <w:r w:rsidR="009575AD">
      <w:t>1000/2016</w:t>
    </w:r>
    <w:r w:rsidR="009575AD">
      <w:rPr>
        <w:lang w:val="hr-HR"/>
      </w:rPr>
      <w:t>-2</w:t>
    </w:r>
    <w:r w:rsidR="0088591D">
      <w:rPr>
        <w:lang w:val="hr-HR"/>
      </w:rPr>
      <w:t>5</w:t>
    </w:r>
  </w:p>
  <w:p w:rsidRDefault="0006739B" w:rsidP="0006739B" w:rsidR="0006739B">
    <w:pPr>
      <w:pStyle w:val="Zaglavlje"/>
      <w:jc w:val="center"/>
    </w:pPr>
  </w:p>
  <w:p w:rsidRDefault="0006739B" w:rsidP="0006739B" w:rsidR="0006739B" w:rsidRPr="00BF08D9">
    <w:pPr>
      <w:pStyle w:val="Zaglavlje"/>
      <w:jc w:val="center"/>
      <w:rPr>
        <w:sz w:val="20"/>
        <w:szCs w:val="20"/>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29210B"/>
    <w:multiLevelType w:val="hybridMultilevel"/>
    <w:tmpl w:val="D558433C"/>
    <w:lvl w:tplc="905C98B4"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4A945CC0"/>
    <w:multiLevelType w:val="hybridMultilevel"/>
    <w:tmpl w:val="6C880614"/>
    <w:lvl w:tplc="90B0248C" w:ilvl="0">
      <w:numFmt w:val="bullet"/>
      <w:lvlText w:val="-"/>
      <w:lvlJc w:val="left"/>
      <w:pPr>
        <w:ind w:hanging="360" w:left="4725"/>
      </w:pPr>
      <w:rPr>
        <w:rFonts w:cs="Times New Roman" w:eastAsia="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2">
    <w:nsid w:val="4FCD23EB"/>
    <w:multiLevelType w:val="hybridMultilevel"/>
    <w:tmpl w:val="6838AB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3"/>
  </w:num>
  <w:num w:numId="2">
    <w:abstractNumId w:val="1"/>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10B65"/>
    <w:rsid w:val="00012F5E"/>
    <w:rsid w:val="0002327A"/>
    <w:rsid w:val="00023DC4"/>
    <w:rsid w:val="0002675F"/>
    <w:rsid w:val="00026CE3"/>
    <w:rsid w:val="00032C4F"/>
    <w:rsid w:val="000436D7"/>
    <w:rsid w:val="00043BB4"/>
    <w:rsid w:val="00044F4E"/>
    <w:rsid w:val="000666DB"/>
    <w:rsid w:val="0006739B"/>
    <w:rsid w:val="0007393A"/>
    <w:rsid w:val="00076815"/>
    <w:rsid w:val="00085DC6"/>
    <w:rsid w:val="00090528"/>
    <w:rsid w:val="00093EB2"/>
    <w:rsid w:val="000A68E4"/>
    <w:rsid w:val="000D3D72"/>
    <w:rsid w:val="000D5B7F"/>
    <w:rsid w:val="000E329B"/>
    <w:rsid w:val="000F3214"/>
    <w:rsid w:val="000F77CF"/>
    <w:rsid w:val="00106AA8"/>
    <w:rsid w:val="00112153"/>
    <w:rsid w:val="00127367"/>
    <w:rsid w:val="00127975"/>
    <w:rsid w:val="001347B0"/>
    <w:rsid w:val="00141D1E"/>
    <w:rsid w:val="00161268"/>
    <w:rsid w:val="0017176F"/>
    <w:rsid w:val="001901EC"/>
    <w:rsid w:val="00192484"/>
    <w:rsid w:val="00197813"/>
    <w:rsid w:val="001A61F5"/>
    <w:rsid w:val="001B0452"/>
    <w:rsid w:val="001C4825"/>
    <w:rsid w:val="001D0C2D"/>
    <w:rsid w:val="001E4E14"/>
    <w:rsid w:val="001F5654"/>
    <w:rsid w:val="00200E29"/>
    <w:rsid w:val="00201849"/>
    <w:rsid w:val="002068D9"/>
    <w:rsid w:val="00212A34"/>
    <w:rsid w:val="00217DD3"/>
    <w:rsid w:val="002326C9"/>
    <w:rsid w:val="002506CA"/>
    <w:rsid w:val="002553C4"/>
    <w:rsid w:val="002702A4"/>
    <w:rsid w:val="0027377B"/>
    <w:rsid w:val="00273DBD"/>
    <w:rsid w:val="00290FA1"/>
    <w:rsid w:val="002937CF"/>
    <w:rsid w:val="002A0E04"/>
    <w:rsid w:val="002A3163"/>
    <w:rsid w:val="002A7187"/>
    <w:rsid w:val="002D048F"/>
    <w:rsid w:val="002D2D28"/>
    <w:rsid w:val="002D3A8D"/>
    <w:rsid w:val="002E0724"/>
    <w:rsid w:val="002E0C6A"/>
    <w:rsid w:val="002E216F"/>
    <w:rsid w:val="002F40BE"/>
    <w:rsid w:val="0030414F"/>
    <w:rsid w:val="00306D16"/>
    <w:rsid w:val="00310008"/>
    <w:rsid w:val="0031201E"/>
    <w:rsid w:val="00317933"/>
    <w:rsid w:val="00330588"/>
    <w:rsid w:val="00347AC5"/>
    <w:rsid w:val="00382327"/>
    <w:rsid w:val="003855E7"/>
    <w:rsid w:val="003929B4"/>
    <w:rsid w:val="0039743B"/>
    <w:rsid w:val="003C53E6"/>
    <w:rsid w:val="003D5E2A"/>
    <w:rsid w:val="003E494B"/>
    <w:rsid w:val="003F3F45"/>
    <w:rsid w:val="00400539"/>
    <w:rsid w:val="0040401B"/>
    <w:rsid w:val="004147FB"/>
    <w:rsid w:val="00420E4D"/>
    <w:rsid w:val="00441458"/>
    <w:rsid w:val="00463737"/>
    <w:rsid w:val="004642FA"/>
    <w:rsid w:val="004734D7"/>
    <w:rsid w:val="004A501B"/>
    <w:rsid w:val="004B6B01"/>
    <w:rsid w:val="004B6B85"/>
    <w:rsid w:val="004B7F5A"/>
    <w:rsid w:val="004D0FB5"/>
    <w:rsid w:val="004D55FB"/>
    <w:rsid w:val="005268EF"/>
    <w:rsid w:val="005372ED"/>
    <w:rsid w:val="00545701"/>
    <w:rsid w:val="005472A2"/>
    <w:rsid w:val="00552040"/>
    <w:rsid w:val="00555A46"/>
    <w:rsid w:val="00555B64"/>
    <w:rsid w:val="005952E7"/>
    <w:rsid w:val="005A098F"/>
    <w:rsid w:val="005A3202"/>
    <w:rsid w:val="005E017E"/>
    <w:rsid w:val="00615CA0"/>
    <w:rsid w:val="0062329F"/>
    <w:rsid w:val="00624D67"/>
    <w:rsid w:val="006274BD"/>
    <w:rsid w:val="00642955"/>
    <w:rsid w:val="006454BE"/>
    <w:rsid w:val="00651E2D"/>
    <w:rsid w:val="00656ED7"/>
    <w:rsid w:val="006573DB"/>
    <w:rsid w:val="00675779"/>
    <w:rsid w:val="00685EC4"/>
    <w:rsid w:val="00687109"/>
    <w:rsid w:val="006933B2"/>
    <w:rsid w:val="006933C7"/>
    <w:rsid w:val="00697834"/>
    <w:rsid w:val="006B34F2"/>
    <w:rsid w:val="006C1152"/>
    <w:rsid w:val="006C6A99"/>
    <w:rsid w:val="006D1211"/>
    <w:rsid w:val="006D1A0E"/>
    <w:rsid w:val="006D2DB9"/>
    <w:rsid w:val="006D5707"/>
    <w:rsid w:val="006F3B71"/>
    <w:rsid w:val="00711445"/>
    <w:rsid w:val="0071745F"/>
    <w:rsid w:val="00721E72"/>
    <w:rsid w:val="00730B61"/>
    <w:rsid w:val="00731FB9"/>
    <w:rsid w:val="00734115"/>
    <w:rsid w:val="00736EF6"/>
    <w:rsid w:val="007423AE"/>
    <w:rsid w:val="007430E3"/>
    <w:rsid w:val="00760360"/>
    <w:rsid w:val="007725FF"/>
    <w:rsid w:val="00775144"/>
    <w:rsid w:val="00782F13"/>
    <w:rsid w:val="00786F71"/>
    <w:rsid w:val="007915CA"/>
    <w:rsid w:val="00793B6C"/>
    <w:rsid w:val="007A3B01"/>
    <w:rsid w:val="007B4A82"/>
    <w:rsid w:val="007C6961"/>
    <w:rsid w:val="007D388A"/>
    <w:rsid w:val="007D5CB9"/>
    <w:rsid w:val="007D7779"/>
    <w:rsid w:val="007E77DA"/>
    <w:rsid w:val="00803656"/>
    <w:rsid w:val="00803902"/>
    <w:rsid w:val="00807E69"/>
    <w:rsid w:val="00820DAF"/>
    <w:rsid w:val="008366EE"/>
    <w:rsid w:val="00847723"/>
    <w:rsid w:val="00856586"/>
    <w:rsid w:val="00876209"/>
    <w:rsid w:val="00880573"/>
    <w:rsid w:val="0088591D"/>
    <w:rsid w:val="00885A2C"/>
    <w:rsid w:val="00895B6A"/>
    <w:rsid w:val="008B4FD2"/>
    <w:rsid w:val="008C090F"/>
    <w:rsid w:val="008C4A0E"/>
    <w:rsid w:val="008C6812"/>
    <w:rsid w:val="0090052E"/>
    <w:rsid w:val="009118A9"/>
    <w:rsid w:val="009177C3"/>
    <w:rsid w:val="009374AD"/>
    <w:rsid w:val="009404E0"/>
    <w:rsid w:val="009405E8"/>
    <w:rsid w:val="009575AD"/>
    <w:rsid w:val="009601C1"/>
    <w:rsid w:val="00963890"/>
    <w:rsid w:val="00966336"/>
    <w:rsid w:val="00980E8C"/>
    <w:rsid w:val="00981ECD"/>
    <w:rsid w:val="0098682F"/>
    <w:rsid w:val="00994DEC"/>
    <w:rsid w:val="00996F29"/>
    <w:rsid w:val="009B5D29"/>
    <w:rsid w:val="009C1BE7"/>
    <w:rsid w:val="009C3E6B"/>
    <w:rsid w:val="009C716E"/>
    <w:rsid w:val="009D32D3"/>
    <w:rsid w:val="009D6053"/>
    <w:rsid w:val="009D6B28"/>
    <w:rsid w:val="009D6CDC"/>
    <w:rsid w:val="009E120A"/>
    <w:rsid w:val="009E4D23"/>
    <w:rsid w:val="009F776E"/>
    <w:rsid w:val="00A01CF1"/>
    <w:rsid w:val="00A13E8E"/>
    <w:rsid w:val="00A2740A"/>
    <w:rsid w:val="00A27CB3"/>
    <w:rsid w:val="00A405B7"/>
    <w:rsid w:val="00A56D14"/>
    <w:rsid w:val="00A63812"/>
    <w:rsid w:val="00A75FCC"/>
    <w:rsid w:val="00A8489D"/>
    <w:rsid w:val="00A97762"/>
    <w:rsid w:val="00AA4A6E"/>
    <w:rsid w:val="00AE18FF"/>
    <w:rsid w:val="00AE5405"/>
    <w:rsid w:val="00AF762C"/>
    <w:rsid w:val="00B02EA7"/>
    <w:rsid w:val="00B1090C"/>
    <w:rsid w:val="00B408AF"/>
    <w:rsid w:val="00B52A80"/>
    <w:rsid w:val="00B6615F"/>
    <w:rsid w:val="00B7469A"/>
    <w:rsid w:val="00B90B4E"/>
    <w:rsid w:val="00BB3F78"/>
    <w:rsid w:val="00BB51E7"/>
    <w:rsid w:val="00BD029A"/>
    <w:rsid w:val="00BF08D9"/>
    <w:rsid w:val="00BF12C2"/>
    <w:rsid w:val="00C33F9A"/>
    <w:rsid w:val="00C34BAF"/>
    <w:rsid w:val="00C41572"/>
    <w:rsid w:val="00C53039"/>
    <w:rsid w:val="00C541F3"/>
    <w:rsid w:val="00C66420"/>
    <w:rsid w:val="00C704CA"/>
    <w:rsid w:val="00C8688E"/>
    <w:rsid w:val="00C90C30"/>
    <w:rsid w:val="00CB1364"/>
    <w:rsid w:val="00CD536B"/>
    <w:rsid w:val="00CD6619"/>
    <w:rsid w:val="00CD74A8"/>
    <w:rsid w:val="00D013A1"/>
    <w:rsid w:val="00D068A4"/>
    <w:rsid w:val="00D22355"/>
    <w:rsid w:val="00D278E5"/>
    <w:rsid w:val="00D3308F"/>
    <w:rsid w:val="00D35D6F"/>
    <w:rsid w:val="00D4027A"/>
    <w:rsid w:val="00D4054D"/>
    <w:rsid w:val="00D422DA"/>
    <w:rsid w:val="00D46261"/>
    <w:rsid w:val="00D47E15"/>
    <w:rsid w:val="00D50B2A"/>
    <w:rsid w:val="00D546AC"/>
    <w:rsid w:val="00D55F73"/>
    <w:rsid w:val="00D611B7"/>
    <w:rsid w:val="00D82E09"/>
    <w:rsid w:val="00DC2398"/>
    <w:rsid w:val="00DC25FA"/>
    <w:rsid w:val="00DC768B"/>
    <w:rsid w:val="00DD0BC4"/>
    <w:rsid w:val="00DF7AC0"/>
    <w:rsid w:val="00E1688E"/>
    <w:rsid w:val="00E2203A"/>
    <w:rsid w:val="00E24412"/>
    <w:rsid w:val="00E5288A"/>
    <w:rsid w:val="00E569E6"/>
    <w:rsid w:val="00E621C1"/>
    <w:rsid w:val="00E9319D"/>
    <w:rsid w:val="00EA7150"/>
    <w:rsid w:val="00EB167D"/>
    <w:rsid w:val="00EB2AE9"/>
    <w:rsid w:val="00EB4494"/>
    <w:rsid w:val="00EB5806"/>
    <w:rsid w:val="00EB6CE2"/>
    <w:rsid w:val="00EB78C8"/>
    <w:rsid w:val="00ED635B"/>
    <w:rsid w:val="00EE1FB4"/>
    <w:rsid w:val="00EE3993"/>
    <w:rsid w:val="00EE5920"/>
    <w:rsid w:val="00EF3725"/>
    <w:rsid w:val="00F07015"/>
    <w:rsid w:val="00F37E2F"/>
    <w:rsid w:val="00F444A4"/>
    <w:rsid w:val="00F4583C"/>
    <w:rsid w:val="00F61C45"/>
    <w:rsid w:val="00F65207"/>
    <w:rsid w:val="00F85B63"/>
    <w:rsid w:val="00F877A5"/>
    <w:rsid w:val="00F9140E"/>
    <w:rsid w:val="00F937F8"/>
    <w:rsid w:val="00FB200C"/>
    <w:rsid w:val="00FC1D30"/>
    <w:rsid w:val="00FC378B"/>
    <w:rsid w:val="00FC778A"/>
    <w:rsid w:val="00FD1A0E"/>
    <w:rsid w:val="00FE6CFD"/>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EA7150"/>
    <w:rPr>
      <w:color w:val="808080"/>
      <w:bdr w:space="0" w:sz="0" w:color="auto" w:val="none"/>
      <w:shd w:fill="auto" w:color="auto" w:val="clear"/>
    </w:rPr>
  </w:style>
  <w:style w:customStyle="true" w:styleId="eSPISCCParagraphDefaultFont" w:type="character">
    <w:name w:val="eSPIS_CC_Paragraph Default Font"/>
    <w:basedOn w:val="Zadanifontodlomka"/>
    <w:rsid w:val="00EA7150"/>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EA7150"/>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EA7150"/>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EA7150"/>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x-none" w:val="x-none"/>
    </w:rPr>
  </w:style>
  <w:style w:styleId="Naslov2" w:type="paragraph">
    <w:name w:val="heading 2"/>
    <w:basedOn w:val="Normal"/>
    <w:next w:val="Normal"/>
    <w:link w:val="Naslov2Char"/>
    <w:qFormat/>
    <w:rsid w:val="00D4027A"/>
    <w:pPr>
      <w:keepNext/>
      <w:jc w:val="center"/>
      <w:outlineLvl w:val="1"/>
    </w:pPr>
    <w:rPr>
      <w:rFonts w:eastAsia="Arial Unicode MS"/>
      <w:szCs w:val="20"/>
      <w:lang w:val="x-none"/>
    </w:rPr>
  </w:style>
  <w:style w:styleId="Naslov3" w:type="paragraph">
    <w:name w:val="heading 3"/>
    <w:basedOn w:val="Normal"/>
    <w:next w:val="Normal"/>
    <w:link w:val="Naslov3Char"/>
    <w:qFormat/>
    <w:rsid w:val="00D4027A"/>
    <w:pPr>
      <w:keepNext/>
      <w:jc w:val="both"/>
      <w:outlineLvl w:val="2"/>
    </w:pPr>
    <w:rPr>
      <w:rFonts w:eastAsia="Arial Unicode MS"/>
      <w:b/>
      <w:szCs w:val="20"/>
      <w:lang w:val="x-non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x-none"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EA7150"/>
    <w:rPr>
      <w:color w:val="808080"/>
      <w:bdr w:color="auto" w:space="0" w:sz="0" w:val="none"/>
      <w:shd w:color="auto" w:fill="auto" w:val="clear"/>
    </w:rPr>
  </w:style>
  <w:style w:customStyle="1" w:styleId="eSPISCCParagraphDefaultFont" w:type="character">
    <w:name w:val="eSPIS_CC_Paragraph Default Font"/>
    <w:basedOn w:val="Zadanifontodlomka"/>
    <w:rsid w:val="00EA7150"/>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EA7150"/>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EA7150"/>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EA7150"/>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studenog 2018.</izvorni_sadrzaj>
    <derivirana_varijabla naziv="DomainObject.DatumDonosenjaOdluke_1">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1000</izvorni_sadrzaj>
    <derivirana_varijabla naziv="DomainObject.Predmet.Broj_1">1000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2016.</izvorni_sadrzaj>
    <derivirana_varijabla naziv="DomainObject.Predmet.DatumOsnivanja_1">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St-1000/2016</izvorni_sadrzaj>
    <derivirana_varijabla naziv="DomainObject.Predmet.OznakaBroj_1">St-1000/2016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KOPAČA društvo s ograničenom odgovornošću za trgovinu i usluge</izvorni_sadrzaj>
    <derivirana_varijabla naziv="DomainObject.Predmet.ProtustrankaFormated_1">  KOPAČA društvo s ograničenom odgovornošću za trgovinu i usluge</derivirana_varijabla>
  </DomainObject.Predmet.ProtustrankaFormated>
  <DomainObject.Predmet.ProtustrankaFormatedOIB>
    <izvorni_sadrzaj>  KOPAČA društvo s ograničenom odgovornošću za trgovinu i usluge, OIB 57475579965</izvorni_sadrzaj>
    <derivirana_varijabla naziv="DomainObject.Predmet.ProtustrankaFormatedOIB_1">  KOPAČA društvo s ograničenom odgovornošću za trgovinu i usluge, OIB 57475579965</derivirana_varijabla>
  </DomainObject.Predmet.ProtustrankaFormatedOIB>
  <DomainObject.Predmet.ProtustrankaFormatedWithAdress>
    <izvorni_sadrzaj> KOPAČA društvo s ograničenom odgovornošću za trgovinu i usluge, Zlodrina poljana 5, 21000 Split</izvorni_sadrzaj>
    <derivirana_varijabla naziv="DomainObject.Predmet.ProtustrankaFormatedWithAdress_1"> KOPAČA društvo s ograničenom odgovornošću za trgovinu i usluge, Zlodrina poljana 5, 21000 Split</derivirana_varijabla>
  </DomainObject.Predmet.ProtustrankaFormatedWithAdress>
  <DomainObject.Predmet.ProtustrankaFormatedWithAdressOIB>
    <izvorni_sadrzaj> KOPAČA društvo s ograničenom odgovornošću za trgovinu i usluge, OIB 57475579965, Zlodrina poljana 5, 21000 Split</izvorni_sadrzaj>
    <derivirana_varijabla naziv="DomainObject.Predmet.ProtustrankaFormatedWithAdressOIB_1"> KOPAČA društvo s ograničenom odgovornošću za trgovinu i usluge, OIB 57475579965, Zlodrina poljana 5, 21000 Split</derivirana_varijabla>
  </DomainObject.Predmet.ProtustrankaFormatedWithAdressOIB>
  <DomainObject.Predmet.ProtustrankaWithAdress>
    <izvorni_sadrzaj>KOPAČA društvo s ograničenom odgovornošću za trgovinu i usluge Zlodrina poljana 5, 21000 Split</izvorni_sadrzaj>
    <derivirana_varijabla naziv="DomainObject.Predmet.ProtustrankaWithAdress_1">KOPAČA društvo s ograničenom odgovornošću za trgovinu i usluge Zlodrina poljana 5, 21000 Split</derivirana_varijabla>
  </DomainObject.Predmet.ProtustrankaWithAdress>
  <DomainObject.Predmet.ProtustrankaWithAdressOIB>
    <izvorni_sadrzaj>KOPAČA društvo s ograničenom odgovornošću za trgovinu i usluge, OIB 57475579965, Zlodrina poljana 5, 21000 Split</izvorni_sadrzaj>
    <derivirana_varijabla naziv="DomainObject.Predmet.ProtustrankaWithAdressOIB_1">KOPAČA društvo s ograničenom odgovornošću za trgovinu i usluge, OIB 57475579965, Zlodrina poljana 5, 21000 Split</derivirana_varijabla>
  </DomainObject.Predmet.ProtustrankaWithAdressOIB>
  <DomainObject.Predmet.ProtustrankaNazivFormated>
    <izvorni_sadrzaj>KOPAČA društvo s ograničenom odgovornošću za trgovinu i usluge</izvorni_sadrzaj>
    <derivirana_varijabla naziv="DomainObject.Predmet.ProtustrankaNazivFormated_1">KOPAČA društvo s ograničenom odgovornošću za trgovinu i usluge</derivirana_varijabla>
  </DomainObject.Predmet.ProtustrankaNazivFormated>
  <DomainObject.Predmet.ProtustrankaNazivFormatedOIB>
    <izvorni_sadrzaj>KOPAČA društvo s ograničenom odgovornošću za trgovinu i usluge, OIB 57475579965</izvorni_sadrzaj>
    <derivirana_varijabla naziv="DomainObject.Predmet.ProtustrankaNazivFormatedOIB_1">KOPAČA društvo s ograničenom odgovornošću za trgovinu i usluge, OIB 57475579965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24421.45</izvorni_sadrzaj>
    <derivirana_varijabla naziv="DomainObject.Predmet.TrenutnaVrijednost_1">24421.45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KOPAČA društvo s ograničenom odgovornošću za trgovinu i usluge</item>
    </izvorni_sadrzaj>
    <derivirana_varijabla naziv="DomainObject.Predmet.ProtuStrankaListFormated_1">
      <item>KOPAČA društvo s ograničenom odgovornošću za trgovinu i usluge</item>
    </derivirana_varijabla>
  </DomainObject.Predmet.ProtuStrankaListFormated>
  <DomainObject.Predmet.ProtuStrankaListFormatedOIB>
    <izvorni_sadrzaj>
      <item>KOPAČA društvo s ograničenom odgovornošću za trgovinu i usluge, OIB 57475579965</item>
    </izvorni_sadrzaj>
    <derivirana_varijabla naziv="DomainObject.Predmet.ProtuStrankaListFormatedOIB_1">
      <item>KOPAČA društvo s ograničenom odgovornošću za trgovinu i usluge, OIB 57475579965</item>
    </derivirana_varijabla>
  </DomainObject.Predmet.ProtuStrankaListFormatedOIB>
  <DomainObject.Predmet.ProtuStrankaListFormatedWithAdress>
    <izvorni_sadrzaj>
      <item>KOPAČA društvo s ograničenom odgovornošću za trgovinu i usluge, Zlodrina poljana 5, 21000 Split</item>
    </izvorni_sadrzaj>
    <derivirana_varijabla naziv="DomainObject.Predmet.ProtuStrankaListFormatedWithAdress_1">
      <item>KOPAČA društvo s ograničenom odgovornošću za trgovinu i usluge, Zlodrina poljana 5, 21000 Split</item>
    </derivirana_varijabla>
  </DomainObject.Predmet.ProtuStrankaListFormatedWithAdress>
  <DomainObject.Predmet.ProtuStrankaListFormatedWithAdressOIB>
    <izvorni_sadrzaj>
      <item>KOPAČA društvo s ograničenom odgovornošću za trgovinu i usluge, OIB 57475579965, Zlodrina poljana 5, 21000 Split</item>
    </izvorni_sadrzaj>
    <derivirana_varijabla naziv="DomainObject.Predmet.ProtuStrankaListFormatedWithAdressOIB_1">
      <item>KOPAČA društvo s ograničenom odgovornošću za trgovinu i usluge, OIB 57475579965, Zlodrina poljana 5, 21000 Split</item>
    </derivirana_varijabla>
  </DomainObject.Predmet.ProtuStrankaListFormatedWithAdressOIB>
  <DomainObject.Predmet.ProtuStrankaListNazivFormated>
    <izvorni_sadrzaj>
      <item>KOPAČA društvo s ograničenom odgovornošću za trgovinu i usluge</item>
    </izvorni_sadrzaj>
    <derivirana_varijabla naziv="DomainObject.Predmet.ProtuStrankaListNazivFormated_1">
      <item>KOPAČA društvo s ograničenom odgovornošću za trgovinu i usluge</item>
    </derivirana_varijabla>
  </DomainObject.Predmet.ProtuStrankaListNazivFormated>
  <DomainObject.Predmet.ProtuStrankaListNazivFormatedOIB>
    <izvorni_sadrzaj>
      <item>KOPAČA društvo s ograničenom odgovornošću za trgovinu i usluge, OIB 57475579965</item>
    </izvorni_sadrzaj>
    <derivirana_varijabla naziv="DomainObject.Predmet.ProtuStrankaListNazivFormatedOIB_1">
      <item>KOPAČA društvo s ograničenom odgovornošću za trgovinu i usluge, OIB 57475579965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2018.</izvorni_sadrzaj>
    <derivirana_varijabla naziv="DomainObject.Datum_1">7. studenog 2018.</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KOPAČA društvo s ograničenom odgovornošću za trgovinu i usluge</izvorni_sadrzaj>
    <derivirana_varijabla naziv="DomainObject.Predmet.ProtustrankaIDrugi_1">KOPAČA društvo s ograničenom odgovornošću za trgovinu i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KOPAČA društvo s ograničenom odgovornošću za trgovinu i usluge, OIB 57475579965, Zlodrina poljana 5, 21000 Split</izvorni_sadrzaj>
    <derivirana_varijabla naziv="DomainObject.Predmet.ProtustrankaIDrugiAdressOIB_1">KOPAČA društvo s ograničenom odgovornošću za trgovinu i usluge, OIB 57475579965, Zlodrina poljana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KOPAČA društvo s ograničenom odgovornošću za trgovinu i usluge</item>
      <item>FINANCIJSKA AGENCIJA, PODRUŽNICA SPLIT</item>
    </izvorni_sadrzaj>
    <derivirana_varijabla naziv="DomainObject.Predmet.SudioniciListNaziv_1">
      <item>KOPAČA društvo s ograničenom odgovornošću za trgovinu i usluge</item>
      <item>FINANCIJSKA AGENCIJA, PODRUŽNICA SPLIT</item>
    </derivirana_varijabla>
  </DomainObject.Predmet.SudioniciListNaziv>
  <DomainObject.Predmet.SudioniciListAdressOIB>
    <izvorni_sadrzaj>
      <item>KOPAČA društvo s ograničenom odgovornošću za trgovinu i usluge, OIB 57475579965, Zlodrina poljana 5,21000 Split</item>
      <item>FINANCIJSKA AGENCIJA, PODRUŽNICA SPLIT, OIB 85821130368, Mažuranićevo šetalište 24b,21000 Split</item>
    </izvorni_sadrzaj>
    <derivirana_varijabla naziv="DomainObject.Predmet.SudioniciListAdressOIB_1">
      <item>KOPAČA društvo s ograničenom odgovornošću za trgovinu i usluge, OIB 57475579965, Zlodrina poljana 5,21000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57475579965</item>
      <item>, OIB 85821130368</item>
    </izvorni_sadrzaj>
    <derivirana_varijabla naziv="DomainObject.Predmet.SudioniciListNazivOIB_1">
      <item>, OIB 57475579965</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Vrkljan, OIB 44740101731, Kralja Zvonimira 75 Zagreb</item>
    </izvorni_sadrzaj>
    <derivirana_varijabla naziv="DomainObject.Predmet.StecajniUpraviteljiListAddressOIB_1">
      <item>Snježana Vrkljan, OIB 44740101731, Kralja Zvonimira 75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11. travnja 2017.</izvorni_sadrzaj>
    <derivirana_varijabla naziv="DomainObject.Predmet.DatumZadnjeOdrzaneSudskeRadnje_1">11. travnja 2017.</derivirana_varijabla>
  </DomainObject.Predmet.DatumZadnjeOdrzaneSudskeRadnje>
  <DomainObject.PredzadnjaOdlukaIzPredmeta.DatumDonosenjaOdluke>
    <izvorni_sadrzaj>2. listopada 2018.</izvorni_sadrzaj>
    <derivirana_varijabla naziv="DomainObject.PredzadnjaOdlukaIzPredmeta.DatumDonosenjaOdluke_1">2. listopada 2018.</derivirana_varijabla>
  </DomainObject.PredzadnjaOdlukaIzPredmeta.DatumDonosenjaOdluke>
  <DomainObject.PredzadnjaOdlukaIzPredmeta.Oznaka>
    <izvorni_sadrzaj>St-1000/2016-19</izvorni_sadrzaj>
    <derivirana_varijabla naziv="DomainObject.PredzadnjaOdlukaIzPredmeta.Oznaka_1">St-1000/2016-19</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1330</properties:Words>
  <properties:Characters>7295</properties:Characters>
  <properties:Lines>151</properties:Lines>
  <properties:Paragraphs>37</properties:Paragraphs>
  <properties:TotalTime>525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Posl</vt:lpstr>
      <vt:lpstr>Posl</vt:lpstr>
    </vt:vector>
  </properties:TitlesOfParts>
  <properties:LinksUpToDate>false</properties:LinksUpToDate>
  <properties:CharactersWithSpaces>8709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2015-12-28T13:29:00Z</dcterms:created>
  <dc:creator>wsadmin</dc:creator>
  <cp:lastModifiedBy>Paško Bačić</cp:lastModifiedBy>
  <cp:lastPrinted>2018-11-07T11:01:00Z</cp:lastPrinted>
  <dcterms:modified xmlns:xsi="http://www.w3.org/2001/XMLSchema-instance" xsi:type="dcterms:W3CDTF">2018-11-07T11:03:00Z</dcterms:modified>
  <cp:revision>56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(7-rješenje - o otvaranju i zaključenju stečaja po čl. 63. SZ.docx)</vt:lpwstr>
  </prop:property>
  <prop:property name="CC_coloring" pid="4" fmtid="{D5CDD505-2E9C-101B-9397-08002B2CF9AE}">
    <vt:bool>false</vt:bool>
  </prop:property>
  <prop:property name="BrojStranica" pid="5" fmtid="{D5CDD505-2E9C-101B-9397-08002B2CF9AE}">
    <vt:i4>4</vt:i4>
  </prop:property>
</prop:Properties>
</file>