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ce25" w14:paraId="97ace25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D66367">
        <w:t>-7046</w:t>
      </w:r>
      <w:r w:rsidR="00C90682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D66367">
        <w:rPr>
          <w:lang w:val="pt-BR"/>
        </w:rPr>
        <w:t>MUNDUS FRUTA d.o.o., Zagreb, Slavonska avenija 7, OIB: 30918750682</w:t>
      </w:r>
      <w:r w:rsidR="002D60CE" w:rsidRPr="00B9015B">
        <w:rPr>
          <w:lang w:val="pt-BR"/>
        </w:rPr>
        <w:t>,</w:t>
      </w:r>
      <w:r w:rsidR="00D822F7">
        <w:rPr>
          <w:lang w:val="pt-BR"/>
        </w:rPr>
        <w:t xml:space="preserve"> 27. ožujka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D66367">
        <w:rPr>
          <w:lang w:val="pt-BR"/>
        </w:rPr>
        <w:t>MUNDUS FRUTA d.o.o., Zagreb, Slavonska avenija 7, OIB: 30918750682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66367">
        <w:t>7046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C2D3A" w:rsidRPr="00BC2D3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D66367">
        <w:rPr>
          <w:lang w:val="pt-BR"/>
        </w:rPr>
        <w:t>MUNDUS FRUTA d.o.o., Zagreb</w:t>
      </w:r>
      <w:r w:rsidRPr="00BC2D3A">
        <w:rPr>
          <w:lang w:val="pt-BR"/>
        </w:rPr>
        <w:t>.</w:t>
      </w:r>
    </w:p>
    <w:p w:rsidRDefault="00BC2D3A" w:rsidP="00BC2D3A" w:rsidR="00BC2D3A" w:rsidRPr="00BC2D3A">
      <w:pPr>
        <w:pStyle w:val="Tijeloteksta"/>
        <w:rPr>
          <w:lang w:val="pt-BR"/>
        </w:rPr>
      </w:pPr>
    </w:p>
    <w:p w:rsidRDefault="00682CD1" w:rsidP="00682CD1" w:rsidR="00682CD1" w:rsidRPr="00682CD1">
      <w:pPr>
        <w:pStyle w:val="Tijeloteksta"/>
        <w:ind w:firstLine="708"/>
      </w:pPr>
      <w:r w:rsidRPr="00682CD1">
        <w:t>Prijedlog je podnesen na temelju čl. 110. st. 1. Stečajnog zakona („Narodne novine“ broj 71/15, dalje: SZ).</w:t>
      </w:r>
    </w:p>
    <w:p w:rsidRDefault="00682CD1" w:rsidP="00682CD1" w:rsidR="00682CD1" w:rsidRPr="00682CD1">
      <w:pPr>
        <w:pStyle w:val="Tijeloteksta"/>
        <w:ind w:firstLine="708"/>
      </w:pPr>
    </w:p>
    <w:p w:rsidRDefault="00D66367" w:rsidP="00D66367" w:rsidR="00D6636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16. prosinca</w:t>
      </w:r>
      <w:r w:rsidRPr="00E974B3">
        <w:t xml:space="preserve"> 201</w:t>
      </w:r>
      <w:r>
        <w:t>6</w:t>
      </w:r>
      <w:r w:rsidRPr="00E974B3">
        <w:t>. u Očevidniku redoslijeda osnova za plaćanje ima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>1.512.255,53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ika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82CD1" w:rsidP="00682CD1" w:rsidR="00682CD1" w:rsidRPr="00682CD1">
      <w:pPr>
        <w:pStyle w:val="Tijeloteksta"/>
        <w:ind w:firstLine="708"/>
      </w:pPr>
    </w:p>
    <w:p w:rsidRDefault="00682CD1" w:rsidP="00682CD1" w:rsidR="00225E5C" w:rsidRPr="00225E5C">
      <w:pPr>
        <w:pStyle w:val="Tijeloteksta"/>
        <w:ind w:firstLine="708"/>
      </w:pPr>
      <w:r w:rsidRPr="00682CD1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225E5C" w:rsidRPr="00225E5C">
        <w:t xml:space="preserve">. </w:t>
      </w:r>
    </w:p>
    <w:p w:rsidRDefault="005C6039" w:rsidP="00C90682" w:rsidR="005C6039">
      <w:pPr>
        <w:pStyle w:val="Tijeloteksta"/>
        <w:ind w:firstLine="708"/>
      </w:pPr>
    </w:p>
    <w:p w:rsidRDefault="0059075B" w:rsidP="00D66367" w:rsidR="009B1748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D66367">
        <w:t>20. ožujka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</w:t>
      </w:r>
      <w:r w:rsidR="00682CD1">
        <w:t xml:space="preserve"> </w:t>
      </w:r>
      <w:r w:rsidR="00D66367">
        <w:t xml:space="preserve"> dužnik u svom vlasništvu nema nekretnine ni pokretnine ni bilo koju drugu imovinu veće vrijednosti.</w:t>
      </w:r>
    </w:p>
    <w:p w:rsidRDefault="00D66367" w:rsidP="00D66367" w:rsidR="00D66367">
      <w:pPr>
        <w:pStyle w:val="Tijeloteksta"/>
        <w:ind w:firstLine="708"/>
      </w:pPr>
    </w:p>
    <w:p w:rsidRDefault="00682CD1" w:rsidP="009B1748" w:rsidR="009B1748" w:rsidRPr="0089526A">
      <w:pPr>
        <w:pStyle w:val="Tijeloteksta"/>
        <w:ind w:firstLine="708"/>
      </w:pPr>
      <w:r>
        <w:t>Uvidom u p</w:t>
      </w:r>
      <w:r w:rsidRPr="00682CD1">
        <w:t>odatak o solve</w:t>
      </w:r>
      <w:r w:rsidR="00D822F7">
        <w:t>ntnosti RBA d.d. od 17.01.2017.</w:t>
      </w:r>
      <w:r>
        <w:t>, sud je utvrdio kako je</w:t>
      </w:r>
      <w:r w:rsidRPr="00682CD1">
        <w:t xml:space="preserve"> dužnikov račun na taj</w:t>
      </w:r>
      <w:r w:rsidR="00637A65">
        <w:t xml:space="preserve"> dan bio neprekidno blokiran 178</w:t>
      </w:r>
      <w:r w:rsidRPr="00682CD1">
        <w:t xml:space="preserve"> dana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D822F7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D822F7">
        <w:t xml:space="preserve">U </w:t>
      </w:r>
      <w:r w:rsidR="00065B42" w:rsidRPr="00D822F7">
        <w:t>Zagreb</w:t>
      </w:r>
      <w:r w:rsidR="009B3D51" w:rsidRPr="00D822F7">
        <w:t xml:space="preserve">u </w:t>
      </w:r>
      <w:r w:rsidR="00D822F7" w:rsidRPr="00D822F7">
        <w:t>27. ožujka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89512B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89512B" w:rsidP="00065B42" w:rsidR="0089512B"/>
    <w:p w:rsidRDefault="0089512B" w:rsidP="00065B42" w:rsidR="0089512B"/>
    <w:p w:rsidRDefault="0089512B" w:rsidP="00F832F4" w:rsidR="0089512B">
      <w:pPr>
        <w:jc w:val="right"/>
      </w:pPr>
      <w:r>
        <w:t>Za točnost otpravka – ovlašteni službenik</w:t>
      </w:r>
    </w:p>
    <w:p w:rsidRDefault="0089512B" w:rsidP="00F832F4" w:rsidR="0089512B" w:rsidRPr="00F832F4">
      <w:pPr>
        <w:tabs>
          <w:tab w:pos="6507" w:val="left"/>
        </w:tabs>
      </w:pPr>
      <w:r>
        <w:tab/>
        <w:t xml:space="preserve">   Katica Franjić</w:t>
      </w:r>
    </w:p>
    <w:p w:rsidRDefault="00065B42" w:rsidP="0089512B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7476FE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9512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D66367">
          <w:rPr>
            <w:sz w:val="24"/>
          </w:rPr>
          <w:t>St-7046</w:t>
        </w:r>
        <w:r w:rsidR="00CC1DE7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37A65"/>
    <w:rsid w:val="00662884"/>
    <w:rsid w:val="00682CD1"/>
    <w:rsid w:val="00704DD0"/>
    <w:rsid w:val="007150E9"/>
    <w:rsid w:val="007476FE"/>
    <w:rsid w:val="00754CF2"/>
    <w:rsid w:val="007B068E"/>
    <w:rsid w:val="007E6A6F"/>
    <w:rsid w:val="0089512B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90682"/>
    <w:rsid w:val="00CC1DE7"/>
    <w:rsid w:val="00D24310"/>
    <w:rsid w:val="00D66367"/>
    <w:rsid w:val="00D677F7"/>
    <w:rsid w:val="00D803A5"/>
    <w:rsid w:val="00D822F7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6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7046</izvorni_sadrzaj>
    <derivirana_varijabla naziv="DomainObject.Predmet.Broj_1">7046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St-7046/2016</izvorni_sadrzaj>
    <derivirana_varijabla naziv="DomainObject.Predmet.OznakaBroj_1">St-7046/2016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MUNDUS FRUTA d.o.o. zastupanog po punomoćniku Asan Asani</izvorni_sadrzaj>
    <derivirana_varijabla naziv="DomainObject.Predmet.ProtustrankaFormated_1">  MUNDUS FRUTA d.o.o. zastupanog po punomoćniku Asan Asani</derivirana_varijabla>
  </DomainObject.Predmet.ProtustrankaFormated>
  <DomainObject.Predmet.ProtustrankaFormatedOIB>
    <izvorni_sadrzaj>  MUNDUS FRUTA d.o.o., OIB 30918750682 zastupanog po punomoćniku Asan Asani</izvorni_sadrzaj>
    <derivirana_varijabla naziv="DomainObject.Predmet.ProtustrankaFormatedOIB_1">  MUNDUS FRUTA d.o.o., OIB 30918750682 zastupanog po punomoćniku Asan Asani</derivirana_varijabla>
  </DomainObject.Predmet.ProtustrankaFormatedOIB>
  <DomainObject.Predmet.ProtustrankaFormatedWithAdress>
    <izvorni_sadrzaj> MUNDUS FRUTA d.o.o., Slavonska avenija 7, 10000 Zagreb zastupanog po punomoćniku Asan Asani</izvorni_sadrzaj>
    <derivirana_varijabla naziv="DomainObject.Predmet.ProtustrankaFormatedWithAdress_1"> MUNDUS FRUTA d.o.o., Slavonska avenija 7, 10000 Zagreb zastupanog po punomoćniku Asan Asani</derivirana_varijabla>
  </DomainObject.Predmet.ProtustrankaFormatedWithAdress>
  <DomainObject.Predmet.ProtustrankaFormatedWithAdressOIB>
    <izvorni_sadrzaj> MUNDUS FRUTA d.o.o., OIB 30918750682, Slavonska avenija 7, 10000 Zagreb zastupanog po punomoćniku Asan Asani</izvorni_sadrzaj>
    <derivirana_varijabla naziv="DomainObject.Predmet.ProtustrankaFormatedWithAdressOIB_1"> MUNDUS FRUTA d.o.o., OIB 30918750682, Slavonska avenija 7, 10000 Zagreb zastupanog po punomoćniku Asan Asani</derivirana_varijabla>
  </DomainObject.Predmet.ProtustrankaFormatedWithAdressOIB>
  <DomainObject.Predmet.ProtustrankaWithAdress>
    <izvorni_sadrzaj>MUNDUS FRUTA d.o.o. Slavonska avenija 7, 10000 Zagreb</izvorni_sadrzaj>
    <derivirana_varijabla naziv="DomainObject.Predmet.ProtustrankaWithAdress_1">MUNDUS FRUTA d.o.o. Slavonska avenija 7, 10000 Zagreb</derivirana_varijabla>
  </DomainObject.Predmet.ProtustrankaWithAdress>
  <DomainObject.Predmet.ProtustrankaWithAdressOIB>
    <izvorni_sadrzaj>MUNDUS FRUTA d.o.o., OIB 30918750682, Slavonska avenija 7, 10000 Zagreb</izvorni_sadrzaj>
    <derivirana_varijabla naziv="DomainObject.Predmet.ProtustrankaWithAdressOIB_1">MUNDUS FRUTA d.o.o., OIB 30918750682, Slavonska avenija 7, 10000 Zagreb</derivirana_varijabla>
  </DomainObject.Predmet.ProtustrankaWithAdressOIB>
  <DomainObject.Predmet.ProtustrankaNazivFormated>
    <izvorni_sadrzaj>MUNDUS FRUTA d.o.o.</izvorni_sadrzaj>
    <derivirana_varijabla naziv="DomainObject.Predmet.ProtustrankaNazivFormated_1">MUNDUS FRUTA d.o.o.</derivirana_varijabla>
  </DomainObject.Predmet.ProtustrankaNazivFormated>
  <DomainObject.Predmet.ProtustrankaNazivFormatedOIB>
    <izvorni_sadrzaj>MUNDUS FRUTA d.o.o., OIB 30918750682</izvorni_sadrzaj>
    <derivirana_varijabla naziv="DomainObject.Predmet.ProtustrankaNazivFormatedOIB_1">MUNDUS FRUTA d.o.o., OIB 30918750682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Asan Asani</izvorni_sadrzaj>
    <derivirana_varijabla naziv="DomainObject.Predmet.StrankaFormated_1">  FINA Regionalni centar Zagreb; Asan Asani</derivirana_varijabla>
  </DomainObject.Predmet.StrankaFormated>
  <DomainObject.Predmet.StrankaFormatedOIB>
    <izvorni_sadrzaj>  FINA Regionalni centar Zagreb, OIB 85821130368; Asan Asani, OIB 14955226992</izvorni_sadrzaj>
    <derivirana_varijabla naziv="DomainObject.Predmet.StrankaFormatedOIB_1">  FINA Regionalni centar Zagreb, OIB 85821130368; Asan Asani, OIB 14955226992</derivirana_varijabla>
  </DomainObject.Predmet.StrankaFormatedOIB>
  <DomainObject.Predmet.StrankaFormatedWithAdress>
    <izvorni_sadrzaj> FINA Regionalni centar Zagreb, Trg svibanjskih žrtava 1995. 1, 10000 Zagreb; Asan Asani, I.Petruševec IV.odvojak 82, 10000 Zagreb</izvorni_sadrzaj>
    <derivirana_varijabla naziv="DomainObject.Predmet.StrankaFormatedWithAdress_1"> FINA Regionalni centar Zagreb, Trg svibanjskih žrtava 1995. 1, 10000 Zagreb; Asan Asani, I.Petruševec IV.odvojak 82, 10000 Zagreb</derivirana_varijabla>
  </DomainObject.Predmet.StrankaFormatedWithAdress>
  <DomainObject.Predmet.StrankaFormatedWithAdressOIB>
    <izvorni_sadrzaj> FINA Regionalni centar Zagreb, OIB 85821130368, Trg svibanjskih žrtava 1995. 1, 10000 Zagreb; Asan Asani, OIB 14955226992, I.Petruševec IV.odvojak 82, 10000 Zagreb</izvorni_sadrzaj>
    <derivirana_varijabla naziv="DomainObject.Predmet.StrankaFormatedWithAdressOIB_1"> FINA Regionalni centar Zagreb, OIB 85821130368, Trg svibanjskih žrtava 1995. 1, 10000 Zagreb; Asan Asani, OIB 14955226992, I.Petruševec IV.odvojak 82, 10000 Zagreb</derivirana_varijabla>
  </DomainObject.Predmet.StrankaFormatedWithAdressOIB>
  <DomainObject.Predmet.StrankaWithAdress>
    <izvorni_sadrzaj>FINA Regionalni centar Zagreb Trg svibanjskih žrtava 1995. 1,10000 Zagreb,Asan Asani I.Petruševec IV.odvojak 82,10000 Zagreb</izvorni_sadrzaj>
    <derivirana_varijabla naziv="DomainObject.Predmet.StrankaWithAdress_1">FINA Regionalni centar Zagreb Trg svibanjskih žrtava 1995. 1,10000 Zagreb,Asan Asani I.Petruševec IV.odvojak 82,10000 Zagreb</derivirana_varijabla>
  </DomainObject.Predmet.StrankaWithAdress>
  <DomainObject.Predmet.StrankaWithAdressOIB>
    <izvorni_sadrzaj>FINA Regionalni centar Zagreb, OIB 85821130368, Trg svibanjskih žrtava 1995. 1,10000 Zagreb,Asan Asani, OIB 14955226992, I.Petruševec IV.odvojak 82,10000 Zagreb</izvorni_sadrzaj>
    <derivirana_varijabla naziv="DomainObject.Predmet.StrankaWithAdressOIB_1">FINA Regionalni centar Zagreb, OIB 85821130368, Trg svibanjskih žrtava 1995. 1,10000 Zagreb,Asan Asani, OIB 14955226992, I.Petruševec IV.odvojak 82,10000 Zagreb</derivirana_varijabla>
  </DomainObject.Predmet.StrankaWithAdressOIB>
  <DomainObject.Predmet.StrankaNazivFormated>
    <izvorni_sadrzaj>FINA Regionalni centar Zagreb,Asan Asani</izvorni_sadrzaj>
    <derivirana_varijabla naziv="DomainObject.Predmet.StrankaNazivFormated_1">FINA Regionalni centar Zagreb,Asan Asani</derivirana_varijabla>
  </DomainObject.Predmet.StrankaNazivFormated>
  <DomainObject.Predmet.StrankaNazivFormatedOIB>
    <izvorni_sadrzaj>FINA Regionalni centar Zagreb, OIB 85821130368,Asan Asani, OIB 14955226992</izvorni_sadrzaj>
    <derivirana_varijabla naziv="DomainObject.Predmet.StrankaNazivFormatedOIB_1">FINA Regionalni centar Zagreb, OIB 85821130368,Asan Asani, OIB 14955226992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Asan Asani</item>
    </izvorni_sadrzaj>
    <derivirana_varijabla naziv="DomainObject.Predmet.StrankaListFormated_1">
      <item>FINA Regionalni centar Zagreb</item>
      <item>Asan Asani</item>
    </derivirana_varijabla>
  </DomainObject.Predmet.StrankaListFormated>
  <DomainObject.Predmet.StrankaListFormatedOIB>
    <izvorni_sadrzaj>
      <item>FINA Regionalni centar Zagreb, OIB 85821130368</item>
      <item>Asan Asani, OIB 14955226992</item>
    </izvorni_sadrzaj>
    <derivirana_varijabla naziv="DomainObject.Predmet.StrankaListFormatedOIB_1">
      <item>FINA Regionalni centar Zagreb, OIB 85821130368</item>
      <item>Asan Asani, OIB 14955226992</item>
    </derivirana_varijabla>
  </DomainObject.Predmet.StrankaListFormatedOIB>
  <DomainObject.Predmet.StrankaListFormatedWithAdress>
    <izvorni_sadrzaj>
      <item>FINA Regionalni centar Zagreb, Trg svibanjskih žrtava 1995. 1, 10000 Zagreb</item>
      <item>Asan Asani, I.Petruševec IV.odvojak 82, 10000 Zagreb</item>
    </izvorni_sadrzaj>
    <derivirana_varijabla naziv="DomainObject.Predmet.StrankaListFormatedWithAdress_1">
      <item>FINA Regionalni centar Zagreb, Trg svibanjskih žrtava 1995. 1, 10000 Zagreb</item>
      <item>Asan Asani, I.Petruševec IV.odvojak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Asan Asani, OIB 14955226992, I.Petruševec IV.odvojak 82, 10000 Zagreb</item>
    </izvorni_sadrzaj>
    <derivirana_varijabla naziv="DomainObject.Predmet.StrankaListFormatedWithAdressOIB_1">
      <item>FINA Regionalni centar Zagreb, OIB 85821130368, Trg svibanjskih žrtava 1995. 1, 10000 Zagreb</item>
      <item>Asan Asani, OIB 14955226992, I.Petruševec IV.odvojak 82, 10000 Zagreb</item>
    </derivirana_varijabla>
  </DomainObject.Predmet.StrankaListFormatedWithAdressOIB>
  <DomainObject.Predmet.StrankaListNazivFormated>
    <izvorni_sadrzaj>
      <item>FINA Regionalni centar Zagreb</item>
      <item>Asan Asani</item>
    </izvorni_sadrzaj>
    <derivirana_varijabla naziv="DomainObject.Predmet.StrankaListNazivFormated_1">
      <item>FINA Regionalni centar Zagreb</item>
      <item>Asan Asani</item>
    </derivirana_varijabla>
  </DomainObject.Predmet.StrankaListNazivFormated>
  <DomainObject.Predmet.StrankaListNazivFormatedOIB>
    <izvorni_sadrzaj>
      <item>FINA Regionalni centar Zagreb, OIB 85821130368</item>
      <item>Asan Asani, OIB 14955226992</item>
    </izvorni_sadrzaj>
    <derivirana_varijabla naziv="DomainObject.Predmet.StrankaListNazivFormatedOIB_1">
      <item>FINA Regionalni centar Zagreb, OIB 85821130368</item>
      <item>Asan Asani, OIB 14955226992</item>
    </derivirana_varijabla>
  </DomainObject.Predmet.StrankaListNazivFormatedOIB>
  <DomainObject.Predmet.ProtuStrankaListFormated>
    <izvorni_sadrzaj>
      <item>MUNDUS FRUTA d.o.o. zastupanog po punomoćniku Asan Asani</item>
    </izvorni_sadrzaj>
    <derivirana_varijabla naziv="DomainObject.Predmet.ProtuStrankaListFormated_1">
      <item>MUNDUS FRUTA d.o.o. zastupanog po punomoćniku Asan Asani</item>
    </derivirana_varijabla>
  </DomainObject.Predmet.ProtuStrankaListFormated>
  <DomainObject.Predmet.ProtuStrankaListFormatedOIB>
    <izvorni_sadrzaj>
      <item>MUNDUS FRUTA d.o.o., OIB 30918750682 zastupanog po punomoćniku Asan Asani</item>
    </izvorni_sadrzaj>
    <derivirana_varijabla naziv="DomainObject.Predmet.ProtuStrankaListFormatedOIB_1">
      <item>MUNDUS FRUTA d.o.o., OIB 30918750682 zastupanog po punomoćniku Asan Asani</item>
    </derivirana_varijabla>
  </DomainObject.Predmet.ProtuStrankaListFormatedOIB>
  <DomainObject.Predmet.ProtuStrankaListFormatedWithAdress>
    <izvorni_sadrzaj>
      <item>MUNDUS FRUTA d.o.o., Slavonska avenija 7, 10000 Zagreb zastupanog po punomoćniku Asan Asani</item>
    </izvorni_sadrzaj>
    <derivirana_varijabla naziv="DomainObject.Predmet.ProtuStrankaListFormatedWithAdress_1">
      <item>MUNDUS FRUTA d.o.o., Slavonska avenija 7, 10000 Zagreb zastupanog po punomoćniku Asan Asani</item>
    </derivirana_varijabla>
  </DomainObject.Predmet.ProtuStrankaListFormatedWithAdress>
  <DomainObject.Predmet.ProtuStrankaListFormatedWithAdressOIB>
    <izvorni_sadrzaj>
      <item>MUNDUS FRUTA d.o.o., OIB 30918750682, Slavonska avenija 7, 10000 Zagreb zastupanog po punomoćniku Asan Asani</item>
    </izvorni_sadrzaj>
    <derivirana_varijabla naziv="DomainObject.Predmet.ProtuStrankaListFormatedWithAdressOIB_1">
      <item>MUNDUS FRUTA d.o.o., OIB 30918750682, Slavonska avenija 7, 10000 Zagreb zastupanog po punomoćniku Asan Asani</item>
    </derivirana_varijabla>
  </DomainObject.Predmet.ProtuStrankaListFormatedWithAdressOIB>
  <DomainObject.Predmet.ProtuStrankaListNazivFormated>
    <izvorni_sadrzaj>
      <item>MUNDUS FRUTA d.o.o.</item>
    </izvorni_sadrzaj>
    <derivirana_varijabla naziv="DomainObject.Predmet.ProtuStrankaListNazivFormated_1">
      <item>MUNDUS FRUTA d.o.o.</item>
    </derivirana_varijabla>
  </DomainObject.Predmet.ProtuStrankaListNazivFormated>
  <DomainObject.Predmet.ProtuStrankaListNazivFormatedOIB>
    <izvorni_sadrzaj>
      <item>MUNDUS FRUTA d.o.o., OIB 30918750682</item>
    </izvorni_sadrzaj>
    <derivirana_varijabla naziv="DomainObject.Predmet.ProtuStrankaListNazivFormatedOIB_1">
      <item>MUNDUS FRUTA d.o.o., OIB 30918750682</item>
    </derivirana_varijabla>
  </DomainObject.Predmet.ProtuStrankaListNazivFormatedOIB>
  <DomainObject.Predmet.OstaliListFormated>
    <izvorni_sadrzaj>
      <item>Asan Asani punomoćnik sudionika u postupku MUNDUS FRUTA d.o.o.</item>
      <item>RBA d.d.</item>
    </izvorni_sadrzaj>
    <derivirana_varijabla naziv="DomainObject.Predmet.OstaliListFormated_1">
      <item>Asan Asani punomoćnik sudionika u postupku MUNDUS FRUTA d.o.o.</item>
      <item>RBA d.d.</item>
    </derivirana_varijabla>
  </DomainObject.Predmet.OstaliListFormated>
  <DomainObject.Predmet.OstaliListFormatedOIB>
    <izvorni_sadrzaj>
      <item>Asan Asani, OIB 14955226992 punomoćnik sudionika u postupku MUNDUS FRUTA d.o.o.</item>
      <item>RBA d.d.</item>
    </izvorni_sadrzaj>
    <derivirana_varijabla naziv="DomainObject.Predmet.OstaliListFormatedOIB_1">
      <item>Asan Asani, OIB 14955226992 punomoćnik sudionika u postupku MUNDUS FRUTA d.o.o.</item>
      <item>RBA d.d.</item>
    </derivirana_varijabla>
  </DomainObject.Predmet.OstaliListFormatedOIB>
  <DomainObject.Predmet.OstaliListFormatedWithAdress>
    <izvorni_sadrzaj>
      <item>Asan Asani, I. Petruševec IV. Odvojak 82, 10000 Zagreb punomoćnik sudionika u postupku MUNDUS FRUTA d.o.o.</item>
      <item>RBA d.d., Magazinska cesta 69, 10000 Zagreb</item>
    </izvorni_sadrzaj>
    <derivirana_varijabla naziv="DomainObject.Predmet.OstaliListFormatedWithAdress_1">
      <item>Asan Asani, I. Petruševec IV. Odvojak 82, 10000 Zagreb punomoćnik sudionika u postupku MUNDUS FRUTA d.o.o.</item>
      <item>RBA d.d., Magazinska cesta 69, 10000 Zagreb</item>
    </derivirana_varijabla>
  </DomainObject.Predmet.OstaliListFormatedWithAdress>
  <DomainObject.Predmet.OstaliListFormatedWithAdressOIB>
    <izvorni_sadrzaj>
      <item>Asan Asani, OIB 14955226992, I. Petruševec IV. Odvojak 82, 10000 Zagreb punomoćnik sudionika u postupku MUNDUS FRUTA d.o.o.</item>
      <item>RBA d.d., Magazinska cesta 69, 10000 Zagreb</item>
    </izvorni_sadrzaj>
    <derivirana_varijabla naziv="DomainObject.Predmet.OstaliListFormatedWithAdressOIB_1">
      <item>Asan Asani, OIB 14955226992, I. Petruševec IV. Odvojak 82, 10000 Zagreb punomoćnik sudionika u postupku MUNDUS FRUTA d.o.o.</item>
      <item>RBA d.d., Magazinska cesta 69, 10000 Zagreb</item>
    </derivirana_varijabla>
  </DomainObject.Predmet.OstaliListFormatedWithAdressOIB>
  <DomainObject.Predmet.OstaliListNazivFormated>
    <izvorni_sadrzaj>
      <item>Asan Asani</item>
      <item>RBA d.d.</item>
    </izvorni_sadrzaj>
    <derivirana_varijabla naziv="DomainObject.Predmet.OstaliListNazivFormated_1">
      <item>Asan Asani</item>
      <item>RBA d.d.</item>
    </derivirana_varijabla>
  </DomainObject.Predmet.OstaliListNazivFormated>
  <DomainObject.Predmet.OstaliListNazivFormatedOIB>
    <izvorni_sadrzaj>
      <item>Asan Asani, OIB 14955226992</item>
      <item>RBA d.d.</item>
    </izvorni_sadrzaj>
    <derivirana_varijabla naziv="DomainObject.Predmet.OstaliListNazivFormatedOIB_1">
      <item>Asan Asani, OIB 14955226992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MUNDUS FRUTA d.o.o.</izvorni_sadrzaj>
    <derivirana_varijabla naziv="DomainObject.Predmet.ProtustrankaIDrugi_1">MUNDUS FRUTA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MUNDUS FRUTA d.o.o., OIB 30918750682, Slavonska avenija 7, 10000 Zagreb</izvorni_sadrzaj>
    <derivirana_varijabla naziv="DomainObject.Predmet.ProtustrankaIDrugiAdressOIB_1">MUNDUS FRUTA d.o.o., OIB 30918750682,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FRUTA d.o.o.</item>
      <item>Asan Asani</item>
      <item>Asan Asani</item>
      <item>RBA d.d.</item>
    </izvorni_sadrzaj>
    <derivirana_varijabla naziv="DomainObject.Predmet.SudioniciListNaziv_1">
      <item>FINA Regionalni centar Zagreb</item>
      <item>MUNDUS FRUTA d.o.o.</item>
      <item>Asan Asani</item>
      <item>Asan Asani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FRUTA d.o.o., OIB 30918750682, Slavonska avenija 7,10000 Zagreb</item>
      <item>Asan Asani, OIB 14955226992, I. Petruševec IV. Odvojak 82,10000 Zagreb</item>
      <item>Asan Asani, OIB 14955226992, I.Petruševec IV.odvojak 82,10000 Zagreb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MUNDUS FRUTA d.o.o., OIB 30918750682, Slavonska avenija 7,10000 Zagreb</item>
      <item>Asan Asani, OIB 14955226992, I. Petruševec IV. Odvojak 82,10000 Zagreb</item>
      <item>Asan Asani, OIB 14955226992, I.Petruševec IV.odvojak 82,10000 Zagreb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30918750682</item>
      <item>, OIB 14955226992</item>
      <item>, OIB 14955226992</item>
      <item>, OIB null</item>
    </izvorni_sadrzaj>
    <derivirana_varijabla naziv="DomainObject.Predmet.SudioniciListNazivOIB_1">
      <item>, OIB 85821130368</item>
      <item>, OIB 30918750682</item>
      <item>, OIB 14955226992</item>
      <item>, OIB 14955226992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AA256-D3B6-4FE7-A2FC-2B1F8B6A0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4005</properties:Characters>
  <properties:Lines>92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2017-03-25T21:10:00Z</dcterms:created>
  <dc:creator>gzubak</dc:creator>
  <cp:lastModifiedBy>Katica Franjić</cp:lastModifiedBy>
  <cp:lastPrinted>2017-03-27T12:03:00Z</cp:lastPrinted>
  <dcterms:modified xmlns:xsi="http://www.w3.org/2001/XMLSchema-instance" xsi:type="dcterms:W3CDTF">2017-03-27T12:03:00Z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