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9bd8" w14:paraId="90b9bd8" w:rsidRDefault="00D95F8F" w:rsidP="00D95F8F" w:rsidR="00D95F8F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D95F8F" w:rsidP="00D95F8F" w:rsidR="00D95F8F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D95F8F" w:rsidP="00D95F8F" w:rsidR="00D95F8F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95F8F" w:rsidP="00D95F8F" w:rsidR="00D95F8F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D95F8F" w:rsidP="00D95F8F" w:rsidR="00D95F8F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St-4057/2015</w:t>
      </w:r>
    </w:p>
    <w:p w:rsidRDefault="00D95F8F" w:rsidP="00D95F8F" w:rsidR="00D95F8F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D95F8F" w:rsidP="00D95F8F" w:rsidR="00D95F8F">
      <w:pPr>
        <w:jc w:val="center"/>
        <w:rPr>
          <w:rFonts w:hAnsi="Times New Roman" w:ascii="Times New Roman"/>
          <w:szCs w:val="24"/>
          <w:lang w:val="hr-HR"/>
        </w:rPr>
      </w:pPr>
    </w:p>
    <w:p w:rsidRDefault="00D95F8F" w:rsidP="00D95F8F" w:rsidR="00D95F8F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95F8F" w:rsidP="00D95F8F" w:rsidR="00D95F8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95F8F" w:rsidP="00D95F8F" w:rsidR="00D95F8F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95F8F" w:rsidP="00D95F8F" w:rsidR="00D95F8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95F8F" w:rsidP="00D95F8F" w:rsidR="00D95F8F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J.M.S.-PROM d.o.o</w:t>
      </w:r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70556846253, Zagreb, Drage Gervaisa 11,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26.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95F8F" w:rsidP="00D95F8F" w:rsidR="00D95F8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D95F8F" w:rsidP="00D95F8F" w:rsidR="00D95F8F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95F8F" w:rsidP="00D95F8F" w:rsidR="00D95F8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95F8F" w:rsidP="00D95F8F" w:rsidR="00D95F8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J.M.S.-PROM d.o.o</w:t>
      </w:r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OIB: 70556846253, Zagreb, Drage Gervaisa 11.</w:t>
      </w:r>
    </w:p>
    <w:p w:rsidRDefault="00D95F8F" w:rsidP="00D95F8F" w:rsidR="00D95F8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95F8F" w:rsidP="00D95F8F" w:rsidR="00D95F8F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26. veljače 2016. godine u 13 sati i 25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D95F8F" w:rsidP="00D95F8F" w:rsidR="00D95F8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D95F8F" w:rsidP="00D95F8F" w:rsidR="00D95F8F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Ivan Prpić, OIB: 16795120342, iz Zagreba, Hruševečka ulica 11.</w:t>
      </w:r>
    </w:p>
    <w:p w:rsidRDefault="00D95F8F" w:rsidP="00D95F8F" w:rsidR="00D95F8F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95F8F" w:rsidP="00D95F8F" w:rsidR="00D95F8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J.M.S.-PROM d.o.o</w:t>
      </w:r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OIB: 70556846253, Zagreb, Drage Gervaisa 11.</w:t>
      </w:r>
    </w:p>
    <w:p w:rsidRDefault="00D95F8F" w:rsidP="00D95F8F" w:rsidR="00D95F8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95F8F" w:rsidP="00D95F8F" w:rsidR="00D95F8F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D95F8F" w:rsidP="00D95F8F" w:rsidR="00D95F8F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95F8F" w:rsidP="00D95F8F" w:rsidR="00D95F8F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95F8F" w:rsidP="00D95F8F" w:rsidR="00D95F8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D95F8F" w:rsidP="00D95F8F" w:rsidR="00D95F8F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D95F8F" w:rsidP="00D95F8F" w:rsidR="00D95F8F">
      <w:pPr>
        <w:jc w:val="both"/>
        <w:rPr>
          <w:rFonts w:hAnsi="Times New Roman" w:ascii="Times New Roman"/>
          <w:lang w:val="hr-HR"/>
        </w:rPr>
      </w:pPr>
    </w:p>
    <w:p w:rsidRDefault="00D95F8F" w:rsidP="00D95F8F" w:rsidR="00D95F8F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22. prosinca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5F8F" w:rsidP="00D95F8F" w:rsidR="00D95F8F">
      <w:pPr>
        <w:jc w:val="both"/>
        <w:rPr>
          <w:rFonts w:hAnsi="Times New Roman" w:ascii="Times New Roman"/>
        </w:rPr>
      </w:pPr>
    </w:p>
    <w:p w:rsidRDefault="00D95F8F" w:rsidP="00D95F8F" w:rsidR="00D95F8F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95F8F" w:rsidP="00D95F8F" w:rsidR="00D95F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95F8F" w:rsidP="00D95F8F" w:rsidR="00D95F8F">
      <w:pPr>
        <w:jc w:val="both"/>
        <w:rPr>
          <w:rFonts w:hAnsi="Times New Roman" w:ascii="Times New Roman"/>
          <w:lang w:val="hr-HR"/>
        </w:rPr>
      </w:pPr>
    </w:p>
    <w:p w:rsidRDefault="00D95F8F" w:rsidP="00D95F8F" w:rsidR="00D95F8F">
      <w:pPr>
        <w:jc w:val="both"/>
        <w:rPr>
          <w:rFonts w:hAnsi="Times New Roman" w:ascii="Times New Roman"/>
          <w:lang w:val="hr-HR"/>
        </w:rPr>
      </w:pPr>
    </w:p>
    <w:p w:rsidRDefault="00D95F8F" w:rsidP="00D95F8F" w:rsidR="00D95F8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26. veljače 2016. godine</w:t>
      </w:r>
    </w:p>
    <w:p w:rsidRDefault="00D95F8F" w:rsidP="00D95F8F" w:rsidR="00D95F8F">
      <w:pPr>
        <w:jc w:val="center"/>
        <w:rPr>
          <w:rFonts w:hAnsi="Times New Roman" w:ascii="Times New Roman"/>
          <w:lang w:val="hr-HR"/>
        </w:rPr>
      </w:pPr>
    </w:p>
    <w:p w:rsidRDefault="00D95F8F" w:rsidP="00D95F8F" w:rsidR="00D95F8F">
      <w:pPr>
        <w:jc w:val="center"/>
        <w:rPr>
          <w:rFonts w:hAnsi="Times New Roman" w:ascii="Times New Roman"/>
          <w:lang w:val="hr-HR"/>
        </w:rPr>
      </w:pPr>
    </w:p>
    <w:p w:rsidRDefault="00D95F8F" w:rsidP="00D95F8F" w:rsidR="00D95F8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95F8F" w:rsidP="00D95F8F" w:rsidR="00D95F8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D95F8F" w:rsidP="00D95F8F" w:rsidR="00D95F8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95F8F" w:rsidP="00D95F8F" w:rsidR="00D95F8F">
      <w:pPr>
        <w:jc w:val="both"/>
        <w:rPr>
          <w:rFonts w:hAnsi="Times New Roman" w:ascii="Times New Roman"/>
          <w:szCs w:val="24"/>
          <w:lang w:val="hr-HR"/>
        </w:rPr>
      </w:pPr>
    </w:p>
    <w:p w:rsidRDefault="00D95F8F" w:rsidP="00D95F8F" w:rsidR="00D95F8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D95F8F" w:rsidP="00D95F8F" w:rsidR="00D95F8F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95F8F" w:rsidP="00D95F8F" w:rsidR="00D95F8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95F8F" w:rsidP="00D95F8F" w:rsidR="00D95F8F">
      <w:pPr>
        <w:jc w:val="both"/>
        <w:rPr>
          <w:rFonts w:hAnsi="Times New Roman" w:ascii="Times New Roman"/>
        </w:rPr>
      </w:pPr>
    </w:p>
    <w:p w:rsidRDefault="00D95F8F" w:rsidP="00D95F8F" w:rsidR="00D95F8F">
      <w:pPr>
        <w:jc w:val="both"/>
        <w:rPr>
          <w:rFonts w:hAnsi="Times New Roman" w:ascii="Times New Roman"/>
        </w:rPr>
      </w:pPr>
    </w:p>
    <w:p w:rsidRDefault="00D95F8F" w:rsidP="00D95F8F" w:rsidR="00D95F8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95F8F" w:rsidP="00D95F8F" w:rsidR="00D95F8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95F8F" w:rsidP="00D95F8F" w:rsidR="00D95F8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D95F8F" w:rsidP="00D95F8F" w:rsidR="00D95F8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D95F8F" w:rsidP="00D95F8F" w:rsidR="00D95F8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D95F8F" w:rsidP="00D95F8F" w:rsidR="00D95F8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D95F8F" w:rsidP="00D95F8F" w:rsidR="00D95F8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D95F8F" w:rsidP="00D95F8F" w:rsidR="00D95F8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D95F8F" w:rsidP="00D95F8F" w:rsidR="00D95F8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95F8F" w:rsidP="00D95F8F" w:rsidR="00D95F8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95F8F" w:rsidP="00D95F8F" w:rsidR="00D95F8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95F8F" w:rsidP="00D95F8F" w:rsidR="00D95F8F" w:rsidRPr="00D44D4F">
      <w:pPr>
        <w:jc w:val="center"/>
        <w:rPr>
          <w:sz w:val="32"/>
          <w:u w:val="single"/>
          <w:lang w:val="hr-HR"/>
        </w:rPr>
      </w:pPr>
    </w:p>
    <w:p w:rsidRDefault="00D95F8F" w:rsidP="00D95F8F" w:rsidR="00D95F8F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F2B" w:rsidR="00000000">
      <w:r>
        <w:separator/>
      </w:r>
    </w:p>
  </w:endnote>
  <w:endnote w:id="0" w:type="continuationSeparator">
    <w:p w:rsidRDefault="00DD6F2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F2B" w:rsidR="00000000">
      <w:r>
        <w:separator/>
      </w:r>
    </w:p>
  </w:footnote>
  <w:footnote w:id="0" w:type="continuationSeparator">
    <w:p w:rsidRDefault="00DD6F2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95F8F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St-4057/2015</w:t>
        </w:r>
      </w:p>
    </w:sdtContent>
  </w:sdt>
  <w:p w:rsidRDefault="00D95F8F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F8F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D6F2B" w:rsidP="00840E3D" w:rsidR="00840E3D">
    <w:pPr>
      <w:pStyle w:val="Zaglavlje"/>
      <w:rPr>
        <w:lang w:val="hr-HR"/>
      </w:rPr>
    </w:pPr>
  </w:p>
  <w:p w:rsidRDefault="00D95F8F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D95F8F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39"/>
    <w:rsid w:val="00135025"/>
    <w:rsid w:val="00181F4E"/>
    <w:rsid w:val="005E0139"/>
    <w:rsid w:val="00C95241"/>
    <w:rsid w:val="00D95F8F"/>
    <w:rsid w:val="00DD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5F8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5F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F8F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D95F8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5F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5F8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D6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F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5F8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5F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F8F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D95F8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5F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5F8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D6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F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4057</izvorni_sadrzaj>
    <derivirana_varijabla naziv="DomainObject.Predmet.Broj_1">4057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St-4057/2015</izvorni_sadrzaj>
    <derivirana_varijabla naziv="DomainObject.Predmet.OznakaBroj_1">St-4057/2015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J.M.S.-PROM d.o.o. zastupanog po punomoćniku Jurica Mavrović</izvorni_sadrzaj>
    <derivirana_varijabla naziv="DomainObject.Predmet.ProtustrankaFormated_1">  J.M.S.-PROM d.o.o. zastupanog po punomoćniku Jurica Mavrović</derivirana_varijabla>
  </DomainObject.Predmet.ProtustrankaFormated>
  <DomainObject.Predmet.ProtustrankaFormatedOIB>
    <izvorni_sadrzaj>  J.M.S.-PROM d.o.o., OIB 70556846253 zastupanog po punomoćniku Jurica Mavrović</izvorni_sadrzaj>
    <derivirana_varijabla naziv="DomainObject.Predmet.ProtustrankaFormatedOIB_1">  J.M.S.-PROM d.o.o., OIB 70556846253 zastupanog po punomoćniku Jurica Mavrović</derivirana_varijabla>
  </DomainObject.Predmet.ProtustrankaFormatedOIB>
  <DomainObject.Predmet.ProtustrankaFormatedWithAdress>
    <izvorni_sadrzaj> J.M.S.-PROM d.o.o., Drage Gervaisa 11, 10000 Zagreb zastupanog po punomoćniku Jurica Mavrović</izvorni_sadrzaj>
    <derivirana_varijabla naziv="DomainObject.Predmet.ProtustrankaFormatedWithAdress_1"> J.M.S.-PROM d.o.o., Drage Gervaisa 11, 10000 Zagreb zastupanog po punomoćniku Jurica Mavrović</derivirana_varijabla>
  </DomainObject.Predmet.ProtustrankaFormatedWithAdress>
  <DomainObject.Predmet.ProtustrankaFormatedWithAdressOIB>
    <izvorni_sadrzaj> J.M.S.-PROM d.o.o., OIB 70556846253, Drage Gervaisa 11, 10000 Zagreb zastupanog po punomoćniku Jurica Mavrović</izvorni_sadrzaj>
    <derivirana_varijabla naziv="DomainObject.Predmet.ProtustrankaFormatedWithAdressOIB_1"> J.M.S.-PROM d.o.o., OIB 70556846253, Drage Gervaisa 11, 10000 Zagreb zastupanog po punomoćniku Jurica Mavrović</derivirana_varijabla>
  </DomainObject.Predmet.ProtustrankaFormatedWithAdressOIB>
  <DomainObject.Predmet.ProtustrankaWithAdress>
    <izvorni_sadrzaj>J.M.S.-PROM d.o.o. Drage Gervaisa 11, 10000 Zagreb</izvorni_sadrzaj>
    <derivirana_varijabla naziv="DomainObject.Predmet.ProtustrankaWithAdress_1">J.M.S.-PROM d.o.o. Drage Gervaisa 11, 10000 Zagreb</derivirana_varijabla>
  </DomainObject.Predmet.ProtustrankaWithAdress>
  <DomainObject.Predmet.ProtustrankaWithAdressOIB>
    <izvorni_sadrzaj>J.M.S.-PROM d.o.o., OIB 70556846253, Drage Gervaisa 11, 10000 Zagreb</izvorni_sadrzaj>
    <derivirana_varijabla naziv="DomainObject.Predmet.ProtustrankaWithAdressOIB_1">J.M.S.-PROM d.o.o., OIB 70556846253, Drage Gervaisa 11, 10000 Zagreb</derivirana_varijabla>
  </DomainObject.Predmet.ProtustrankaWithAdressOIB>
  <DomainObject.Predmet.ProtustrankaNazivFormated>
    <izvorni_sadrzaj>J.M.S.-PROM d.o.o.</izvorni_sadrzaj>
    <derivirana_varijabla naziv="DomainObject.Predmet.ProtustrankaNazivFormated_1">J.M.S.-PROM d.o.o.</derivirana_varijabla>
  </DomainObject.Predmet.ProtustrankaNazivFormated>
  <DomainObject.Predmet.ProtustrankaNazivFormatedOIB>
    <izvorni_sadrzaj>J.M.S.-PROM d.o.o., OIB 70556846253</izvorni_sadrzaj>
    <derivirana_varijabla naziv="DomainObject.Predmet.ProtustrankaNazivFormatedOIB_1">J.M.S.-PROM d.o.o., OIB 70556846253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J.M.S.-PROM d.o.o. zastupanog po punomoćniku Jurica Mavrović</item>
    </izvorni_sadrzaj>
    <derivirana_varijabla naziv="DomainObject.Predmet.ProtuStrankaListFormated_1">
      <item>J.M.S.-PROM d.o.o. zastupanog po punomoćniku Jurica Mavrović</item>
    </derivirana_varijabla>
  </DomainObject.Predmet.ProtuStrankaListFormated>
  <DomainObject.Predmet.ProtuStrankaListFormatedOIB>
    <izvorni_sadrzaj>
      <item>J.M.S.-PROM d.o.o., OIB 70556846253 zastupanog po punomoćniku Jurica Mavrović</item>
    </izvorni_sadrzaj>
    <derivirana_varijabla naziv="DomainObject.Predmet.ProtuStrankaListFormatedOIB_1">
      <item>J.M.S.-PROM d.o.o., OIB 70556846253 zastupanog po punomoćniku Jurica Mavrović</item>
    </derivirana_varijabla>
  </DomainObject.Predmet.ProtuStrankaListFormatedOIB>
  <DomainObject.Predmet.ProtuStrankaListFormatedWithAdress>
    <izvorni_sadrzaj>
      <item>J.M.S.-PROM d.o.o., Drage Gervaisa 11, 10000 Zagreb zastupanog po punomoćniku Jurica Mavrović</item>
    </izvorni_sadrzaj>
    <derivirana_varijabla naziv="DomainObject.Predmet.ProtuStrankaListFormatedWithAdress_1">
      <item>J.M.S.-PROM d.o.o., Drage Gervaisa 11, 10000 Zagreb zastupanog po punomoćniku Jurica Mavrović</item>
    </derivirana_varijabla>
  </DomainObject.Predmet.ProtuStrankaListFormatedWithAdress>
  <DomainObject.Predmet.ProtuStrankaListFormatedWithAdressOIB>
    <izvorni_sadrzaj>
      <item>J.M.S.-PROM d.o.o., OIB 70556846253, Drage Gervaisa 11, 10000 Zagreb zastupanog po punomoćniku Jurica Mavrović</item>
    </izvorni_sadrzaj>
    <derivirana_varijabla naziv="DomainObject.Predmet.ProtuStrankaListFormatedWithAdressOIB_1">
      <item>J.M.S.-PROM d.o.o., OIB 70556846253, Drage Gervaisa 11, 10000 Zagreb zastupanog po punomoćniku Jurica Mavrović</item>
    </derivirana_varijabla>
  </DomainObject.Predmet.ProtuStrankaListFormatedWithAdressOIB>
  <DomainObject.Predmet.ProtuStrankaListNazivFormated>
    <izvorni_sadrzaj>
      <item>J.M.S.-PROM d.o.o.</item>
    </izvorni_sadrzaj>
    <derivirana_varijabla naziv="DomainObject.Predmet.ProtuStrankaListNazivFormated_1">
      <item>J.M.S.-PROM d.o.o.</item>
    </derivirana_varijabla>
  </DomainObject.Predmet.ProtuStrankaListNazivFormated>
  <DomainObject.Predmet.ProtuStrankaListNazivFormatedOIB>
    <izvorni_sadrzaj>
      <item>J.M.S.-PROM d.o.o., OIB 70556846253</item>
    </izvorni_sadrzaj>
    <derivirana_varijabla naziv="DomainObject.Predmet.ProtuStrankaListNazivFormatedOIB_1">
      <item>J.M.S.-PROM d.o.o., OIB 70556846253</item>
    </derivirana_varijabla>
  </DomainObject.Predmet.ProtuStrankaListNazivFormatedOIB>
  <DomainObject.Predmet.OstaliListFormated>
    <izvorni_sadrzaj>
      <item>Jurica Mavrović punomoćnik sudionika u postupku J.M.S.-PROM d.o.o.</item>
    </izvorni_sadrzaj>
    <derivirana_varijabla naziv="DomainObject.Predmet.OstaliListFormated_1">
      <item>Jurica Mavrović punomoćnik sudionika u postupku J.M.S.-PROM d.o.o.</item>
    </derivirana_varijabla>
  </DomainObject.Predmet.OstaliListFormated>
  <DomainObject.Predmet.OstaliListFormatedOIB>
    <izvorni_sadrzaj>
      <item>Jurica Mavrović, OIB 19964128335 punomoćnik sudionika u postupku J.M.S.-PROM d.o.o.</item>
    </izvorni_sadrzaj>
    <derivirana_varijabla naziv="DomainObject.Predmet.OstaliListFormatedOIB_1">
      <item>Jurica Mavrović, OIB 19964128335 punomoćnik sudionika u postupku J.M.S.-PROM d.o.o.</item>
    </derivirana_varijabla>
  </DomainObject.Predmet.OstaliListFormatedOIB>
  <DomainObject.Predmet.OstaliListFormatedWithAdress>
    <izvorni_sadrzaj>
      <item>Jurica Mavrović, Malešnica 8, 10000 Zagreb punomoćnik sudionika u postupku J.M.S.-PROM d.o.o.</item>
    </izvorni_sadrzaj>
    <derivirana_varijabla naziv="DomainObject.Predmet.OstaliListFormatedWithAdress_1">
      <item>Jurica Mavrović, Malešnica 8, 10000 Zagreb punomoćnik sudionika u postupku J.M.S.-PROM d.o.o.</item>
    </derivirana_varijabla>
  </DomainObject.Predmet.OstaliListFormatedWithAdress>
  <DomainObject.Predmet.OstaliListFormatedWithAdressOIB>
    <izvorni_sadrzaj>
      <item>Jurica Mavrović, OIB 19964128335, Malešnica 8, 10000 Zagreb punomoćnik sudionika u postupku J.M.S.-PROM d.o.o.</item>
    </izvorni_sadrzaj>
    <derivirana_varijabla naziv="DomainObject.Predmet.OstaliListFormatedWithAdressOIB_1">
      <item>Jurica Mavrović, OIB 19964128335, Malešnica 8, 10000 Zagreb punomoćnik sudionika u postupku J.M.S.-PROM d.o.o.</item>
    </derivirana_varijabla>
  </DomainObject.Predmet.OstaliListFormatedWithAdressOIB>
  <DomainObject.Predmet.OstaliListNazivFormated>
    <izvorni_sadrzaj>
      <item>Jurica Mavrović</item>
    </izvorni_sadrzaj>
    <derivirana_varijabla naziv="DomainObject.Predmet.OstaliListNazivFormated_1">
      <item>Jurica Mavrović</item>
    </derivirana_varijabla>
  </DomainObject.Predmet.OstaliListNazivFormated>
  <DomainObject.Predmet.OstaliListNazivFormatedOIB>
    <izvorni_sadrzaj>
      <item>Jurica Mavrović, OIB 19964128335</item>
    </izvorni_sadrzaj>
    <derivirana_varijabla naziv="DomainObject.Predmet.OstaliListNazivFormatedOIB_1">
      <item>Jurica Mavrović, OIB 19964128335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J.M.S.-PROM d.o.o.</izvorni_sadrzaj>
    <derivirana_varijabla naziv="DomainObject.Predmet.ProtustrankaIDrugi_1">J.M.S.-PROM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J.M.S.-PROM d.o.o., OIB 70556846253, Drage Gervaisa 11, 10000 Zagreb</izvorni_sadrzaj>
    <derivirana_varijabla naziv="DomainObject.Predmet.ProtustrankaIDrugiAdressOIB_1">J.M.S.-PROM d.o.o., OIB 70556846253, Drage Gervaisa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J.M.S.-PROM d.o.o.</item>
      <item>FINA Regionalni centar Zagreb</item>
      <item>Jurica Mavrović</item>
    </izvorni_sadrzaj>
    <derivirana_varijabla naziv="DomainObject.Predmet.SudioniciListNaziv_1">
      <item>J.M.S.-PROM d.o.o.</item>
      <item>FINA Regionalni centar Zagreb</item>
      <item>Jurica Mavrović</item>
    </derivirana_varijabla>
  </DomainObject.Predmet.SudioniciListNaziv>
  <DomainObject.Predmet.SudioniciListAdressOIB>
    <izvorni_sadrzaj>
      <item>J.M.S.-PROM d.o.o., OIB 70556846253, Drage Gervaisa 11,10000 Zagreb</item>
      <item>FINA Regionalni centar Zagreb, OIB 85821130368, Trg svibanjskih žrtava 1995. br 1,10000 Zagreb</item>
      <item>Jurica Mavrović, OIB 19964128335, Malešnica 8,10000 Zagreb</item>
    </izvorni_sadrzaj>
    <derivirana_varijabla naziv="DomainObject.Predmet.SudioniciListAdressOIB_1">
      <item>J.M.S.-PROM d.o.o., OIB 70556846253, Drage Gervaisa 11,10000 Zagreb</item>
      <item>FINA Regionalni centar Zagreb, OIB 85821130368, Trg svibanjskih žrtava 1995. br 1,10000 Zagreb</item>
      <item>Jurica Mavrović, OIB 19964128335, Malešnica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70556846253</item>
      <item>, OIB 85821130368</item>
      <item>, OIB 19964128335</item>
    </izvorni_sadrzaj>
    <derivirana_varijabla naziv="DomainObject.Predmet.SudioniciListNazivOIB_1">
      <item>, OIB 70556846253</item>
      <item>, OIB 85821130368</item>
      <item>, OIB 19964128335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2027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2016-02-26T11:42:00Z</dcterms:created>
  <dc:creator>Marija Lukić</dc:creator>
  <dc:description/>
  <cp:keywords/>
  <cp:lastModifiedBy>Marija Lukić</cp:lastModifiedBy>
  <dcterms:modified xmlns:xsi="http://www.w3.org/2001/XMLSchema-instance" xsi:type="dcterms:W3CDTF">2016-02-26T11:52:00Z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