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4d03" w14:paraId="3b14d03" w:rsidRDefault="003B0895" w:rsidP="003B0895" w:rsidR="003B0895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3B0895" w:rsidP="003B0895" w:rsidR="003B0895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3B0895" w:rsidP="003B0895" w:rsidR="003B0895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3B0895" w:rsidP="003B0895" w:rsidR="003B0895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3B0895" w:rsidP="003B0895" w:rsidR="003B0895">
      <w:pPr>
        <w:jc w:val="right"/>
      </w:pPr>
    </w:p>
    <w:p w:rsidRDefault="003B0895" w:rsidP="003B0895" w:rsidR="003B0895">
      <w:pPr>
        <w:jc w:val="right"/>
      </w:pPr>
    </w:p>
    <w:p w:rsidRDefault="003B0895" w:rsidP="003B0895" w:rsidR="003B0895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AGRO-SERVIS TRADE</w:t>
      </w:r>
      <w:r>
        <w:t xml:space="preserve">, OIB: </w:t>
      </w:r>
      <w:r>
        <w:t>47379139722 sa sjedištem u Jug II 10, Prelog,</w:t>
      </w:r>
      <w:r>
        <w:t xml:space="preserve"> </w:t>
      </w:r>
      <w:r>
        <w:t>1</w:t>
      </w:r>
      <w:r>
        <w:t>4. siječnja 2016. temeljem čl. 430. Stečajnog zakona („NN“ 71/15, u daljnjem tekstu SZ) objavljuje sljedeći</w:t>
      </w:r>
    </w:p>
    <w:p w:rsidRDefault="003B0895" w:rsidP="003B0895" w:rsidR="003B0895">
      <w:pPr>
        <w:jc w:val="center"/>
      </w:pPr>
    </w:p>
    <w:p w:rsidRDefault="003B0895" w:rsidP="003B0895" w:rsidR="003B0895">
      <w:pPr>
        <w:jc w:val="center"/>
      </w:pPr>
      <w:r>
        <w:t>OGLAS</w:t>
      </w:r>
    </w:p>
    <w:p w:rsidRDefault="003B0895" w:rsidP="003B0895" w:rsidR="003B0895"/>
    <w:p w:rsidRDefault="003B0895" w:rsidP="003B0895" w:rsidR="003B0895">
      <w:pPr>
        <w:jc w:val="both"/>
      </w:pPr>
      <w:r>
        <w:t>1/</w:t>
      </w:r>
      <w:r>
        <w:tab/>
        <w:t xml:space="preserve">Utvrđuje se da ukupni iznos evidentiranog duga dužnika AGRO-SERVIS TRADE, OIB: 47379139722 sa sjedištem u Jug II 10, Prelog iznosi </w:t>
      </w:r>
      <w:r>
        <w:t>155.276,94</w:t>
      </w:r>
      <w:r>
        <w:t xml:space="preserve"> kn.</w:t>
      </w:r>
    </w:p>
    <w:p w:rsidRDefault="003B0895" w:rsidP="003B0895" w:rsidR="003B0895">
      <w:pPr>
        <w:jc w:val="both"/>
      </w:pPr>
    </w:p>
    <w:p w:rsidRDefault="003B0895" w:rsidP="003B0895" w:rsidR="003B0895">
      <w:pPr>
        <w:jc w:val="both"/>
      </w:pPr>
      <w:r>
        <w:t>2/</w:t>
      </w:r>
      <w:r>
        <w:tab/>
        <w:t xml:space="preserve"> Poziva se direktor dužnika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Nukić</w:t>
      </w:r>
      <w:proofErr w:type="spellEnd"/>
      <w:r>
        <w:t xml:space="preserve">, </w:t>
      </w:r>
      <w:proofErr w:type="spellStart"/>
      <w:r>
        <w:t>Teočak</w:t>
      </w:r>
      <w:proofErr w:type="spellEnd"/>
      <w:r>
        <w:t xml:space="preserve">, Sniježnica </w:t>
      </w:r>
      <w:proofErr w:type="spellStart"/>
      <w:r>
        <w:t>bb</w:t>
      </w:r>
      <w:proofErr w:type="spellEnd"/>
      <w:r>
        <w:t>, Bosna i Hercegovina</w:t>
      </w:r>
      <w:r>
        <w:t xml:space="preserve">, OIB: </w:t>
      </w:r>
      <w:r>
        <w:t>44086884531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B0895" w:rsidP="003B0895" w:rsidR="003B0895">
      <w:pPr>
        <w:jc w:val="both"/>
      </w:pPr>
    </w:p>
    <w:p w:rsidRDefault="003B0895" w:rsidP="003B0895" w:rsidR="003B0895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B0895" w:rsidP="003B0895" w:rsidR="003B0895"/>
    <w:p w:rsidRDefault="003B0895" w:rsidP="003B0895" w:rsidR="003B0895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3B0895" w:rsidP="003B0895" w:rsidR="003B0895">
      <w:pPr>
        <w:jc w:val="both"/>
        <w:rPr>
          <w:color w:val="000000"/>
        </w:rPr>
      </w:pPr>
      <w:r>
        <w:tab/>
      </w:r>
    </w:p>
    <w:p w:rsidRDefault="003B0895" w:rsidP="003B0895" w:rsidR="003B0895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932</w:t>
      </w:r>
      <w:r>
        <w:t xml:space="preserve">15 otvoren kod Hrvatske poštanske banke. </w:t>
      </w:r>
    </w:p>
    <w:p w:rsidRDefault="003B0895" w:rsidP="003B0895" w:rsidR="003B0895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3B0895" w:rsidP="003B0895" w:rsidR="003B0895">
      <w:pPr>
        <w:jc w:val="both"/>
      </w:pPr>
    </w:p>
    <w:p w:rsidRDefault="003B0895" w:rsidP="003B0895" w:rsidR="003B0895">
      <w:pPr>
        <w:jc w:val="center"/>
      </w:pPr>
      <w:r>
        <w:t>U Varaždinu, 14. siječnja 2016.</w:t>
      </w:r>
    </w:p>
    <w:p w:rsidRDefault="003B0895" w:rsidP="003B0895" w:rsidR="003B0895">
      <w:pPr>
        <w:jc w:val="both"/>
      </w:pPr>
    </w:p>
    <w:p w:rsidRDefault="003B0895" w:rsidP="003B0895" w:rsidR="003B08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B0895" w:rsidP="003B0895" w:rsidR="003B0895"/>
    <w:p w:rsidRDefault="003B0895" w:rsidP="003B0895" w:rsidR="003B08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DA0242" w:rsidP="003B0895" w:rsidR="00DA0242" w:rsidRPr="003B0895"/>
    <w:sectPr w:rsidSect="003B0895" w:rsidR="00DA0242" w:rsidRPr="003B0895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895" w:rsidR="008333A9">
    <w:pPr>
      <w:pStyle w:val="Zaglavlje"/>
    </w:pPr>
    <w:r>
      <w:rPr>
        <w:rStyle w:val="PozadinaSvijetloCrvena"/>
        <w:shd w:fill="auto" w:color="auto" w:val="clear"/>
      </w:rPr>
      <w:t>Poslovni broj: 4 St-932/15-4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89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B08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B08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93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St-932/2015-4</izvorni_sadrzaj>
    <derivirana_varijabla naziv="DomainObject.Oznaka_1">St-932/2015-4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AGRO-SERVIS TRADE društvo s ograničenom odgovornošću za trgovinu i usluge</izvorni_sadrzaj>
    <derivirana_varijabla naziv="DomainObject.Predmet.ProtustrankaFormated_1">  AGRO-SERVIS TRADE društvo s ograničenom odgovornošću za trgovinu i usluge</derivirana_varijabla>
  </DomainObject.Predmet.ProtustrankaFormated>
  <DomainObject.Predmet.ProtustrankaFormatedOIB>
    <izvorni_sadrzaj>  AGRO-SERVIS TRADE društvo s ograničenom odgovornošću za trgovinu i usluge, OIB 47379139722</izvorni_sadrzaj>
    <derivirana_varijabla naziv="DomainObject.Predmet.ProtustrankaFormatedOIB_1">  AGRO-SERVIS TRADE društvo s ograničenom odgovornošću za trgovinu i usluge, OIB 47379139722</derivirana_varijabla>
  </DomainObject.Predmet.ProtustrankaFormatedOIB>
  <DomainObject.Predmet.ProtustrankaFormatedWithAdress>
    <izvorni_sadrzaj> AGRO-SERVIS TRADE društvo s ograničenom odgovornošću za trgovinu i usluge, Jug II 10, 40323 Prelog</izvorni_sadrzaj>
    <derivirana_varijabla naziv="DomainObject.Predmet.ProtustrankaFormatedWithAdress_1"> AGRO-SERVIS TRADE društvo s ograničenom odgovornošću za trgovinu i usluge, Jug II 10, 40323 Prelog</derivirana_varijabla>
  </DomainObject.Predmet.ProtustrankaFormatedWithAdress>
  <DomainObject.Predmet.ProtustrankaFormatedWithAdressOIB>
    <izvorni_sadrzaj> AGRO-SERVIS TRADE društvo s ograničenom odgovornošću za trgovinu i usluge, OIB 47379139722, Jug II 10, 40323 Prelog</izvorni_sadrzaj>
    <derivirana_varijabla naziv="DomainObject.Predmet.ProtustrankaFormatedWithAdressOIB_1"> AGRO-SERVIS TRADE društvo s ograničenom odgovornošću za trgovinu i usluge, OIB 47379139722, Jug II 10, 40323 Prelog</derivirana_varijabla>
  </DomainObject.Predmet.ProtustrankaFormatedWithAdressOIB>
  <DomainObject.Predmet.ProtustrankaWithAdress>
    <izvorni_sadrzaj>AGRO-SERVIS TRADE društvo s ograničenom odgovornošću za trgovinu i usluge Jug II 10, 40323 Prelog</izvorni_sadrzaj>
    <derivirana_varijabla naziv="DomainObject.Predmet.ProtustrankaWithAdress_1">AGRO-SERVIS TRADE društvo s ograničenom odgovornošću za trgovinu i usluge Jug II 10, 40323 Prelog</derivirana_varijabla>
  </DomainObject.Predmet.ProtustrankaWithAdress>
  <DomainObject.Predmet.ProtustrankaWithAdressOIB>
    <izvorni_sadrzaj>AGRO-SERVIS TRADE društvo s ograničenom odgovornošću za trgovinu i usluge, OIB 47379139722, Jug II 10, 40323 Prelog</izvorni_sadrzaj>
    <derivirana_varijabla naziv="DomainObject.Predmet.ProtustrankaWithAdressOIB_1">AGRO-SERVIS TRADE društvo s ograničenom odgovornošću za trgovinu i usluge, OIB 47379139722, Jug II 10, 40323 Prelog</derivirana_varijabla>
  </DomainObject.Predmet.ProtustrankaWithAdressOIB>
  <DomainObject.Predmet.ProtustrankaNazivFormated>
    <izvorni_sadrzaj>AGRO-SERVIS TRADE društvo s ograničenom odgovornošću za trgovinu i usluge</izvorni_sadrzaj>
    <derivirana_varijabla naziv="DomainObject.Predmet.ProtustrankaNazivFormated_1">AGRO-SERVIS TRADE društvo s ograničenom odgovornošću za trgovinu i usluge</derivirana_varijabla>
  </DomainObject.Predmet.ProtustrankaNazivFormated>
  <DomainObject.Predmet.ProtustrankaNazivFormatedOIB>
    <izvorni_sadrzaj>AGRO-SERVIS TRADE društvo s ograničenom odgovornošću za trgovinu i usluge, OIB 47379139722</izvorni_sadrzaj>
    <derivirana_varijabla naziv="DomainObject.Predmet.ProtustrankaNazivFormatedOIB_1">AGRO-SERVIS TRADE društvo s ograničenom odgovornošću za trgovinu i usluge, OIB 47379139722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155276.94</izvorni_sadrzaj>
    <derivirana_varijabla naziv="DomainObject.Predmet.TrenutnaVrijednost_1">155276.94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AGRO-SERVIS TRADE društvo s ograničenom odgovornošću za trgovinu i usluge</item>
    </izvorni_sadrzaj>
    <derivirana_varijabla naziv="DomainObject.Predmet.ProtuStrankaListFormated_1">
      <item>AGRO-SERVIS TRADE društvo s ograničenom odgovornošću za trgovinu i usluge</item>
    </derivirana_varijabla>
  </DomainObject.Predmet.ProtuStrankaListFormated>
  <DomainObject.Predmet.ProtuStrankaListFormatedOIB>
    <izvorni_sadrzaj>
      <item>AGRO-SERVIS TRADE društvo s ograničenom odgovornošću za trgovinu i usluge, OIB 47379139722</item>
    </izvorni_sadrzaj>
    <derivirana_varijabla naziv="DomainObject.Predmet.ProtuStrankaListFormatedOIB_1">
      <item>AGRO-SERVIS TRADE društvo s ograničenom odgovornošću za trgovinu i usluge, OIB 47379139722</item>
    </derivirana_varijabla>
  </DomainObject.Predmet.ProtuStrankaListFormatedOIB>
  <DomainObject.Predmet.ProtuStrankaListFormatedWithAdress>
    <izvorni_sadrzaj>
      <item>AGRO-SERVIS TRADE društvo s ograničenom odgovornošću za trgovinu i usluge, Jug II 10, 40323 Prelog</item>
    </izvorni_sadrzaj>
    <derivirana_varijabla naziv="DomainObject.Predmet.ProtuStrankaListFormatedWithAdress_1">
      <item>AGRO-SERVIS TRADE društvo s ograničenom odgovornošću za trgovinu i usluge, Jug II 10, 40323 Prelog</item>
    </derivirana_varijabla>
  </DomainObject.Predmet.ProtuStrankaListFormatedWithAdress>
  <DomainObject.Predmet.ProtuStrankaListFormatedWithAdressOIB>
    <izvorni_sadrzaj>
      <item>AGRO-SERVIS TRADE društvo s ograničenom odgovornošću za trgovinu i usluge, OIB 47379139722, Jug II 10, 40323 Prelog</item>
    </izvorni_sadrzaj>
    <derivirana_varijabla naziv="DomainObject.Predmet.ProtuStrankaListFormatedWithAdressOIB_1">
      <item>AGRO-SERVIS TRADE društvo s ograničenom odgovornošću za trgovinu i usluge, OIB 47379139722, Jug II 10, 40323 Prelog</item>
    </derivirana_varijabla>
  </DomainObject.Predmet.ProtuStrankaListFormatedWithAdressOIB>
  <DomainObject.Predmet.ProtuStrankaListNazivFormated>
    <izvorni_sadrzaj>
      <item>AGRO-SERVIS TRADE društvo s ograničenom odgovornošću za trgovinu i usluge</item>
    </izvorni_sadrzaj>
    <derivirana_varijabla naziv="DomainObject.Predmet.ProtuStrankaListNazivFormated_1">
      <item>AGRO-SERVIS TRADE društvo s ograničenom odgovornošću za trgovinu i usluge</item>
    </derivirana_varijabla>
  </DomainObject.Predmet.ProtuStrankaListNazivFormated>
  <DomainObject.Predmet.ProtuStrankaListNazivFormatedOIB>
    <izvorni_sadrzaj>
      <item>AGRO-SERVIS TRADE društvo s ograničenom odgovornošću za trgovinu i usluge, OIB 47379139722</item>
    </izvorni_sadrzaj>
    <derivirana_varijabla naziv="DomainObject.Predmet.ProtuStrankaListNazivFormatedOIB_1">
      <item>AGRO-SERVIS TRADE društvo s ograničenom odgovornošću za trgovinu i usluge, OIB 47379139722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St-932/2015-4</izvorni_sadrzaj>
    <derivirana_varijabla naziv="DomainObject.PoslovniBrojDokumenta_1">St-932/2015-4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AGRO-SERVIS TRADE društvo s ograničenom odgovornošću za trgovinu i usluge</izvorni_sadrzaj>
    <derivirana_varijabla naziv="DomainObject.Predmet.ProtustrankaIDrugi_1">AGRO-SERVIS TRADE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AGRO-SERVIS TRADE društvo s ograničenom odgovornošću za trgovinu i usluge, OIB 47379139722, Jug II 10, 40323 Prelog</izvorni_sadrzaj>
    <derivirana_varijabla naziv="DomainObject.Predmet.ProtustrankaIDrugiAdressOIB_1">AGRO-SERVIS TRADE društvo s ograničenom odgovornošću za trgovinu i usluge, OIB 47379139722,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AGRO-SERVIS TRADE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AGRO-SERVIS TRADE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AGRO-SERVIS TRADE društvo s ograničenom odgovornošću za trgovinu i usluge, OIB 47379139722, Jug II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AGRO-SERVIS TRADE društvo s ograničenom odgovornošću za trgovinu i usluge, OIB 47379139722, Jug II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44B1A-0956-4B71-8676-1D2C07BED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1994</properties:Characters>
  <properties:Lines>48</properties:Lines>
  <properties:Paragraphs>14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2016-01-14T08:20:00Z</cp:lastPrinted>
  <dcterms:modified xmlns:xsi="http://www.w3.org/2001/XMLSchema-instance" xsi:type="dcterms:W3CDTF">2016-01-14T08:21:00Z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