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b80b" w14:paraId="5beb80b" w:rsidRDefault="00690141" w:rsidP="00D7390C" w:rsidR="00D7390C">
      <w:pPr>
        <w:jc w:val="right"/>
        <w15:collapsed w:val="false"/>
      </w:pPr>
      <w:bookmarkStart w:name="_GoBack" w:id="0"/>
      <w:bookmarkEnd w:id="0"/>
      <w:r>
        <w:t>9 St-60/15</w:t>
      </w:r>
      <w:r w:rsidR="00D7390C">
        <w:t xml:space="preserve">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DA69C8">
        <w:t xml:space="preserve"> </w:t>
      </w:r>
      <w:r w:rsidR="00690141" w:rsidRPr="00690141">
        <w:t>I-PAK d.o.o.</w:t>
      </w:r>
      <w:r w:rsidR="00690141">
        <w:t xml:space="preserve"> iz Pakova Sela, Oštarije 8, OIB: </w:t>
      </w:r>
      <w:r w:rsidR="00690141" w:rsidRPr="00690141">
        <w:t>63736762704</w:t>
      </w:r>
      <w:r w:rsidR="00690141">
        <w:t xml:space="preserve">, </w:t>
      </w:r>
      <w:r w:rsidR="00EF0DB5" w:rsidRPr="00D3787C">
        <w:t>temeljem odredbi čl. 187. st. 2. SZ-a ("Narodne novine" broj 44/96, 29/99, 129/00, 123/03, 82/06, 116/10, 25/12 i 132/12) – daljnjem tekstu SZ</w:t>
      </w:r>
      <w:r>
        <w:t xml:space="preserve">, dana </w:t>
      </w:r>
      <w:r w:rsidR="00690141">
        <w:t>20. siječnja</w:t>
      </w:r>
      <w:r w:rsidR="00DA69C8">
        <w:t xml:space="preserve"> 2017</w:t>
      </w:r>
      <w:r>
        <w:t>. godine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D7390C" w:rsidP="00D7390C" w:rsidR="00D7390C">
      <w:pPr>
        <w:jc w:val="center"/>
      </w:pPr>
    </w:p>
    <w:p w:rsidRDefault="00D7390C" w:rsidP="00D7390C" w:rsidR="00D7390C"/>
    <w:tbl>
      <w:tblPr>
        <w:tblpPr w:tblpY="1" w:tblpXSpec="center" w:vertAnchor="text" w:rightFromText="180" w:leftFromText="180"/>
        <w:tblOverlap w:val="never"/>
        <w:tblW w:type="pct" w:w="616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85"/>
        <w:gridCol w:w="1617"/>
        <w:gridCol w:w="1537"/>
        <w:gridCol w:w="1589"/>
        <w:gridCol w:w="1477"/>
        <w:gridCol w:w="1536"/>
        <w:gridCol w:w="1477"/>
        <w:gridCol w:w="930"/>
      </w:tblGrid>
      <w:tr w:rsidTr="00E42FED" w:rsidR="00690141" w:rsidRPr="00B40BEB">
        <w:trPr>
          <w:jc w:val="center"/>
        </w:trPr>
        <w:tc>
          <w:tcPr>
            <w:tcW w:type="pct" w:w="561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06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71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4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45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71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45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06"/>
            <w:vAlign w:val="center"/>
          </w:tcPr>
          <w:p w:rsidRDefault="00690141" w:rsidP="00E42FED" w:rsidR="0069014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690141" w:rsidR="00690141" w:rsidRPr="00B40BEB">
            <w:pPr>
              <w:pStyle w:val="Bezproreda"/>
              <w:numPr>
                <w:ilvl w:val="0"/>
                <w:numId w:val="4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</w:p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6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  <w:b/>
                <w:sz w:val="24"/>
                <w:szCs w:val="24"/>
              </w:rPr>
              <w:t>telekom</w:t>
            </w:r>
            <w:proofErr w:type="spellEnd"/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d.d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81793146560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Zagreb, R. F. Mihanovića 9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22.426,43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Rješenje o ovrsi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JB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Lj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. Malenica,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-607/16 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22.426,43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Rješenje o ovrsi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JB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Lj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. Malenica,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>-607/16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690141" w:rsidR="00690141" w:rsidRPr="00B40BEB">
            <w:pPr>
              <w:pStyle w:val="Bezproreda"/>
              <w:numPr>
                <w:ilvl w:val="0"/>
                <w:numId w:val="4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</w:p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Konzum d.d.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29955634590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Zagreb, M.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Čavića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1 A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51.900,57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Izvod iz poslovnih knjiga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51.900,57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Izvod iz poslovnih knjiga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690141" w:rsidR="00690141">
            <w:pPr>
              <w:pStyle w:val="Bezproreda"/>
              <w:numPr>
                <w:ilvl w:val="0"/>
                <w:numId w:val="4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</w:p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HEP-ODS d.o.o, Elektra 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46830600751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Šibenik, A.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Šupuka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7.906,07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Izvod iz poslovnih knjiga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7.906,07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Izvod iz poslovnih 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knjiga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690141" w:rsidR="00690141">
            <w:pPr>
              <w:pStyle w:val="Bezproreda"/>
              <w:numPr>
                <w:ilvl w:val="0"/>
                <w:numId w:val="4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Hrvatska pošta d.d.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87311810356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Zagreb,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Jurišićeva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756,06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Ugovor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o poslovnoj suradnji, izvod otvorenih stavaka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756,06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Ugovor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o poslovnoj suradnji, izvod otvorenih stavaka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     5.</w:t>
            </w: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Republika Hrvatska Ministarstvo financija, Porezna uprava, Područni ured Dalmacija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18683136487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Šibenik, Obala Hrvatske mornarice 3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1.448.545,05 kn</w:t>
            </w:r>
          </w:p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 toga 1.283.735,05 kn prijavljuje kao stečajni vjerovnik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Izvod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iz ISPU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, specifikacija kamata, rješenje o ovrsi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MF, Porezna uprava, PU Dalmacija, Klasa: UP/I-415-02/2015-001/00204 od 03.03.2015.g.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1.448.545,05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Izvod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iz ISPU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, specifikacija kamata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,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 rješenje o ovrsi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MF, Porezna uprava, PU Dalmacija, Klasa: UP/I-415-02/2015-001/00204 od 03.03.2015.g.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E42FED" w:rsidR="00690141" w:rsidRPr="005B779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Hrvatske šume d.o.o.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69693144506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Zagreb,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Lj.F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Vukotinovića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52.753,98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TS Zadra, SS Šibenik,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Stpn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>-22/13 od 13.01.2014.g.;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 presuda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TS Zadar, SS Šibenik, broj P-87/11;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 vjerodostojna 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isprava</w:t>
            </w:r>
          </w:p>
        </w:tc>
        <w:tc>
          <w:tcPr>
            <w:tcW w:type="pct" w:w="645"/>
          </w:tcPr>
          <w:p w:rsidRDefault="00690141" w:rsidP="00E42FED" w:rsidR="006901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52.753,98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TS Zadra, SS Šibenik,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Stpn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>-22/13 od 13.01.2014.g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.;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 presuda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TS Zadar, SS Šibenik, broj P-87/11;</w:t>
            </w: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 vjerodostojna isprava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E42FED" w:rsidR="00690141" w:rsidRPr="005B779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HEP Opskrba d.o.o, Zagreb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63073332379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Ul. Grada Vukovara 37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10.780,00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TS Zadra, SS Šibenik,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Stpn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>-22/13 od 13.01.2014.g.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10.780,00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TS Zadra, SS Šibenik, broj </w:t>
            </w:r>
            <w:proofErr w:type="spellStart"/>
            <w:r>
              <w:rPr>
                <w:rFonts w:hAnsi="Times New Roman" w:ascii="Times New Roman"/>
                <w:i/>
                <w:sz w:val="24"/>
                <w:szCs w:val="24"/>
              </w:rPr>
              <w:t>Stpn</w:t>
            </w:r>
            <w:proofErr w:type="spellEnd"/>
            <w:r>
              <w:rPr>
                <w:rFonts w:hAnsi="Times New Roman" w:ascii="Times New Roman"/>
                <w:i/>
                <w:sz w:val="24"/>
                <w:szCs w:val="24"/>
              </w:rPr>
              <w:t>-22/13 od 13.01.2014.g.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E42FED" w:rsidR="00690141" w:rsidRPr="005B779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Računarstvo i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telek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d.o.o.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14168609774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Milna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, Vis, Uvala </w:t>
            </w:r>
            <w:proofErr w:type="spellStart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Milna</w:t>
            </w:r>
            <w:proofErr w:type="spellEnd"/>
            <w:r w:rsidRPr="005B7796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127.759,04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Ugovor o ustupu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tražbine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127.759,04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Ugovor o ustupu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 tražbine</w:t>
            </w:r>
          </w:p>
        </w:tc>
      </w:tr>
      <w:tr w:rsidTr="00E42FED" w:rsidR="00690141" w:rsidRPr="00B40BEB">
        <w:trPr>
          <w:jc w:val="center"/>
        </w:trPr>
        <w:tc>
          <w:tcPr>
            <w:tcW w:type="pct" w:w="561"/>
          </w:tcPr>
          <w:p w:rsidRDefault="00690141" w:rsidP="00E42FED" w:rsidR="00690141" w:rsidRPr="005B779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9.</w:t>
            </w:r>
          </w:p>
        </w:tc>
        <w:tc>
          <w:tcPr>
            <w:tcW w:type="pct" w:w="7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Republika Hrvatska, Ministarstvo poljoprivrede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76767369197</w:t>
            </w:r>
          </w:p>
        </w:tc>
        <w:tc>
          <w:tcPr>
            <w:tcW w:type="pct" w:w="694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B7796">
              <w:rPr>
                <w:rFonts w:hAnsi="Times New Roman" w:ascii="Times New Roman"/>
                <w:b/>
                <w:sz w:val="24"/>
                <w:szCs w:val="24"/>
              </w:rPr>
              <w:t>Zagreb, Ul. Grada Vukovara 78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22.527,23 kn</w:t>
            </w:r>
          </w:p>
        </w:tc>
        <w:tc>
          <w:tcPr>
            <w:tcW w:type="pct" w:w="671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o </w:t>
            </w:r>
            <w:proofErr w:type="spellStart"/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psn</w:t>
            </w:r>
            <w:proofErr w:type="spellEnd"/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, rješenje o ovrsi,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računi za obračun pristojbu,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>Rješenje TS u Zadru, SS Šibenik, 7Stpn-22/2013-9 od 13.1.2014.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,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 xml:space="preserve"> rj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e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>šenje o ovrsi Ovrv.195/15 javni bilježnik D. Šimić, Drniš</w:t>
            </w:r>
          </w:p>
        </w:tc>
        <w:tc>
          <w:tcPr>
            <w:tcW w:type="pct" w:w="645"/>
          </w:tcPr>
          <w:p w:rsidRDefault="00690141" w:rsidP="00E42FED" w:rsidR="006901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22.527,23 kn</w:t>
            </w:r>
          </w:p>
        </w:tc>
        <w:tc>
          <w:tcPr>
            <w:tcW w:type="pct" w:w="406"/>
          </w:tcPr>
          <w:p w:rsidRDefault="00690141" w:rsidP="00E42FED" w:rsidR="00690141" w:rsidRPr="005B7796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Rješenje o </w:t>
            </w:r>
            <w:proofErr w:type="spellStart"/>
            <w:r w:rsidRPr="005B7796">
              <w:rPr>
                <w:rFonts w:hAnsi="Times New Roman" w:ascii="Times New Roman"/>
                <w:i/>
                <w:sz w:val="24"/>
                <w:szCs w:val="24"/>
              </w:rPr>
              <w:t>psn</w:t>
            </w:r>
            <w:proofErr w:type="spellEnd"/>
            <w:r w:rsidRPr="005B7796">
              <w:rPr>
                <w:rFonts w:hAnsi="Times New Roman" w:ascii="Times New Roman"/>
                <w:i/>
                <w:sz w:val="24"/>
                <w:szCs w:val="24"/>
              </w:rPr>
              <w:t xml:space="preserve">, rješenje o ovrsi,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računi za obračun pristojbu,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>Rješenje TS u Zadru, SS Šibenik, 7Stpn-22/201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3-9 od 13.1.2014.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,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 xml:space="preserve"> rj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t>e</w:t>
            </w:r>
            <w:r w:rsidRPr="00BE7038">
              <w:rPr>
                <w:rFonts w:hAnsi="Times New Roman" w:ascii="Times New Roman"/>
                <w:i/>
                <w:sz w:val="24"/>
                <w:szCs w:val="24"/>
              </w:rPr>
              <w:t>šenje o ovrsi Ovrv.195/15 javni bilježnik D. Šimić, Drniš</w:t>
            </w:r>
          </w:p>
        </w:tc>
      </w:tr>
    </w:tbl>
    <w:p w:rsidRDefault="00B80F9E" w:rsidP="000B5FAC" w:rsidR="00B80F9E">
      <w:pPr>
        <w:jc w:val="both"/>
        <w:rPr>
          <w:rFonts w:eastAsia="Calibri"/>
          <w:u w:val="single"/>
        </w:rPr>
      </w:pPr>
    </w:p>
    <w:p w:rsidRDefault="00B80F9E" w:rsidP="00DA41FB" w:rsidR="00B80F9E"/>
    <w:p w:rsidRDefault="00B80F9E" w:rsidP="000B5FAC" w:rsidR="00B80F9E">
      <w:pPr>
        <w:jc w:val="center"/>
      </w:pPr>
    </w:p>
    <w:p w:rsidRDefault="00B80F9E" w:rsidP="000B5FAC" w:rsidR="00B80F9E">
      <w:pPr>
        <w:jc w:val="center"/>
      </w:pPr>
    </w:p>
    <w:p w:rsidRDefault="00D7390C" w:rsidP="000B5FA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nad imovinom dužnika </w:t>
      </w:r>
      <w:r w:rsidR="00690141" w:rsidRPr="00690141">
        <w:t>I-PAK d.o.o.</w:t>
      </w:r>
      <w:r w:rsidR="00690141">
        <w:t xml:space="preserve"> iz Pakova Sela, Oštarije 8, OIB: </w:t>
      </w:r>
      <w:r w:rsidR="00690141" w:rsidRPr="00690141">
        <w:t>63736762704</w:t>
      </w:r>
      <w:r>
        <w:t xml:space="preserve">, na ispitnom i izvještajnom ročištu održanom dana </w:t>
      </w:r>
      <w:r w:rsidR="00690141">
        <w:t>19. Siječnja 2017</w:t>
      </w:r>
      <w:r>
        <w:t>. godine 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EF0DB5" w:rsidP="00EF0DB5" w:rsidR="00EF0DB5" w:rsidRPr="00D3787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787C">
        <w:rPr>
          <w:rFonts w:hAnsi="Times New Roman" w:ascii="Times New Roman"/>
          <w:sz w:val="24"/>
          <w:szCs w:val="24"/>
        </w:rP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690141">
        <w:t xml:space="preserve">20. Siječnja </w:t>
      </w:r>
      <w:r w:rsidR="00DA69C8">
        <w:t xml:space="preserve"> 2017</w:t>
      </w:r>
      <w:r>
        <w:t>. godine</w:t>
      </w:r>
    </w:p>
    <w:p w:rsidRDefault="00D7390C" w:rsidP="000B5FAC" w:rsidR="000B5FAC">
      <w:pPr>
        <w:jc w:val="right"/>
      </w:pPr>
      <w:r>
        <w:t>STEČAJNI SUDAC</w:t>
      </w:r>
    </w:p>
    <w:p w:rsidRDefault="000B5FAC" w:rsidP="000B5FAC" w:rsidR="000B5FAC">
      <w:pPr>
        <w:jc w:val="right"/>
      </w:pPr>
    </w:p>
    <w:p w:rsidRDefault="00AE1BAB" w:rsidP="000B5FAC" w:rsidR="00D7390C">
      <w:pPr>
        <w:jc w:val="right"/>
      </w:pPr>
      <w:r>
        <w:t>Terezija Goreta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>
        <w:t>otpravka</w:t>
      </w:r>
      <w:proofErr w:type="spellEnd"/>
      <w:r>
        <w:t xml:space="preserve">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B1334B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B3E" w:rsidP="00690141" w:rsidR="00823B3E">
      <w:r>
        <w:separator/>
      </w:r>
    </w:p>
  </w:endnote>
  <w:endnote w:id="0" w:type="continuationSeparator">
    <w:p w:rsidRDefault="00823B3E" w:rsidP="00690141" w:rsidR="0082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B3E" w:rsidP="00690141" w:rsidR="00823B3E">
      <w:r>
        <w:separator/>
      </w:r>
    </w:p>
  </w:footnote>
  <w:footnote w:id="0" w:type="continuationSeparator">
    <w:p w:rsidRDefault="00823B3E" w:rsidP="00690141" w:rsidR="00823B3E">
      <w:r>
        <w:continuationSeparator/>
      </w:r>
    </w:p>
  </w:footnote>
  <w:footnote w:id="1">
    <w:p w:rsidRDefault="00690141" w:rsidP="00690141" w:rsidR="00690141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7BFF"/>
    <w:multiLevelType w:val="hybridMultilevel"/>
    <w:tmpl w:val="219E2F00"/>
    <w:lvl w:tplc="96AAA61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B5FAC"/>
    <w:rsid w:val="0017598E"/>
    <w:rsid w:val="001C3277"/>
    <w:rsid w:val="004B6A72"/>
    <w:rsid w:val="00690141"/>
    <w:rsid w:val="006A10ED"/>
    <w:rsid w:val="006D4B07"/>
    <w:rsid w:val="00816F1B"/>
    <w:rsid w:val="00823B3E"/>
    <w:rsid w:val="00883996"/>
    <w:rsid w:val="00AE1BAB"/>
    <w:rsid w:val="00B1334B"/>
    <w:rsid w:val="00B80F9E"/>
    <w:rsid w:val="00D7390C"/>
    <w:rsid w:val="00DA41FB"/>
    <w:rsid w:val="00DA69C8"/>
    <w:rsid w:val="00DE2C32"/>
    <w:rsid w:val="00E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-11.01.2016</izvorni_sadrzaj>
    <derivirana_varijabla naziv="DomainObject.Predmet.PrimjedbaSuca_1">- uvid -11.01.2016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 zastupanog po punomoćniku Ivan Petrović</izvorni_sadrzaj>
    <derivirana_varijabla naziv="DomainObject.Predmet.ProtustrankaFormated_1">  I-PAK d.o.o. za trgovinu i proizvodnju zastupanog po punomoćniku Ivan Petrović</derivirana_varijabla>
  </DomainObject.Predmet.ProtustrankaFormated>
  <DomainObject.Predmet.ProtustrankaFormatedOIB>
    <izvorni_sadrzaj>  I-PAK d.o.o. za trgovinu i proizvodnju, OIB 63736762704 zastupanog po punomoćniku Ivan Petrović</izvorni_sadrzaj>
    <derivirana_varijabla naziv="DomainObject.Predmet.ProtustrankaFormatedOIB_1">  I-PAK d.o.o. za trgovinu i proizvodnju, OIB 63736762704 zastupanog po punomoćniku Ivan Petrović</derivirana_varijabla>
  </DomainObject.Predmet.ProtustrankaFormatedOIB>
  <DomainObject.Predmet.ProtustrankaFormatedWithAdress>
    <izvorni_sadrzaj> I-PAK d.o.o. za trgovinu i proizvodnju, Oštarije 8, 22320 Pakovo Selo zastupanog po punomoćniku Ivan Petrović</izvorni_sadrzaj>
    <derivirana_varijabla naziv="DomainObject.Predmet.ProtustrankaFormatedWithAdress_1"> I-PAK d.o.o. za trgovinu i proizvodnju, Oštarije 8, 22320 Pakovo Selo zastupanog po punomoćniku Ivan Petrović</derivirana_varijabla>
  </DomainObject.Predmet.ProtustrankaFormatedWithAdress>
  <DomainObject.Predmet.ProtustrankaFormatedWithAdressOIB>
    <izvorni_sadrzaj> I-PAK d.o.o. za trgovinu i proizvodnju, OIB 63736762704, Oštarije 8, 22320 Pakovo Selo zastupanog po punomoćniku Ivan Petrović</izvorni_sadrzaj>
    <derivirana_varijabla naziv="DomainObject.Predmet.ProtustrankaFormatedWithAdressOIB_1"> I-PAK d.o.o. za trgovinu i proizvodnju, OIB 63736762704, Oštarije 8, 22320 Pakovo Selo zastupanog po punomoćniku Ivan Petrović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I-PAK d.o.o. za trgovinu i proizvodnju zastupanog po punomoćniku Ivan Petrović</item>
    </izvorni_sadrzaj>
    <derivirana_varijabla naziv="DomainObject.Predmet.ProtuStrankaListFormated_1">
      <item>I-PAK d.o.o. za trgovinu i proizvodnju zastupanog po punomoćniku Ivan Petrović</item>
    </derivirana_varijabla>
  </DomainObject.Predmet.ProtuStrankaListFormated>
  <DomainObject.Predmet.ProtuStrankaListFormatedOIB>
    <izvorni_sadrzaj>
      <item>I-PAK d.o.o. za trgovinu i proizvodnju, OIB 63736762704 zastupanog po punomoćniku Ivan Petrović</item>
    </izvorni_sadrzaj>
    <derivirana_varijabla naziv="DomainObject.Predmet.ProtuStrankaListFormatedOIB_1">
      <item>I-PAK d.o.o. za trgovinu i proizvodnju, OIB 63736762704 zastupanog po punomoćniku Ivan Petrović</item>
    </derivirana_varijabla>
  </DomainObject.Predmet.ProtuStrankaListFormatedOIB>
  <DomainObject.Predmet.ProtuStrankaListFormatedWithAdress>
    <izvorni_sadrzaj>
      <item>I-PAK d.o.o. za trgovinu i proizvodnju, Oštarije 8, 22320 Pakovo Selo zastupanog po punomoćniku Ivan Petrović</item>
    </izvorni_sadrzaj>
    <derivirana_varijabla naziv="DomainObject.Predmet.ProtuStrankaListFormatedWithAdress_1">
      <item>I-PAK d.o.o. za trgovinu i proizvodnju, Oštarije 8, 22320 Pakovo Selo zastupanog po punomoćniku Ivan Petrović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 zastupanog po punomoćniku Ivan Petrović</item>
    </izvorni_sadrzaj>
    <derivirana_varijabla naziv="DomainObject.Predmet.ProtuStrankaListFormatedWithAdressOIB_1">
      <item>I-PAK d.o.o. za trgovinu i proizvodnju, OIB 63736762704, Oštarije 8, 22320 Pakovo Selo zastupanog po punomoćniku Ivan Petrović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Put Gimnazije 55, 22000 Šibenik</item>
    </derivirana_varijabla>
  </DomainObject.Predmet.OstaliListFormatedWithAdressOIB>
  <DomainObject.Predmet.OstaliListNazivFormated>
    <izvorni_sadrzaj>
      <item>ŽDO U ŠIBENIKU - Građansko-upravni odjel</item>
      <item>Draško Lambaša</item>
      <item>Ivan Petrović</item>
      <item>Ivica Matas</item>
    </izvorni_sadrzaj>
    <derivirana_varijabla naziv="DomainObject.Predmet.OstaliListNazivFormated_1">
      <item>ŽDO U ŠIBENIKU - Građansko-upravni odjel</item>
      <item>Draško Lambaša</item>
      <item>Ivan Petrović</item>
      <item>Ivica Matas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Ivan Petrović, OIB 40203108109</item>
      <item>Ivica Matas</item>
    </izvorni_sadrzaj>
    <derivirana_varijabla naziv="DomainObject.Predmet.OstaliListNazivFormatedOIB_1">
      <item>ŽDO U ŠIBENIKU - Građansko-upravni odjel</item>
      <item>Draško Lambaša, OIB 48593997552</item>
      <item>Ivan Petrović, OIB 40203108109</item>
      <item>Ivica Matas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izvorni_sadrzaj>
    <derivirana_varijabla naziv="DomainObject.Predmet.SudioniciListNaziv_1"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derivirana_varijabla>
  </DomainObject.Predmet.SudioniciListNaziv>
  <DomainObject.Predmet.SudioniciListAdressOIB>
    <izvorni_sadrzaj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Put Gimnazije 55,22000 Šibenik</item>
    </izvorni_sadrzaj>
    <derivirana_varijabla naziv="DomainObject.Predmet.SudioniciListAdressOIB_1"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63736762704</item>
      <item>, OIB null</item>
      <item>, OIB 48593997552</item>
      <item>, OIB 40203108109</item>
      <item>, OIB null</item>
    </izvorni_sadrzaj>
    <derivirana_varijabla naziv="DomainObject.Predmet.SudioniciListNazivOIB_1">
      <item>, OIB 18683136487</item>
      <item>, OIB 63736762704</item>
      <item>, OIB null</item>
      <item>, OIB 48593997552</item>
      <item>, OIB 40203108109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  <item>Draško Lambaša, OIB 48593997552, Drniških žrtava 10 Šibenik</item>
    </izvorni_sadrzaj>
    <derivirana_varijabla naziv="DomainObject.Predmet.StecajniUpraviteljiListAddressOIB_1">
      <item>Ivica Matas, OIB 98549799157, Put Gimnazije 55 Šibenik</item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618</properties:Words>
  <properties:Characters>3487</properties:Characters>
  <properties:Lines>389</properties:Lines>
  <properties:Paragraphs>101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2017-01-20T08:09:00Z</dcterms:created>
  <dc:creator>Marina Gulin</dc:creator>
  <cp:lastModifiedBy>Marina Gulin</cp:lastModifiedBy>
  <cp:lastPrinted>2017-01-20T09:16:00Z</cp:lastPrinted>
  <dcterms:modified xmlns:xsi="http://www.w3.org/2001/XMLSchema-instance" xsi:type="dcterms:W3CDTF">2017-01-20T09:18:00Z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