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0ef2" w14:paraId="f410ef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50AB0">
        <w:t>3068/2018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50AB0">
        <w:t>3068/2018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B50AB0" w:rsidRPr="004E4C13">
        <w:t>Impulse Point jednostavno društvo s ograničenom odgovornošću za trgovinu i usluge</w:t>
      </w:r>
      <w:r w:rsidR="00B50AB0">
        <w:t xml:space="preserve">, Velika Gorica (Grad Velika Gorica), Šibenska ulica 19, OIB: </w:t>
      </w:r>
      <w:r w:rsidR="00B50AB0" w:rsidRPr="004E4C13">
        <w:t>66251637508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B50AB0">
        <w:t>13.976,64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984DEC">
        <w:t xml:space="preserve"> 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A174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84DEC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50AB0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St-3068/2018</izvorni_sadrzaj>
    <derivirana_varijabla naziv="DomainObject.Predmet.OznakaBroj_1">St-3068/2018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Impulse Point jednostavno društvo s ograničenom odgovornošću za trgovinu i usluge zastupanog po punomoćniku Suzana Ratković</izvorni_sadrzaj>
    <derivirana_varijabla naziv="DomainObject.Predmet.ProtustrankaFormated_1">  Impulse Point jednostavno društvo s ograničenom odgovornošću za trgovinu i usluge zastupanog po punomoćniku Suzana Ratković</derivirana_varijabla>
  </DomainObject.Predmet.ProtustrankaFormated>
  <DomainObject.Predmet.ProtustrankaFormatedOIB>
    <izvorni_sadrzaj>  Impulse Point jednostavno društvo s ograničenom odgovornošću za trgovinu i usluge, OIB 66251637508 zastupanog po punomoćniku Suzana Ratković</izvorni_sadrzaj>
    <derivirana_varijabla naziv="DomainObject.Predmet.ProtustrankaFormatedOIB_1">  Impulse Point jednostavno društvo s ograničenom odgovornošću za trgovinu i usluge, OIB 66251637508 zastupanog po punomoćniku Suzana Ratković</derivirana_varijabla>
  </DomainObject.Predmet.ProtustrankaFormatedOIB>
  <DomainObject.Predmet.ProtustrankaFormatedWithAdress>
    <izvorni_sadrzaj> Impulse Point jednostavno društvo s ograničenom odgovornošću za trgovinu i usluge, Šibenska ulica 19, 10410 Velika Gorica zastupanog po punomoćniku Suzana Ratković</izvorni_sadrzaj>
    <derivirana_varijabla naziv="DomainObject.Predmet.ProtustrankaFormatedWithAdress_1"> Impulse Point jednostavno društvo s ograničenom odgovornošću za trgovinu i usluge, Šibenska ulica 19, 10410 Velika Gorica zastupanog po punomoćniku Suzana Ratković</derivirana_varijabla>
  </DomainObject.Predmet.ProtustrankaFormatedWithAdress>
  <DomainObject.Predmet.ProtustrankaFormatedWithAdressOIB>
    <izvorni_sadrzaj> Impulse Point jednostavno društvo s ograničenom odgovornošću za trgovinu i usluge, OIB 66251637508, Šibenska ulica 19, 10410 Velika Gorica zastupanog po punomoćniku Suzana Ratković</izvorni_sadrzaj>
    <derivirana_varijabla naziv="DomainObject.Predmet.ProtustrankaFormatedWithAdressOIB_1"> Impulse Point jednostavno društvo s ograničenom odgovornošću za trgovinu i usluge, OIB 66251637508, Šibenska ulica 19, 10410 Velika Gorica zastupanog po punomoćniku Suzana Ratković</derivirana_varijabla>
  </DomainObject.Predmet.ProtustrankaFormatedWithAdressOIB>
  <DomainObject.Predmet.ProtustrankaWithAdress>
    <izvorni_sadrzaj>Impulse Point jednostavno društvo s ograničenom odgovornošću za trgovinu i usluge Šibenska ulica 19, 10410 Velika Gorica</izvorni_sadrzaj>
    <derivirana_varijabla naziv="DomainObject.Predmet.ProtustrankaWithAdress_1">Impulse Point jednostavno društvo s ograničenom odgovornošću za trgovinu i usluge Šibenska ulica 19, 10410 Velika Gorica</derivirana_varijabla>
  </DomainObject.Predmet.ProtustrankaWithAdress>
  <DomainObject.Predmet.ProtustrankaWithAdressOIB>
    <izvorni_sadrzaj>Impulse Point jednostavno društvo s ograničenom odgovornošću za trgovinu i usluge, OIB 66251637508, Šibenska ulica 19, 10410 Velika Gorica</izvorni_sadrzaj>
    <derivirana_varijabla naziv="DomainObject.Predmet.ProtustrankaWithAdressOIB_1">Impulse Point jednostavno društvo s ograničenom odgovornošću za trgovinu i usluge, OIB 66251637508, Šibenska ulica 19, 10410 Velika Gorica</derivirana_varijabla>
  </DomainObject.Predmet.ProtustrankaWithAdressOIB>
  <DomainObject.Predmet.ProtustrankaNazivFormated>
    <izvorni_sadrzaj>Impulse Point jednostavno društvo s ograničenom odgovornošću za trgovinu i usluge</izvorni_sadrzaj>
    <derivirana_varijabla naziv="DomainObject.Predmet.ProtustrankaNazivFormated_1">Impulse Point jednostavno društvo s ograničenom odgovornošću za trgovinu i usluge</derivirana_varijabla>
  </DomainObject.Predmet.ProtustrankaNazivFormated>
  <DomainObject.Predmet.ProtustrankaNazivFormatedOIB>
    <izvorni_sadrzaj>Impulse Point jednostavno društvo s ograničenom odgovornošću za trgovinu i usluge, OIB 66251637508</izvorni_sadrzaj>
    <derivirana_varijabla naziv="DomainObject.Predmet.ProtustrankaNazivFormatedOIB_1">Impulse Point jednostavno društvo s ograničenom odgovornošću za trgovinu i usluge, OIB 66251637508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Impulse Point jednostavno društvo s ograničenom odgovornošću za trgovinu i usluge zastupanog po punomoćniku Suzana Ratković</item>
    </izvorni_sadrzaj>
    <derivirana_varijabla naziv="DomainObject.Predmet.ProtuStrankaListFormated_1">
      <item>Impulse Point jednostavno društvo s ograničenom odgovornošću za trgovinu i usluge zastupanog po punomoćniku Suzana Ratković</item>
    </derivirana_varijabla>
  </DomainObject.Predmet.ProtuStrankaListFormated>
  <DomainObject.Predmet.ProtuStrankaListFormatedOIB>
    <izvorni_sadrzaj>
      <item>Impulse Point jednostavno društvo s ograničenom odgovornošću za trgovinu i usluge, OIB 66251637508 zastupanog po punomoćniku Suzana Ratković</item>
    </izvorni_sadrzaj>
    <derivirana_varijabla naziv="DomainObject.Predmet.ProtuStrankaListFormatedOIB_1">
      <item>Impulse Point jednostavno društvo s ograničenom odgovornošću za trgovinu i usluge, OIB 66251637508 zastupanog po punomoćniku Suzana Ratković</item>
    </derivirana_varijabla>
  </DomainObject.Predmet.ProtuStrankaListFormatedOIB>
  <DomainObject.Predmet.ProtuStrankaListFormatedWithAdress>
    <izvorni_sadrzaj>
      <item>Impulse Point jednostavno društvo s ograničenom odgovornošću za trgovinu i usluge, Šibenska ulica 19, 10410 Velika Gorica zastupanog po punomoćniku Suzana Ratković</item>
    </izvorni_sadrzaj>
    <derivirana_varijabla naziv="DomainObject.Predmet.ProtuStrankaListFormatedWithAdress_1">
      <item>Impulse Point jednostavno društvo s ograničenom odgovornošću za trgovinu i usluge, Šibenska ulica 19, 10410 Velika Gorica zastupanog po punomoćniku Suzana Ratković</item>
    </derivirana_varijabla>
  </DomainObject.Predmet.ProtuStrankaListFormatedWithAdress>
  <DomainObject.Predmet.ProtuStrankaListFormatedWithAdressOIB>
    <izvorni_sadrzaj>
      <item>Impulse Point jednostavno društvo s ograničenom odgovornošću za trgovinu i usluge, OIB 66251637508, Šibenska ulica 19, 10410 Velika Gorica zastupanog po punomoćniku Suzana Ratković</item>
    </izvorni_sadrzaj>
    <derivirana_varijabla naziv="DomainObject.Predmet.ProtuStrankaListFormatedWithAdressOIB_1">
      <item>Impulse Point jednostavno društvo s ograničenom odgovornošću za trgovinu i usluge, OIB 66251637508, Šibenska ulica 19, 10410 Velika Gorica zastupanog po punomoćniku Suzana Ratković</item>
    </derivirana_varijabla>
  </DomainObject.Predmet.ProtuStrankaListFormatedWithAdressOIB>
  <DomainObject.Predmet.ProtuStrankaListNazivFormated>
    <izvorni_sadrzaj>
      <item>Impulse Point jednostavno društvo s ograničenom odgovornošću za trgovinu i usluge</item>
    </izvorni_sadrzaj>
    <derivirana_varijabla naziv="DomainObject.Predmet.ProtuStrankaListNazivFormated_1">
      <item>Impulse Point jednostavno društvo s ograničenom odgovornošću za trgovinu i usluge</item>
    </derivirana_varijabla>
  </DomainObject.Predmet.ProtuStrankaListNazivFormated>
  <DomainObject.Predmet.ProtuStrankaListNazivFormatedOIB>
    <izvorni_sadrzaj>
      <item>Impulse Point jednostavno društvo s ograničenom odgovornošću za trgovinu i usluge, OIB 66251637508</item>
    </izvorni_sadrzaj>
    <derivirana_varijabla naziv="DomainObject.Predmet.ProtuStrankaListNazivFormatedOIB_1">
      <item>Impulse Point jednostavno društvo s ograničenom odgovornošću za trgovinu i usluge, OIB 66251637508</item>
    </derivirana_varijabla>
  </DomainObject.Predmet.ProtuStrankaListNazivFormatedOIB>
  <DomainObject.Predmet.OstaliListFormated>
    <izvorni_sadrzaj>
      <item>Suzana Ratković punomoćnica sudionika u postupku Impulse Point jednostavno društvo s ograničenom odgovornošću za trgovinu i usluge</item>
    </izvorni_sadrzaj>
    <derivirana_varijabla naziv="DomainObject.Predmet.OstaliListFormated_1">
      <item>Suzana Ratković punomoćnica sudionika u postupku Impulse Point jednostavno društvo s ograničenom odgovornošću za trgovinu i usluge</item>
    </derivirana_varijabla>
  </DomainObject.Predmet.OstaliListFormated>
  <DomainObject.Predmet.OstaliListFormatedOIB>
    <izvorni_sadrzaj>
      <item>Suzana Ratković, OIB 08613953562 punomoćnica sudionika u postupku Impulse Point jednostavno društvo s ograničenom odgovornošću za trgovinu i usluge</item>
    </izvorni_sadrzaj>
    <derivirana_varijabla naziv="DomainObject.Predmet.OstaliListFormatedOIB_1">
      <item>Suzana Ratković, OIB 08613953562 punomoćnica sudionika u postupku Impulse Point jednostavno društvo s ograničenom odgovornošću za trgovinu i usluge</item>
    </derivirana_varijabla>
  </DomainObject.Predmet.OstaliListFormatedOIB>
  <DomainObject.Predmet.OstaliListFormatedWithAdress>
    <izvorni_sadrzaj>
      <item>Suzana Ratković, Šibenska 19, 10410 Velika Gorica punomoćnica sudionika u postupku Impulse Point jednostavno društvo s ograničenom odgovornošću za trgovinu i usluge</item>
    </izvorni_sadrzaj>
    <derivirana_varijabla naziv="DomainObject.Predmet.OstaliListFormatedWithAdress_1">
      <item>Suzana Ratković, Šibenska 19, 10410 Velika Gorica punomoćnica sudionika u postupku Impulse Point jednostavno društvo s ograničenom odgovornošću za trgovinu i usluge</item>
    </derivirana_varijabla>
  </DomainObject.Predmet.OstaliListFormatedWithAdress>
  <DomainObject.Predmet.OstaliListFormatedWithAdressOIB>
    <izvorni_sadrzaj>
      <item>Suzana Ratković, OIB 08613953562, Šibenska 19, 10410 Velika Gorica punomoćnica sudionika u postupku Impulse Point jednostavno društvo s ograničenom odgovornošću za trgovinu i usluge</item>
    </izvorni_sadrzaj>
    <derivirana_varijabla naziv="DomainObject.Predmet.OstaliListFormatedWithAdressOIB_1">
      <item>Suzana Ratković, OIB 08613953562, Šibenska 19, 10410 Velika Gorica punomoćnica sudionika u postupku Impulse Point jednostavno društvo s ograničenom odgovornošću za trgovinu i usluge</item>
    </derivirana_varijabla>
  </DomainObject.Predmet.OstaliListFormatedWithAdressOIB>
  <DomainObject.Predmet.OstaliListNazivFormated>
    <izvorni_sadrzaj>
      <item>Suzana Ratković</item>
    </izvorni_sadrzaj>
    <derivirana_varijabla naziv="DomainObject.Predmet.OstaliListNazivFormated_1">
      <item>Suzana Ratković</item>
    </derivirana_varijabla>
  </DomainObject.Predmet.OstaliListNazivFormated>
  <DomainObject.Predmet.OstaliListNazivFormatedOIB>
    <izvorni_sadrzaj>
      <item>Suzana Ratković, OIB 08613953562</item>
    </izvorni_sadrzaj>
    <derivirana_varijabla naziv="DomainObject.Predmet.OstaliListNazivFormatedOIB_1">
      <item>Suzana Ratković, OIB 08613953562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Impulse Point jednostavno društvo s ograničenom odgovornošću za trgovinu i usluge</izvorni_sadrzaj>
    <derivirana_varijabla naziv="DomainObject.Predmet.ProtustrankaIDrugi_1">Impulse Point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Impulse Point jednostavno društvo s ograničenom odgovornošću za trgovinu i usluge, OIB 66251637508, Šibenska ulica 19, 10410 Velika Gorica</izvorni_sadrzaj>
    <derivirana_varijabla naziv="DomainObject.Predmet.ProtustrankaIDrugiAdressOIB_1">Impulse Point jednostavno društvo s ograničenom odgovornošću za trgovinu i usluge, OIB 66251637508, Šibenska ulica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Impulse Point jednostavno društvo s ograničenom odgovornošću za trgovinu i usluge</item>
      <item>Suzana Ratković</item>
    </izvorni_sadrzaj>
    <derivirana_varijabla naziv="DomainObject.Predmet.SudioniciListNaziv_1">
      <item>FINA Regionalni centar Zagreb</item>
      <item>Impulse Point jednostavno društvo s ograničenom odgovornošću za trgovinu i usluge</item>
      <item>Suzana Ratković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Impulse Point jednostavno društvo s ograničenom odgovornošću za trgovinu i usluge, OIB 66251637508, Šibenska ulica 19,10410 Velika Gorica</item>
      <item>Suzana Ratković, OIB 08613953562, Šibenska 19,10410 Velika Gorica</item>
    </izvorni_sadrzaj>
    <derivirana_varijabla naziv="DomainObject.Predmet.SudioniciListAdressOIB_1">
      <item>FINA Regionalni centar Zagreb, OIB 85821130368, Trg svibanjskih žrtava 1995. 1,10000 Zagreb</item>
      <item>Impulse Point jednostavno društvo s ograničenom odgovornošću za trgovinu i usluge, OIB 66251637508, Šibenska ulica 19,10410 Velika Gorica</item>
      <item>Suzana Ratković, OIB 08613953562,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66251637508</item>
      <item>, OIB 08613953562</item>
    </izvorni_sadrzaj>
    <derivirana_varijabla naziv="DomainObject.Predmet.SudioniciListNazivOIB_1">
      <item>, OIB 85821130368</item>
      <item>, OIB 66251637508</item>
      <item>, OIB 08613953562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1398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2019-03-07T08:10:00Z</dcterms:created>
  <dc:creator>ilukac</dc:creator>
  <cp:lastModifiedBy>Katarina Babić</cp:lastModifiedBy>
  <cp:lastPrinted>2019-03-12T11:52:00Z</cp:lastPrinted>
  <dcterms:modified xmlns:xsi="http://www.w3.org/2001/XMLSchema-instance" xsi:type="dcterms:W3CDTF">2019-03-12T11:52:00Z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(3068-18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