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c15e" w14:paraId="c62c15e" w:rsidRDefault="00C43F27" w:rsidP="00C765FC" w:rsidR="00C765FC" w:rsidRPr="00C10C53">
      <w:pPr>
        <w15:collapsed w:val="false"/>
      </w:pPr>
      <w:bookmarkStart w:name="_GoBack" w:id="0"/>
      <w:bookmarkEnd w:id="0"/>
      <w:r>
        <w:t xml:space="preserve">             </w:t>
      </w:r>
      <w:r w:rsidR="00C765FC" w:rsidRPr="00C10C53">
        <w:t xml:space="preserve">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</w:t>
      </w:r>
      <w:r w:rsidR="00C43F27">
        <w:t>stečajnog postupka nad dužnikom ORSERA d.o.o. Vrsar</w:t>
      </w:r>
      <w:r w:rsidR="00643D7D">
        <w:t xml:space="preserve">, </w:t>
      </w:r>
      <w:r w:rsidR="00C43F27">
        <w:t>Brionska 3</w:t>
      </w:r>
      <w:r w:rsidR="00643D7D">
        <w:t xml:space="preserve">, OIB: </w:t>
      </w:r>
      <w:r w:rsidR="00C43F27">
        <w:t>06133446055</w:t>
      </w:r>
      <w:r w:rsidR="0065137D" w:rsidRPr="00C10C53">
        <w:t xml:space="preserve">, </w:t>
      </w:r>
      <w:r w:rsidR="00C43F27">
        <w:t xml:space="preserve">                  0</w:t>
      </w:r>
      <w:r w:rsidR="0065137D" w:rsidRPr="00C10C53">
        <w:t>8</w:t>
      </w:r>
      <w:r w:rsidRPr="00C10C53">
        <w:t xml:space="preserve">. </w:t>
      </w:r>
      <w:r w:rsidR="0065137D" w:rsidRPr="00C10C53">
        <w:t xml:space="preserve">travnja </w:t>
      </w:r>
      <w:r w:rsidRPr="00C10C53">
        <w:t xml:space="preserve">2016. </w:t>
      </w:r>
      <w:r w:rsidR="00C43F27">
        <w:t>godine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43F27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C43F27">
        <w:t>ORSERA d.o.o. Vrsar, Brionska 3, OIB: 06133446055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HR43 2390001 1300029763, poziv na </w:t>
      </w:r>
      <w:r w:rsidRPr="00C43F27">
        <w:t>broj 020-</w:t>
      </w:r>
      <w:r w:rsidR="00643D7D" w:rsidRPr="00C43F27">
        <w:t>217</w:t>
      </w:r>
      <w:r w:rsidRPr="00C43F27">
        <w:t>-1</w:t>
      </w:r>
      <w:r w:rsidR="00643D7D" w:rsidRPr="00C43F27">
        <w:t>6</w:t>
      </w:r>
      <w:r w:rsidRPr="00C43F27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 w:rsidRPr="00C10C53">
      <w:pPr>
        <w:jc w:val="both"/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C765FC" w:rsidP="00C765FC" w:rsidR="00C765FC" w:rsidRPr="00C10C53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C43F27">
        <w:t>0</w:t>
      </w:r>
      <w:r w:rsidR="00D10CDB" w:rsidRPr="00C10C53">
        <w:t>8</w:t>
      </w:r>
      <w:r w:rsidR="00C765FC" w:rsidRPr="00C10C53">
        <w:t xml:space="preserve">. </w:t>
      </w:r>
      <w:r w:rsidR="00D10CDB" w:rsidRPr="00C10C53">
        <w:t>trav</w:t>
      </w:r>
      <w:r w:rsidR="0065386B" w:rsidRPr="00C10C53">
        <w:t>n</w:t>
      </w:r>
      <w:r w:rsidR="00D10CDB" w:rsidRPr="00C10C53">
        <w:t xml:space="preserve">ja </w:t>
      </w:r>
      <w:r w:rsidR="00C765FC" w:rsidRPr="00C10C53">
        <w:t>2016.</w:t>
      </w:r>
      <w:r w:rsidR="00C43F27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43F27" w:rsidP="00C43F27" w:rsidR="00C43F27" w:rsidRPr="00C10C53">
      <w:pPr>
        <w:ind w:firstLine="720" w:left="5652"/>
        <w:jc w:val="both"/>
      </w:pPr>
      <w:r>
        <w:t xml:space="preserve">            </w:t>
      </w:r>
      <w:r w:rsidRPr="00C10C53">
        <w:t xml:space="preserve">Stečajni sudac </w:t>
      </w:r>
    </w:p>
    <w:p w:rsidRDefault="00C43F27" w:rsidP="00C43F27" w:rsidR="00C43F27" w:rsidRPr="00C10C53">
      <w:pPr>
        <w:ind w:left="5712"/>
        <w:jc w:val="both"/>
      </w:pPr>
      <w:r w:rsidRPr="00C10C53">
        <w:t xml:space="preserve">         </w:t>
      </w:r>
      <w:r w:rsidRPr="00C10C53">
        <w:tab/>
      </w:r>
      <w:r w:rsidRPr="00C10C53">
        <w:tab/>
        <w:t xml:space="preserve">  Damir Rabar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43F27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/>
    <w:p w:rsidRDefault="00C43F27" w:rsidP="00C765FC" w:rsidR="00C43F27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CB5F71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C43F27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F27" w:rsidP="00C765FC" w:rsidR="00C43F27">
      <w:r>
        <w:separator/>
      </w:r>
    </w:p>
  </w:endnote>
  <w:endnote w:id="0" w:type="continuationSeparator">
    <w:p w:rsidRDefault="00C43F27" w:rsidP="00C765FC" w:rsidR="00C43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F27" w:rsidP="00C765FC" w:rsidR="00C43F27">
      <w:r>
        <w:separator/>
      </w:r>
    </w:p>
  </w:footnote>
  <w:footnote w:id="0" w:type="continuationSeparator">
    <w:p w:rsidRDefault="00C43F27" w:rsidP="00C765FC" w:rsidR="00C43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6450752"/>
      <w:docPartObj>
        <w:docPartGallery w:val="Page Numbers (Top of Page)"/>
        <w:docPartUnique/>
      </w:docPartObj>
    </w:sdtPr>
    <w:sdtEndPr/>
    <w:sdtContent>
      <w:p w:rsidRDefault="00C43F27" w:rsidP="00C43F27" w:rsidR="00C43F27">
        <w:pPr>
          <w:pStyle w:val="Zaglavlje"/>
        </w:pPr>
        <w:r>
          <w:t xml:space="preserve">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5404B">
          <w:rPr>
            <w:noProof/>
          </w:rPr>
          <w:t>2</w:t>
        </w:r>
        <w:r>
          <w:fldChar w:fldCharType="end"/>
        </w:r>
        <w:r>
          <w:t xml:space="preserve">                                      Posl. broj: 1 St-217/16-11                                                                                                      </w:t>
        </w:r>
        <w:r>
          <w:tab/>
        </w:r>
      </w:p>
    </w:sdtContent>
  </w:sdt>
  <w:p w:rsidRDefault="00C43F27" w:rsidR="00C43F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F27" w:rsidR="00C43F27">
    <w:pPr>
      <w:pStyle w:val="Zaglavlje"/>
    </w:pPr>
    <w:r>
      <w:t xml:space="preserve">                                                                                                             Posl. broj: 1 St-217/16-11</w:t>
    </w: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5460C"/>
    <w:rsid w:val="001A38BC"/>
    <w:rsid w:val="00217A54"/>
    <w:rsid w:val="0045404B"/>
    <w:rsid w:val="00496112"/>
    <w:rsid w:val="0051489A"/>
    <w:rsid w:val="00643D7D"/>
    <w:rsid w:val="0065137D"/>
    <w:rsid w:val="0065386B"/>
    <w:rsid w:val="0066287C"/>
    <w:rsid w:val="007F482F"/>
    <w:rsid w:val="00814708"/>
    <w:rsid w:val="00AC57D6"/>
    <w:rsid w:val="00B10C40"/>
    <w:rsid w:val="00C10C53"/>
    <w:rsid w:val="00C331EB"/>
    <w:rsid w:val="00C43F27"/>
    <w:rsid w:val="00C765FC"/>
    <w:rsid w:val="00CB5F71"/>
    <w:rsid w:val="00CD1157"/>
    <w:rsid w:val="00D10CDB"/>
    <w:rsid w:val="00D2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ORSERA d.o.o. VRSAR</izvorni_sadrzaj>
    <derivirana_varijabla naziv="DomainObject.Predmet.ProtustrankaFormated_1">  ORSERA d.o.o. VRSAR</derivirana_varijabla>
  </DomainObject.Predmet.ProtustrankaFormated>
  <DomainObject.Predmet.ProtustrankaFormatedOIB>
    <izvorni_sadrzaj>  ORSERA d.o.o. VRSAR, OIB 06133446055</izvorni_sadrzaj>
    <derivirana_varijabla naziv="DomainObject.Predmet.ProtustrankaFormatedOIB_1">  ORSERA d.o.o. VRSAR, OIB 06133446055</derivirana_varijabla>
  </DomainObject.Predmet.ProtustrankaFormatedOIB>
  <DomainObject.Predmet.ProtustrankaFormatedWithAdress>
    <izvorni_sadrzaj> ORSERA d.o.o. VRSAR, Brionska 3, 52450 Vrsar</izvorni_sadrzaj>
    <derivirana_varijabla naziv="DomainObject.Predmet.ProtustrankaFormatedWithAdress_1"> ORSERA d.o.o. VRSAR, Brionska 3, 52450 Vrsar</derivirana_varijabla>
  </DomainObject.Predmet.ProtustrankaFormatedWithAdress>
  <DomainObject.Predmet.ProtustrankaFormatedWithAdressOIB>
    <izvorni_sadrzaj> ORSERA d.o.o. VRSAR, OIB 06133446055, Brionska 3, 52450 Vrsar</izvorni_sadrzaj>
    <derivirana_varijabla naziv="DomainObject.Predmet.ProtustrankaFormatedWithAdressOIB_1"> ORSERA d.o.o. VRSAR, OIB 06133446055, Brionska 3, 52450 Vrsar</derivirana_varijabla>
  </DomainObject.Predmet.ProtustrankaFormatedWithAdressOIB>
  <DomainObject.Predmet.ProtustrankaWithAdress>
    <izvorni_sadrzaj>ORSERA d.o.o. VRSAR Brionska 3, 52450 Vrsar</izvorni_sadrzaj>
    <derivirana_varijabla naziv="DomainObject.Predmet.ProtustrankaWithAdress_1">ORSERA d.o.o. VRSAR Brionska 3, 52450 Vrsar</derivirana_varijabla>
  </DomainObject.Predmet.ProtustrankaWithAdress>
  <DomainObject.Predmet.ProtustrankaWithAdressOIB>
    <izvorni_sadrzaj>ORSERA d.o.o. VRSAR, OIB 06133446055, Brionska 3, 52450 Vrsar</izvorni_sadrzaj>
    <derivirana_varijabla naziv="DomainObject.Predmet.ProtustrankaWithAdressOIB_1">ORSERA d.o.o. VRSAR, OIB 06133446055, Brionska 3, 52450 Vrsar</derivirana_varijabla>
  </DomainObject.Predmet.ProtustrankaWithAdressOIB>
  <DomainObject.Predmet.ProtustrankaNazivFormated>
    <izvorni_sadrzaj>ORSERA d.o.o. VRSAR</izvorni_sadrzaj>
    <derivirana_varijabla naziv="DomainObject.Predmet.ProtustrankaNazivFormated_1">ORSERA d.o.o. VRSAR</derivirana_varijabla>
  </DomainObject.Predmet.ProtustrankaNazivFormated>
  <DomainObject.Predmet.ProtustrankaNazivFormatedOIB>
    <izvorni_sadrzaj>ORSERA d.o.o. VRSAR, OIB 06133446055</izvorni_sadrzaj>
    <derivirana_varijabla naziv="DomainObject.Predmet.ProtustrankaNazivFormatedOIB_1">ORSERA d.o.o. VRSAR, OIB 06133446055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188706.96</izvorni_sadrzaj>
    <derivirana_varijabla naziv="DomainObject.Predmet.TrenutnaVrijednost_1">188706.96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ORSERA d.o.o. VRSAR</item>
    </izvorni_sadrzaj>
    <derivirana_varijabla naziv="DomainObject.Predmet.ProtuStrankaListFormated_1">
      <item>ORSERA d.o.o. VRSAR</item>
    </derivirana_varijabla>
  </DomainObject.Predmet.ProtuStrankaListFormated>
  <DomainObject.Predmet.ProtuStrankaListFormatedOIB>
    <izvorni_sadrzaj>
      <item>ORSERA d.o.o. VRSAR, OIB 06133446055</item>
    </izvorni_sadrzaj>
    <derivirana_varijabla naziv="DomainObject.Predmet.ProtuStrankaListFormatedOIB_1">
      <item>ORSERA d.o.o. VRSAR, OIB 06133446055</item>
    </derivirana_varijabla>
  </DomainObject.Predmet.ProtuStrankaListFormatedOIB>
  <DomainObject.Predmet.ProtuStrankaListFormatedWithAdress>
    <izvorni_sadrzaj>
      <item>ORSERA d.o.o. VRSAR, Brionska 3, 52450 Vrsar</item>
    </izvorni_sadrzaj>
    <derivirana_varijabla naziv="DomainObject.Predmet.ProtuStrankaListFormatedWithAdress_1">
      <item>ORSERA d.o.o. VRSAR, Brionska 3, 52450 Vrsar</item>
    </derivirana_varijabla>
  </DomainObject.Predmet.ProtuStrankaListFormatedWithAdress>
  <DomainObject.Predmet.ProtuStrankaListFormatedWithAdressOIB>
    <izvorni_sadrzaj>
      <item>ORSERA d.o.o. VRSAR, OIB 06133446055, Brionska 3, 52450 Vrsar</item>
    </izvorni_sadrzaj>
    <derivirana_varijabla naziv="DomainObject.Predmet.ProtuStrankaListFormatedWithAdressOIB_1">
      <item>ORSERA d.o.o. VRSAR, OIB 06133446055, Brionska 3, 52450 Vrsar</item>
    </derivirana_varijabla>
  </DomainObject.Predmet.ProtuStrankaListFormatedWithAdressOIB>
  <DomainObject.Predmet.ProtuStrankaListNazivFormated>
    <izvorni_sadrzaj>
      <item>ORSERA d.o.o. VRSAR</item>
    </izvorni_sadrzaj>
    <derivirana_varijabla naziv="DomainObject.Predmet.ProtuStrankaListNazivFormated_1">
      <item>ORSERA d.o.o. VRSAR</item>
    </derivirana_varijabla>
  </DomainObject.Predmet.ProtuStrankaListNazivFormated>
  <DomainObject.Predmet.ProtuStrankaListNazivFormatedOIB>
    <izvorni_sadrzaj>
      <item>ORSERA d.o.o. VRSAR, OIB 06133446055</item>
    </izvorni_sadrzaj>
    <derivirana_varijabla naziv="DomainObject.Predmet.ProtuStrankaListNazivFormatedOIB_1">
      <item>ORSERA d.o.o. VRSAR, OIB 06133446055</item>
    </derivirana_varijabla>
  </DomainObject.Predmet.ProtuStrankaListNazivFormatedOIB>
  <DomainObject.Predmet.OstaliListFormated>
    <izvorni_sadrzaj>
      <item>Odvj. Ivan Zubić</item>
    </izvorni_sadrzaj>
    <derivirana_varijabla naziv="DomainObject.Predmet.OstaliListFormated_1">
      <item>Odvj. Ivan Zubić</item>
    </derivirana_varijabla>
  </DomainObject.Predmet.OstaliListFormated>
  <DomainObject.Predmet.OstaliListFormatedOIB>
    <izvorni_sadrzaj>
      <item>Odvj. Ivan Zubić, OIB 17968254563</item>
    </izvorni_sadrzaj>
    <derivirana_varijabla naziv="DomainObject.Predmet.OstaliListFormatedOIB_1">
      <item>Odvj. Ivan Zubić, OIB 17968254563</item>
    </derivirana_varijabla>
  </DomainObject.Predmet.OstaliListFormatedOIB>
  <DomainObject.Predmet.OstaliListFormatedWithAdress>
    <izvorni_sadrzaj>
      <item>Odvj. Ivan Zubić, Zagrebačka 43, 49000 Krapina</item>
    </izvorni_sadrzaj>
    <derivirana_varijabla naziv="DomainObject.Predmet.OstaliListFormatedWithAdress_1">
      <item>Odvj. Ivan Zubić, Zagrebačka 43, 49000 Krapina</item>
    </derivirana_varijabla>
  </DomainObject.Predmet.OstaliListFormatedWithAdress>
  <DomainObject.Predmet.OstaliListFormatedWithAdressOIB>
    <izvorni_sadrzaj>
      <item>Odvj. Ivan Zubić, OIB 17968254563, Zagrebačka 43, 49000 Krapina</item>
    </izvorni_sadrzaj>
    <derivirana_varijabla naziv="DomainObject.Predmet.OstaliListFormatedWithAdressOIB_1">
      <item>Odvj. Ivan Zubić, OIB 17968254563, Zagrebačka 43, 49000 Krapina</item>
    </derivirana_varijabla>
  </DomainObject.Predmet.OstaliListFormatedWithAdressOIB>
  <DomainObject.Predmet.OstaliListNazivFormated>
    <izvorni_sadrzaj>
      <item>Odvj. Ivan Zubić</item>
    </izvorni_sadrzaj>
    <derivirana_varijabla naziv="DomainObject.Predmet.OstaliListNazivFormated_1">
      <item>Odvj. Ivan Zubić</item>
    </derivirana_varijabla>
  </DomainObject.Predmet.OstaliListNazivFormated>
  <DomainObject.Predmet.OstaliListNazivFormatedOIB>
    <izvorni_sadrzaj>
      <item>Odvj. Ivan Zubić, OIB 17968254563</item>
    </izvorni_sadrzaj>
    <derivirana_varijabla naziv="DomainObject.Predmet.OstaliListNazivFormatedOIB_1">
      <item>Odvj. Ivan Zubić, OIB 17968254563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ORSERA d.o.o. VRSAR</izvorni_sadrzaj>
    <derivirana_varijabla naziv="DomainObject.Predmet.ProtustrankaIDrugi_1">ORSERA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ORSERA d.o.o. VRSAR, OIB 06133446055, Brionska 3, 52450 Vrsar</izvorni_sadrzaj>
    <derivirana_varijabla naziv="DomainObject.Predmet.ProtustrankaIDrugiAdressOIB_1">ORSERA d.o.o. VRSAR, OIB 06133446055,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ORSERA d.o.o. VRSAR</item>
      <item>Odvj. Ivan Zubić</item>
    </izvorni_sadrzaj>
    <derivirana_varijabla naziv="DomainObject.Predmet.SudioniciListNaziv_1">
      <item>FINANCIJSKA AGENCIJA, RC RIJEKA, PODRUŽNICA PULA, PULA</item>
      <item>ORSERA d.o.o. VRSAR</item>
      <item>Odvj. Ivan Zubić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</izvorni_sadrzaj>
    <derivirana_varijabla naziv="DomainObject.Predmet.SudioniciListAdressOIB_1"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06133446055</item>
      <item>, OIB 17968254563</item>
    </izvorni_sadrzaj>
    <derivirana_varijabla naziv="DomainObject.Predmet.SudioniciListNazivOIB_1">
      <item>, OIB 85821130368</item>
      <item>, OIB 06133446055</item>
      <item>, OIB 17968254563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2053</properties:Characters>
  <properties:Lines>62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2016-04-08T07:59:00Z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2016-04-08T08:18:00Z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