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fc1d" w14:paraId="452fc1d" w:rsidRDefault="00715AF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27E75">
        <w:rPr>
          <w:rFonts w:cs="Times New Roman" w:eastAsia="Calibri"/>
        </w:rPr>
        <w:t>JURIĆ I JURIĆ j.d.o.o., Sisak, S. i A. Radića 1, OIB: 42848793680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27E75">
        <w:rPr>
          <w:rFonts w:cs="Times New Roman" w:eastAsia="Calibri"/>
        </w:rPr>
        <w:t>JURIĆ I JURIĆ j.d.o.o., Sisak, S. i A. Radića 1, OIB: 42848793680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27E75">
        <w:rPr>
          <w:rFonts w:cs="Times New Roman" w:eastAsia="Times New Roman"/>
          <w:color w:val="000000"/>
          <w:lang w:eastAsia="hr-HR"/>
        </w:rPr>
        <w:t>4485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727E75">
        <w:rPr>
          <w:rFonts w:cs="Times New Roman" w:eastAsia="Calibri"/>
        </w:rPr>
        <w:t>JURIĆ I JURIĆ j.d.o.o., Sisak, S. i A. Radića 1, OIB: 42848793680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27E75">
        <w:rPr>
          <w:rFonts w:cs="Times New Roman" w:eastAsia="Times New Roman"/>
          <w:lang w:eastAsia="hr-HR"/>
        </w:rPr>
        <w:t>701,39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727E75">
        <w:rPr>
          <w:rFonts w:cs="Times New Roman" w:eastAsia="Times New Roman"/>
          <w:lang w:eastAsia="hr-HR"/>
        </w:rPr>
        <w:t>dvoje</w:t>
      </w:r>
      <w:r w:rsidR="00F00B4B">
        <w:rPr>
          <w:rFonts w:cs="Times New Roman" w:eastAsia="Times New Roman"/>
          <w:lang w:eastAsia="hr-HR"/>
        </w:rPr>
        <w:t xml:space="preserve">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727E75">
        <w:rPr>
          <w:rFonts w:cs="Times New Roman" w:eastAsia="Times New Roman"/>
          <w:lang w:eastAsia="hr-HR"/>
        </w:rPr>
        <w:t>4485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00B4B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727E75">
        <w:rPr>
          <w:rFonts w:cs="Times New Roman" w:eastAsia="Times New Roman"/>
          <w:lang w:eastAsia="hr-HR"/>
        </w:rPr>
        <w:t>5</w:t>
      </w:r>
      <w:r w:rsidR="00F00B4B">
        <w:rPr>
          <w:rFonts w:cs="Times New Roman" w:eastAsia="Times New Roman"/>
          <w:lang w:eastAsia="hr-HR"/>
        </w:rPr>
        <w:t>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727E75">
        <w:rPr>
          <w:rFonts w:cs="Times New Roman" w:eastAsia="Times New Roman"/>
          <w:lang w:eastAsia="hr-HR"/>
        </w:rPr>
        <w:t>429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727E75">
        <w:rPr>
          <w:rFonts w:cs="Times New Roman" w:eastAsia="Times New Roman"/>
          <w:lang w:eastAsia="hr-HR"/>
        </w:rPr>
        <w:t>701,39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76151F">
        <w:rPr>
          <w:rFonts w:cs="Times New Roman" w:eastAsia="Times New Roman"/>
          <w:lang w:eastAsia="hr-HR"/>
        </w:rPr>
        <w:t>1</w:t>
      </w:r>
      <w:r w:rsidR="00727E75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727E75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postaje </w:t>
      </w:r>
      <w:r w:rsidR="00727E75">
        <w:rPr>
          <w:rFonts w:cs="Times New Roman" w:eastAsia="Times New Roman"/>
          <w:lang w:eastAsia="hr-HR"/>
        </w:rPr>
        <w:t>uprave Sisačko-moslavačke od 14</w:t>
      </w:r>
      <w:r>
        <w:rPr>
          <w:rFonts w:cs="Times New Roman" w:eastAsia="Times New Roman"/>
          <w:lang w:eastAsia="hr-HR"/>
        </w:rPr>
        <w:t xml:space="preserve">. lipnja 2017. proizlazi da dužnik nije evidentiran kao vlasnik vozila (list </w:t>
      </w:r>
      <w:r w:rsidR="00727E75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90B" w:rsidP="00537B78" w:rsidR="00AA690B">
      <w:r>
        <w:separator/>
      </w:r>
    </w:p>
  </w:endnote>
  <w:endnote w:id="0" w:type="continuationSeparator">
    <w:p w:rsidRDefault="00AA690B" w:rsidP="00537B78" w:rsidR="00AA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90B" w:rsidP="00537B78" w:rsidR="00AA690B">
      <w:r>
        <w:separator/>
      </w:r>
    </w:p>
  </w:footnote>
  <w:footnote w:id="0" w:type="continuationSeparator">
    <w:p w:rsidRDefault="00AA690B" w:rsidP="00537B78" w:rsidR="00AA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AF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27E75">
      <w:t>4485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AF2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E75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90B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10.000,00 kn</izvorni_sadrzaj>
    <derivirana_varijabla naziv="DomainObject.Primjedba_1">predujam u 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4485</izvorni_sadrzaj>
    <derivirana_varijabla naziv="DomainObject.Predmet.Broj_1">4485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St-4485/2016</izvorni_sadrzaj>
    <derivirana_varijabla naziv="DomainObject.Predmet.OznakaBroj_1">St-4485/2016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JURIĆ I JURIĆ j.d.o.o. za poslovanje nekretninama, turistička agencija zastupanog po punomoćniku Željko Stjepan Jurić</izvorni_sadrzaj>
    <derivirana_varijabla naziv="DomainObject.Predmet.ProtustrankaFormated_1">  JURIĆ I JURIĆ j.d.o.o. za poslovanje nekretninama, turistička agencija zastupanog po punomoćniku Željko Stjepan Jurić</derivirana_varijabla>
  </DomainObject.Predmet.ProtustrankaFormated>
  <DomainObject.Predmet.ProtustrankaFormatedOIB>
    <izvorni_sadrzaj>  JURIĆ I JURIĆ j.d.o.o. za poslovanje nekretninama, turistička agencija, OIB 42848793680 zastupanog po punomoćniku Željko Stjepan Jurić</izvorni_sadrzaj>
    <derivirana_varijabla naziv="DomainObject.Predmet.ProtustrankaFormatedOIB_1">  JURIĆ I JURIĆ j.d.o.o. za poslovanje nekretninama, turistička agencija, OIB 42848793680 zastupanog po punomoćniku Željko Stjepan Jurić</derivirana_varijabla>
  </DomainObject.Predmet.ProtustrankaFormatedOIB>
  <DomainObject.Predmet.ProtustrankaFormatedWithAdress>
    <izvorni_sadrzaj> JURIĆ I JURIĆ j.d.o.o. za poslovanje nekretninama, turistička agencija, S. i A. Radića 1, 44000 Sisak zastupanog po punomoćniku Željko Stjepan Jurić</izvorni_sadrzaj>
    <derivirana_varijabla naziv="DomainObject.Predmet.ProtustrankaFormatedWithAdress_1"> JURIĆ I JURIĆ j.d.o.o. za poslovanje nekretninama, turistička agencija, S. i A. Radića 1, 44000 Sisak zastupanog po punomoćniku Željko Stjepan Jurić</derivirana_varijabla>
  </DomainObject.Predmet.ProtustrankaFormatedWithAdress>
  <DomainObject.Predmet.ProtustrankaFormatedWithAdressOIB>
    <izvorni_sadrzaj> JURIĆ I JURIĆ j.d.o.o. za poslovanje nekretninama, turistička agencija, OIB 42848793680, S. i A. Radića 1, 44000 Sisak zastupanog po punomoćniku Željko Stjepan Jurić</izvorni_sadrzaj>
    <derivirana_varijabla naziv="DomainObject.Predmet.ProtustrankaFormatedWithAdressOIB_1"> JURIĆ I JURIĆ j.d.o.o. za poslovanje nekretninama, turistička agencija, OIB 42848793680, S. i A. Radića 1, 44000 Sisak zastupanog po punomoćniku Željko Stjepan Jurić</derivirana_varijabla>
  </DomainObject.Predmet.ProtustrankaFormatedWithAdressOIB>
  <DomainObject.Predmet.ProtustrankaWithAdress>
    <izvorni_sadrzaj>JURIĆ I JURIĆ j.d.o.o. za poslovanje nekretninama, turistička agencija S. i A. Radića 1, 44000 Sisak</izvorni_sadrzaj>
    <derivirana_varijabla naziv="DomainObject.Predmet.ProtustrankaWithAdress_1">JURIĆ I JURIĆ j.d.o.o. za poslovanje nekretninama, turistička agencija S. i A. Radića 1, 44000 Sisak</derivirana_varijabla>
  </DomainObject.Predmet.ProtustrankaWithAdress>
  <DomainObject.Predmet.ProtustrankaWithAdressOIB>
    <izvorni_sadrzaj>JURIĆ I JURIĆ j.d.o.o. za poslovanje nekretninama, turistička agencija, OIB 42848793680, S. i A. Radića 1, 44000 Sisak</izvorni_sadrzaj>
    <derivirana_varijabla naziv="DomainObject.Predmet.ProtustrankaWithAdressOIB_1">JURIĆ I JURIĆ j.d.o.o. za poslovanje nekretninama, turistička agencija, OIB 42848793680, S. i A. Radića 1, 44000 Sisak</derivirana_varijabla>
  </DomainObject.Predmet.ProtustrankaWithAdressOIB>
  <DomainObject.Predmet.ProtustrankaNazivFormated>
    <izvorni_sadrzaj>JURIĆ I JURIĆ j.d.o.o. za poslovanje nekretninama, turistička agencija</izvorni_sadrzaj>
    <derivirana_varijabla naziv="DomainObject.Predmet.ProtustrankaNazivFormated_1">JURIĆ I JURIĆ j.d.o.o. za poslovanje nekretninama, turistička agencija</derivirana_varijabla>
  </DomainObject.Predmet.ProtustrankaNazivFormated>
  <DomainObject.Predmet.ProtustrankaNazivFormatedOIB>
    <izvorni_sadrzaj>JURIĆ I JURIĆ j.d.o.o. za poslovanje nekretninama, turistička agencija, OIB 42848793680</izvorni_sadrzaj>
    <derivirana_varijabla naziv="DomainObject.Predmet.ProtustrankaNazivFormatedOIB_1">JURIĆ I JURIĆ j.d.o.o. za poslovanje nekretninama, turistička agencija, OIB 42848793680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 I JURIĆ j.d.o.o. za poslovanje nekretninama, turistička agencija zastupanog po punomoćniku Željko Stjepan Jurić</item>
    </izvorni_sadrzaj>
    <derivirana_varijabla naziv="DomainObject.Predmet.ProtuStrankaListFormated_1">
      <item>JURIĆ I JURIĆ j.d.o.o. za poslovanje nekretninama, turistička agencija zastupanog po punomoćniku Željko Stjepan Jurić</item>
    </derivirana_varijabla>
  </DomainObject.Predmet.ProtuStrankaListFormated>
  <DomainObject.Predmet.ProtuStrankaListFormatedOIB>
    <izvorni_sadrzaj>
      <item>JURIĆ I JURIĆ j.d.o.o. za poslovanje nekretninama, turistička agencija, OIB 42848793680 zastupanog po punomoćniku Željko Stjepan Jurić</item>
    </izvorni_sadrzaj>
    <derivirana_varijabla naziv="DomainObject.Predmet.ProtuStrankaListFormatedOIB_1">
      <item>JURIĆ I JURIĆ j.d.o.o. za poslovanje nekretninama, turistička agencija, OIB 42848793680 zastupanog po punomoćniku Željko Stjepan Jurić</item>
    </derivirana_varijabla>
  </DomainObject.Predmet.ProtuStrankaListFormatedOIB>
  <DomainObject.Predmet.ProtuStrankaListFormatedWithAdress>
    <izvorni_sadrzaj>
      <item>JURIĆ I JURIĆ j.d.o.o. za poslovanje nekretninama, turistička agencija, S. i A. Radića 1, 44000 Sisak zastupanog po punomoćniku Željko Stjepan Jurić</item>
    </izvorni_sadrzaj>
    <derivirana_varijabla naziv="DomainObject.Predmet.ProtuStrankaListFormatedWithAdress_1">
      <item>JURIĆ I JURIĆ j.d.o.o. za poslovanje nekretninama, turistička agencija, S. i A. Radića 1, 44000 Sisak zastupanog po punomoćniku Željko Stjepan Jurić</item>
    </derivirana_varijabla>
  </DomainObject.Predmet.ProtuStrankaListFormatedWithAdress>
  <DomainObject.Predmet.ProtuStrankaListFormatedWithAdressOIB>
    <izvorni_sadrzaj>
      <item>JURIĆ I JURIĆ j.d.o.o. za poslovanje nekretninama, turistička agencija, OIB 42848793680, S. i A. Radića 1, 44000 Sisak zastupanog po punomoćniku Željko Stjepan Jurić</item>
    </izvorni_sadrzaj>
    <derivirana_varijabla naziv="DomainObject.Predmet.ProtuStrankaListFormatedWithAdressOIB_1">
      <item>JURIĆ I JURIĆ j.d.o.o. za poslovanje nekretninama, turistička agencija, OIB 42848793680, S. i A. Radića 1, 44000 Sisak zastupanog po punomoćniku Željko Stjepan Jurić</item>
    </derivirana_varijabla>
  </DomainObject.Predmet.ProtuStrankaListFormatedWithAdressOIB>
  <DomainObject.Predmet.ProtuStrankaListNazivFormated>
    <izvorni_sadrzaj>
      <item>JURIĆ I JURIĆ j.d.o.o. za poslovanje nekretninama, turistička agencija</item>
    </izvorni_sadrzaj>
    <derivirana_varijabla naziv="DomainObject.Predmet.ProtuStrankaListNazivFormated_1">
      <item>JURIĆ I JURIĆ j.d.o.o. za poslovanje nekretninama, turistička agencija</item>
    </derivirana_varijabla>
  </DomainObject.Predmet.ProtuStrankaListNazivFormated>
  <DomainObject.Predmet.ProtuStrankaListNazivFormatedOIB>
    <izvorni_sadrzaj>
      <item>JURIĆ I JURIĆ j.d.o.o. za poslovanje nekretninama, turistička agencija, OIB 42848793680</item>
    </izvorni_sadrzaj>
    <derivirana_varijabla naziv="DomainObject.Predmet.ProtuStrankaListNazivFormatedOIB_1">
      <item>JURIĆ I JURIĆ j.d.o.o. za poslovanje nekretninama, turistička agencija, OIB 42848793680</item>
    </derivirana_varijabla>
  </DomainObject.Predmet.ProtuStrankaListNazivFormatedOIB>
  <DomainObject.Predmet.OstaliListFormated>
    <izvorni_sadrzaj>
      <item>Željko Stjepan Jurić punomoćnik sudionika u postupku JURIĆ I JURIĆ j.d.o.o. za poslovanje nekretninama, turistička agencija</item>
    </izvorni_sadrzaj>
    <derivirana_varijabla naziv="DomainObject.Predmet.OstaliListFormated_1">
      <item>Željko Stjepan Jurić punomoćnik sudionika u postupku JURIĆ I JURIĆ j.d.o.o. za poslovanje nekretninama, turistička agencija</item>
    </derivirana_varijabla>
  </DomainObject.Predmet.OstaliListFormated>
  <DomainObject.Predmet.OstaliListFormatedOIB>
    <izvorni_sadrzaj>
      <item>Željko Stjepan Jurić, OIB 81235867040 punomoćnik sudionika u postupku JURIĆ I JURIĆ j.d.o.o. za poslovanje nekretninama, turistička agencija</item>
    </izvorni_sadrzaj>
    <derivirana_varijabla naziv="DomainObject.Predmet.OstaliListFormatedOIB_1">
      <item>Željko Stjepan Jurić, OIB 81235867040 punomoćnik sudionika u postupku JURIĆ I JURIĆ j.d.o.o. za poslovanje nekretninama, turistička agencija</item>
    </derivirana_varijabla>
  </DomainObject.Predmet.OstaliListFormatedOIB>
  <DomainObject.Predmet.OstaliListFormatedWithAdress>
    <izvorni_sadrzaj>
      <item>Željko Stjepan Jurić, S. I A. Radića 1, 44000 Sisak punomoćnik sudionika u postupku JURIĆ I JURIĆ j.d.o.o. za poslovanje nekretninama, turistička agencija</item>
    </izvorni_sadrzaj>
    <derivirana_varijabla naziv="DomainObject.Predmet.OstaliListFormatedWithAdress_1">
      <item>Željko Stjepan Jurić, S. I A. Radića 1, 44000 Sisak punomoćnik sudionika u postupku JURIĆ I JURIĆ j.d.o.o. za poslovanje nekretninama, turistička agencija</item>
    </derivirana_varijabla>
  </DomainObject.Predmet.OstaliListFormatedWithAdress>
  <DomainObject.Predmet.OstaliListFormatedWithAdressOIB>
    <izvorni_sadrzaj>
      <item>Željko Stjepan Jurić, OIB 81235867040, S. I A. Radića 1, 44000 Sisak punomoćnik sudionika u postupku JURIĆ I JURIĆ j.d.o.o. za poslovanje nekretninama, turistička agencija</item>
    </izvorni_sadrzaj>
    <derivirana_varijabla naziv="DomainObject.Predmet.OstaliListFormatedWithAdressOIB_1">
      <item>Željko Stjepan Jurić, OIB 81235867040, S. I A. Radića 1, 44000 Sisak punomoćnik sudionika u postupku JURIĆ I JURIĆ j.d.o.o. za poslovanje nekretninama, turistička agencija</item>
    </derivirana_varijabla>
  </DomainObject.Predmet.OstaliListFormatedWithAdressOIB>
  <DomainObject.Predmet.OstaliListNazivFormated>
    <izvorni_sadrzaj>
      <item>Željko Stjepan Jurić</item>
    </izvorni_sadrzaj>
    <derivirana_varijabla naziv="DomainObject.Predmet.OstaliListNazivFormated_1">
      <item>Željko Stjepan Jurić</item>
    </derivirana_varijabla>
  </DomainObject.Predmet.OstaliListNazivFormated>
  <DomainObject.Predmet.OstaliListNazivFormatedOIB>
    <izvorni_sadrzaj>
      <item>Željko Stjepan Jurić, OIB 81235867040</item>
    </izvorni_sadrzaj>
    <derivirana_varijabla naziv="DomainObject.Predmet.OstaliListNazivFormatedOIB_1">
      <item>Željko Stjepan Jurić, OIB 81235867040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 I JURIĆ j.d.o.o. za poslovanje nekretninama, turistička agencija</izvorni_sadrzaj>
    <derivirana_varijabla naziv="DomainObject.Predmet.ProtustrankaIDrugi_1">JURIĆ I JURIĆ j.d.o.o. za poslovanje nekretninama,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 I JURIĆ j.d.o.o. za poslovanje nekretninama, turistička agencija, OIB 42848793680, S. i A. Radića 1, 44000 Sisak</izvorni_sadrzaj>
    <derivirana_varijabla naziv="DomainObject.Predmet.ProtustrankaIDrugiAdressOIB_1">JURIĆ I JURIĆ j.d.o.o. za poslovanje nekretninama, turistička agencija, OIB 42848793680, S. i A. Radića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JURIĆ I JURIĆ j.d.o.o. za poslovanje nekretninama, turistička agencija</item>
      <item>Željko Stjepan Jurić</item>
    </izvorni_sadrzaj>
    <derivirana_varijabla naziv="DomainObject.Predmet.SudioniciListNaziv_1">
      <item>FINA Regionalni centar Zagreb</item>
      <item>JURIĆ I JURIĆ j.d.o.o. za poslovanje nekretninama, turistička agencija</item>
      <item>Željko Stjepan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JURIĆ I JURIĆ j.d.o.o. za poslovanje nekretninama, turistička agencija, OIB 42848793680, S. i A. Radića 1,44000 Sisak</item>
      <item>Željko Stjepan Jurić, OIB 81235867040, S. I A. Radića 1,44000 Sisak</item>
    </izvorni_sadrzaj>
    <derivirana_varijabla naziv="DomainObject.Predmet.SudioniciListAdressOIB_1">
      <item>FINA Regionalni centar Zagreb, OIB 85821130368, Trg svibanjskih žrtava 1995. br. 1,10000 Zagreb</item>
      <item>JURIĆ I JURIĆ j.d.o.o. za poslovanje nekretninama, turistička agencija, OIB 42848793680, S. i A. Radića 1,44000 Sisak</item>
      <item>Željko Stjepan Jurić, OIB 81235867040, S. I A. Radića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DE4D8-4910-44EF-A2FE-6EF08954C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2460</properties:Characters>
  <properties:Lines>78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2017-07-12T07:56:00Z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2017-07-12T08:00:00Z</cp:lastPrinted>
  <dcterms:modified xmlns:xsi="http://www.w3.org/2001/XMLSchema-instance" xsi:type="dcterms:W3CDTF">2017-07-12T08:00:00Z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