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ebff" w14:paraId="17febff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C5D10" w:rsidP="000C5D10" w:rsidR="000C5D10" w:rsidRPr="000C5D10">
      <w:pPr>
        <w:ind w:left="708"/>
        <w:rPr>
          <w:rFonts w:cstheme="minorBidi" w:eastAsiaTheme="minorHAnsi" w:hAnsiTheme="minorHAnsi" w:asciiTheme="minorHAnsi"/>
        </w:rPr>
      </w:pPr>
      <w:r w:rsidRPr="000C5D10">
        <w:rPr>
          <w:rFonts w:cstheme="minorBidi" w:eastAsiaTheme="minorHAnsi" w:hAnsiTheme="minorHAnsi" w:asciiTheme="minorHAnsi"/>
        </w:rPr>
        <w:t xml:space="preserve">             </w:t>
      </w:r>
      <w:r w:rsidRPr="000C5D10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C5D10" w:rsidP="000C5D10" w:rsidR="000C5D10" w:rsidRPr="000C5D1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1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0C5D10" w:rsidP="000C5D10" w:rsidR="000C5D10" w:rsidRPr="000C5D1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10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0C5D10" w:rsidP="000C5D10" w:rsidR="000C5D10" w:rsidRPr="000C5D1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5D10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D4743B">
        <w:rPr>
          <w:rFonts w:eastAsia="Times New Roman" w:hAnsi="Times New Roman" w:ascii="Times New Roman"/>
          <w:sz w:val="24"/>
          <w:szCs w:val="24"/>
          <w:lang w:eastAsia="hr-HR"/>
        </w:rPr>
        <w:t>MYTILUS</w:t>
      </w:r>
      <w:r w:rsidR="0034288D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D4743B">
        <w:rPr>
          <w:rFonts w:eastAsia="Times New Roman" w:hAnsi="Times New Roman" w:ascii="Times New Roman"/>
          <w:sz w:val="24"/>
          <w:szCs w:val="24"/>
          <w:lang w:eastAsia="hr-HR"/>
        </w:rPr>
        <w:t>Šibenik</w:t>
      </w:r>
      <w:r w:rsidR="000C5D10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D4743B">
        <w:rPr>
          <w:rFonts w:eastAsia="Times New Roman" w:hAnsi="Times New Roman" w:ascii="Times New Roman"/>
          <w:sz w:val="24"/>
          <w:szCs w:val="24"/>
          <w:lang w:eastAsia="hr-HR"/>
        </w:rPr>
        <w:t>Stipe Ninića 58</w:t>
      </w:r>
      <w:r w:rsidR="000C5D1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4743B">
        <w:rPr>
          <w:rFonts w:eastAsia="Times New Roman" w:hAnsi="Times New Roman" w:ascii="Times New Roman"/>
          <w:sz w:val="24"/>
          <w:szCs w:val="24"/>
          <w:lang w:eastAsia="hr-HR"/>
        </w:rPr>
        <w:t>86973558884</w:t>
      </w:r>
      <w:r w:rsidR="000C5D10">
        <w:rPr>
          <w:rFonts w:eastAsia="Times New Roman" w:hAnsi="Times New Roman" w:ascii="Times New Roman"/>
          <w:sz w:val="24"/>
          <w:szCs w:val="24"/>
          <w:lang w:eastAsia="hr-HR"/>
        </w:rPr>
        <w:t>, 1</w:t>
      </w:r>
      <w:r w:rsidR="00D4743B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0C5D10">
        <w:rPr>
          <w:rFonts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C5D10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D4743B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0C5D10">
        <w:rPr>
          <w:rFonts w:eastAsia="Times New Roman" w:hAnsi="Times New Roman" w:ascii="Times New Roman"/>
          <w:sz w:val="24"/>
          <w:szCs w:val="24"/>
          <w:lang w:eastAsia="hr-HR"/>
        </w:rPr>
        <w:t xml:space="preserve">svibnja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B4740" w:rsidP="006B4740" w:rsidR="006B4740" w:rsidRPr="006B47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6B4740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6B4740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6B4740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6B4740" w:rsidP="006B4740" w:rsidR="006B4740" w:rsidRPr="006B47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6B4740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6B4740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6B4740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6B4740" w:rsidP="006B4740" w:rsidR="006B4740" w:rsidRPr="006B4740">
      <w:pPr>
        <w:rPr>
          <w:rFonts w:eastAsiaTheme="minorHAnsi" w:hAnsi="Times New Roman" w:ascii="Times New Roman"/>
          <w:sz w:val="24"/>
          <w:szCs w:val="24"/>
        </w:rPr>
      </w:pPr>
      <w:r w:rsidRPr="006B4740">
        <w:rPr>
          <w:rFonts w:cstheme="minorBidi" w:eastAsiaTheme="minorHAnsi" w:hAnsiTheme="minorHAnsi" w:asciiTheme="minorHAnsi"/>
        </w:rPr>
        <w:t xml:space="preserve">             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D4743B" w:rsidR="00330958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sectPr w:rsidR="00330958" w:rsidRPr="0033095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D4743B">
      <w:rPr>
        <w:rFonts w:eastAsia="Times New Roman" w:hAnsi="Times New Roman" w:ascii="Times New Roman"/>
        <w:sz w:val="24"/>
        <w:szCs w:val="24"/>
        <w:lang w:eastAsia="hr-HR"/>
      </w:rPr>
      <w:t>505</w:t>
    </w:r>
    <w:r w:rsidR="000C5D1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D4743B">
      <w:rPr>
        <w:rFonts w:eastAsia="Times New Roman" w:hAnsi="Times New Roman" w:ascii="Times New Roman"/>
        <w:sz w:val="24"/>
        <w:szCs w:val="24"/>
        <w:lang w:eastAsia="hr-HR"/>
      </w:rPr>
      <w:t>5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8530D"/>
    <w:rsid w:val="000C5D10"/>
    <w:rsid w:val="002C7497"/>
    <w:rsid w:val="00330958"/>
    <w:rsid w:val="0034288D"/>
    <w:rsid w:val="004901DF"/>
    <w:rsid w:val="004D2225"/>
    <w:rsid w:val="0052527F"/>
    <w:rsid w:val="00576F09"/>
    <w:rsid w:val="006B4740"/>
    <w:rsid w:val="006F0D63"/>
    <w:rsid w:val="0078096A"/>
    <w:rsid w:val="0079293D"/>
    <w:rsid w:val="008222BA"/>
    <w:rsid w:val="00836FCC"/>
    <w:rsid w:val="008D48A1"/>
    <w:rsid w:val="008E4A83"/>
    <w:rsid w:val="009863C1"/>
    <w:rsid w:val="009E1014"/>
    <w:rsid w:val="00A13D4B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4743B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5D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5D10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0D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0D6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0D6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0D6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0D6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5D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5D10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0D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0D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0D6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0D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0D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St-505/2017</izvorni_sadrzaj>
    <derivirana_varijabla naziv="DomainObject.Predmet.OznakaBroj_1">St-505/2017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MYTILUS d.o.o. za proizvodnju i preradu riba i plodova mora, trgovinu i turizam</izvorni_sadrzaj>
    <derivirana_varijabla naziv="DomainObject.Predmet.ProtustrankaFormated_1">  MYTILUS d.o.o. za proizvodnju i preradu riba i plodova mora, trgovinu i turizam</derivirana_varijabla>
  </DomainObject.Predmet.ProtustrankaFormated>
  <DomainObject.Predmet.ProtustrankaFormatedOIB>
    <izvorni_sadrzaj>  MYTILUS d.o.o. za proizvodnju i preradu riba i plodova mora, trgovinu i turizam, OIB 86973558884</izvorni_sadrzaj>
    <derivirana_varijabla naziv="DomainObject.Predmet.ProtustrankaFormatedOIB_1">  MYTILUS d.o.o. za proizvodnju i preradu riba i plodova mora, trgovinu i turizam, OIB 86973558884</derivirana_varijabla>
  </DomainObject.Predmet.ProtustrankaFormatedOIB>
  <DomainObject.Predmet.ProtustrankaFormatedWithAdress>
    <izvorni_sadrzaj> MYTILUS d.o.o. za proizvodnju i preradu riba i plodova mora, trgovinu i turizam, Stipe Ninića 58, 22000 Šibenik</izvorni_sadrzaj>
    <derivirana_varijabla naziv="DomainObject.Predmet.ProtustrankaFormatedWithAdress_1"> MYTILUS d.o.o. za proizvodnju i preradu riba i plodova mora, trgovinu i turizam, Stipe Ninića 58, 22000 Šibenik</derivirana_varijabla>
  </DomainObject.Predmet.ProtustrankaFormatedWithAdress>
  <DomainObject.Predmet.ProtustrankaFormatedWithAdressOIB>
    <izvorni_sadrzaj> MYTILUS d.o.o. za proizvodnju i preradu riba i plodova mora, trgovinu i turizam, OIB 86973558884, Stipe Ninića 58, 22000 Šibenik</izvorni_sadrzaj>
    <derivirana_varijabla naziv="DomainObject.Predmet.ProtustrankaFormatedWithAdressOIB_1"> MYTILUS d.o.o. za proizvodnju i preradu riba i plodova mora, trgovinu i turizam, OIB 86973558884, Stipe Ninića 58, 22000 Šibenik</derivirana_varijabla>
  </DomainObject.Predmet.ProtustrankaFormatedWithAdressOIB>
  <DomainObject.Predmet.ProtustrankaWithAdress>
    <izvorni_sadrzaj>MYTILUS d.o.o. za proizvodnju i preradu riba i plodova mora, trgovinu i turizam Stipe Ninića 58, 22000 Šibenik</izvorni_sadrzaj>
    <derivirana_varijabla naziv="DomainObject.Predmet.ProtustrankaWithAdress_1">MYTILUS d.o.o. za proizvodnju i preradu riba i plodova mora, trgovinu i turizam Stipe Ninića 58, 22000 Šibenik</derivirana_varijabla>
  </DomainObject.Predmet.ProtustrankaWithAdress>
  <DomainObject.Predmet.ProtustrankaWithAdressOIB>
    <izvorni_sadrzaj>MYTILUS d.o.o. za proizvodnju i preradu riba i plodova mora, trgovinu i turizam, OIB 86973558884, Stipe Ninića 58, 22000 Šibenik</izvorni_sadrzaj>
    <derivirana_varijabla naziv="DomainObject.Predmet.ProtustrankaWithAdressOIB_1">MYTILUS d.o.o. za proizvodnju i preradu riba i plodova mora, trgovinu i turizam, OIB 86973558884, Stipe Ninića 58, 22000 Šibenik</derivirana_varijabla>
  </DomainObject.Predmet.ProtustrankaWithAdressOIB>
  <DomainObject.Predmet.ProtustrankaNazivFormated>
    <izvorni_sadrzaj>MYTILUS d.o.o. za proizvodnju i preradu riba i plodova mora, trgovinu i turizam</izvorni_sadrzaj>
    <derivirana_varijabla naziv="DomainObject.Predmet.ProtustrankaNazivFormated_1">MYTILUS d.o.o. za proizvodnju i preradu riba i plodova mora, trgovinu i turizam</derivirana_varijabla>
  </DomainObject.Predmet.ProtustrankaNazivFormated>
  <DomainObject.Predmet.ProtustrankaNazivFormatedOIB>
    <izvorni_sadrzaj>MYTILUS d.o.o. za proizvodnju i preradu riba i plodova mora, trgovinu i turizam, OIB 86973558884</izvorni_sadrzaj>
    <derivirana_varijabla naziv="DomainObject.Predmet.ProtustrankaNazivFormatedOIB_1">MYTILUS d.o.o. za proizvodnju i preradu riba i plodova mora, trgovinu i turizam, OIB 86973558884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Donato Pescatore</izvorni_sadrzaj>
    <derivirana_varijabla naziv="DomainObject.Predmet.StrankaFormated_1">  Financijska agencija; Donato Pescatore</derivirana_varijabla>
  </DomainObject.Predmet.StrankaFormated>
  <DomainObject.Predmet.StrankaFormatedOIB>
    <izvorni_sadrzaj>  Financijska agencija, OIB 85821130368; Donato Pescatore, OIB 86383357865</izvorni_sadrzaj>
    <derivirana_varijabla naziv="DomainObject.Predmet.StrankaFormatedOIB_1">  Financijska agencija, OIB 85821130368; Donato Pescatore, OIB 86383357865</derivirana_varijabla>
  </DomainObject.Predmet.StrankaFormatedOIB>
  <DomainObject.Predmet.StrankaFormatedWithAdress>
    <izvorni_sadrzaj> Financijska agencija, Ulica grada Vukovara 70, 10000 Zagreb; Donato Pescatore, L. Ferri 4, San Benedetto Del Tronto</izvorni_sadrzaj>
    <derivirana_varijabla naziv="DomainObject.Predmet.StrankaFormatedWithAdress_1"> Financijska agencija, Ulica grada Vukovara 70, 10000 Zagreb; Donato Pescatore, L. Ferri 4, San Benedetto Del Tronto</derivirana_varijabla>
  </DomainObject.Predmet.StrankaFormatedWithAdress>
  <DomainObject.Predmet.StrankaFormatedWithAdressOIB>
    <izvorni_sadrzaj> Financijska agencija, OIB 85821130368, Ulica grada Vukovara 70, 10000 Zagreb; Donato Pescatore, OIB 86383357865, L. Ferri 4, San Benedetto Del Tronto</izvorni_sadrzaj>
    <derivirana_varijabla naziv="DomainObject.Predmet.StrankaFormatedWithAdressOIB_1"> Financijska agencija, OIB 85821130368, Ulica grada Vukovara 70, 10000 Zagreb; Donato Pescatore, OIB 86383357865, L. Ferri 4, San Benedetto Del Tronto</derivirana_varijabla>
  </DomainObject.Predmet.StrankaFormatedWithAdressOIB>
  <DomainObject.Predmet.StrankaWithAdress>
    <izvorni_sadrzaj>Financijska agencija Ulica grada Vukovara 70,10000 Zagreb,Donato Pescatore L. Ferri 4,San Benedetto Del Tronto</izvorni_sadrzaj>
    <derivirana_varijabla naziv="DomainObject.Predmet.StrankaWithAdress_1">Financijska agencija Ulica grada Vukovara 70,10000 Zagreb,Donato Pescatore L. Ferri 4,San Benedetto Del Tronto</derivirana_varijabla>
  </DomainObject.Predmet.StrankaWithAdress>
  <DomainObject.Predmet.StrankaWithAdressOIB>
    <izvorni_sadrzaj>Financijska agencija, OIB 85821130368, Ulica grada Vukovara 70,10000 Zagreb,Donato Pescatore, OIB 86383357865, L. Ferri 4,San Benedetto Del Tronto</izvorni_sadrzaj>
    <derivirana_varijabla naziv="DomainObject.Predmet.StrankaWithAdressOIB_1">Financijska agencija, OIB 85821130368, Ulica grada Vukovara 70,10000 Zagreb,Donato Pescatore, OIB 86383357865, L. Ferri 4,San Benedetto Del Tronto</derivirana_varijabla>
  </DomainObject.Predmet.StrankaWithAdressOIB>
  <DomainObject.Predmet.StrankaNazivFormated>
    <izvorni_sadrzaj>Financijska agencija,Donato Pescatore</izvorni_sadrzaj>
    <derivirana_varijabla naziv="DomainObject.Predmet.StrankaNazivFormated_1">Financijska agencija,Donato Pescatore</derivirana_varijabla>
  </DomainObject.Predmet.StrankaNazivFormated>
  <DomainObject.Predmet.StrankaNazivFormatedOIB>
    <izvorni_sadrzaj>Financijska agencija, OIB 85821130368,Donato Pescatore, OIB 86383357865</izvorni_sadrzaj>
    <derivirana_varijabla naziv="DomainObject.Predmet.StrankaNazivFormatedOIB_1">Financijska agencija, OIB 85821130368,Donato Pescatore, OIB 86383357865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Donato Pescatore</item>
    </izvorni_sadrzaj>
    <derivirana_varijabla naziv="DomainObject.Predmet.StrankaListFormated_1">
      <item>Financijska agencija</item>
      <item>Donato Pescatore</item>
    </derivirana_varijabla>
  </DomainObject.Predmet.StrankaListFormated>
  <DomainObject.Predmet.StrankaListFormatedOIB>
    <izvorni_sadrzaj>
      <item>Financijska agencija, OIB 85821130368</item>
      <item>Donato Pescatore, OIB 86383357865</item>
    </izvorni_sadrzaj>
    <derivirana_varijabla naziv="DomainObject.Predmet.StrankaListFormatedOIB_1">
      <item>Financijska agencija, OIB 85821130368</item>
      <item>Donato Pescatore, OIB 86383357865</item>
    </derivirana_varijabla>
  </DomainObject.Predmet.StrankaListFormatedOIB>
  <DomainObject.Predmet.StrankaListFormatedWithAdress>
    <izvorni_sadrzaj>
      <item>Financijska agencija, Ulica grada Vukovara 70, 10000 Zagreb</item>
      <item>Donato Pescatore, L. Ferri 4, San Benedetto Del Tronto</item>
    </izvorni_sadrzaj>
    <derivirana_varijabla naziv="DomainObject.Predmet.StrankaListFormatedWithAdress_1">
      <item>Financijska agencija, Ulica grada Vukovara 70, 10000 Zagreb</item>
      <item>Donato Pescatore, L. Ferri 4, San Benedetto Del Tronto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Donato Pescatore, OIB 86383357865, L. Ferri 4, San Benedetto Del Tronto</item>
    </izvorni_sadrzaj>
    <derivirana_varijabla naziv="DomainObject.Predmet.StrankaListFormatedWithAdressOIB_1">
      <item>Financijska agencija, OIB 85821130368, Ulica grada Vukovara 70, 10000 Zagreb</item>
      <item>Donato Pescatore, OIB 86383357865, L. Ferri 4, San Benedetto Del Tronto</item>
    </derivirana_varijabla>
  </DomainObject.Predmet.StrankaListFormatedWithAdressOIB>
  <DomainObject.Predmet.StrankaListNazivFormated>
    <izvorni_sadrzaj>
      <item>Financijska agencija</item>
      <item>Donato Pescatore</item>
    </izvorni_sadrzaj>
    <derivirana_varijabla naziv="DomainObject.Predmet.StrankaListNazivFormated_1">
      <item>Financijska agencija</item>
      <item>Donato Pescatore</item>
    </derivirana_varijabla>
  </DomainObject.Predmet.StrankaListNazivFormated>
  <DomainObject.Predmet.StrankaListNazivFormatedOIB>
    <izvorni_sadrzaj>
      <item>Financijska agencija, OIB 85821130368</item>
      <item>Donato Pescatore, OIB 86383357865</item>
    </izvorni_sadrzaj>
    <derivirana_varijabla naziv="DomainObject.Predmet.StrankaListNazivFormatedOIB_1">
      <item>Financijska agencija, OIB 85821130368</item>
      <item>Donato Pescatore, OIB 86383357865</item>
    </derivirana_varijabla>
  </DomainObject.Predmet.StrankaListNazivFormatedOIB>
  <DomainObject.Predmet.ProtuStrankaListFormated>
    <izvorni_sadrzaj>
      <item>MYTILUS d.o.o. za proizvodnju i preradu riba i plodova mora, trgovinu i turizam</item>
    </izvorni_sadrzaj>
    <derivirana_varijabla naziv="DomainObject.Predmet.ProtuStrankaListFormated_1">
      <item>MYTILUS d.o.o. za proizvodnju i preradu riba i plodova mora, trgovinu i turizam</item>
    </derivirana_varijabla>
  </DomainObject.Predmet.ProtuStrankaListFormated>
  <DomainObject.Predmet.ProtuStrankaListFormatedOIB>
    <izvorni_sadrzaj>
      <item>MYTILUS d.o.o. za proizvodnju i preradu riba i plodova mora, trgovinu i turizam, OIB 86973558884</item>
    </izvorni_sadrzaj>
    <derivirana_varijabla naziv="DomainObject.Predmet.ProtuStrankaListFormatedOIB_1">
      <item>MYTILUS d.o.o. za proizvodnju i preradu riba i plodova mora, trgovinu i turizam, OIB 86973558884</item>
    </derivirana_varijabla>
  </DomainObject.Predmet.ProtuStrankaListFormatedOIB>
  <DomainObject.Predmet.ProtuStrankaListFormatedWithAdress>
    <izvorni_sadrzaj>
      <item>MYTILUS d.o.o. za proizvodnju i preradu riba i plodova mora, trgovinu i turizam, Stipe Ninića 58, 22000 Šibenik</item>
    </izvorni_sadrzaj>
    <derivirana_varijabla naziv="DomainObject.Predmet.ProtuStrankaListFormatedWithAdress_1">
      <item>MYTILUS d.o.o. za proizvodnju i preradu riba i plodova mora, trgovinu i turizam, Stipe Ninića 58, 22000 Šibenik</item>
    </derivirana_varijabla>
  </DomainObject.Predmet.ProtuStrankaListFormatedWithAdress>
  <DomainObject.Predmet.ProtuStrankaListFormatedWithAdressOIB>
    <izvorni_sadrzaj>
      <item>MYTILUS d.o.o. za proizvodnju i preradu riba i plodova mora, trgovinu i turizam, OIB 86973558884, Stipe Ninića 58, 22000 Šibenik</item>
    </izvorni_sadrzaj>
    <derivirana_varijabla naziv="DomainObject.Predmet.ProtuStrankaListFormatedWithAdressOIB_1">
      <item>MYTILUS d.o.o. za proizvodnju i preradu riba i plodova mora, trgovinu i turizam, OIB 86973558884, Stipe Ninića 58, 22000 Šibenik</item>
    </derivirana_varijabla>
  </DomainObject.Predmet.ProtuStrankaListFormatedWithAdressOIB>
  <DomainObject.Predmet.ProtuStrankaListNazivFormated>
    <izvorni_sadrzaj>
      <item>MYTILUS d.o.o. za proizvodnju i preradu riba i plodova mora, trgovinu i turizam</item>
    </izvorni_sadrzaj>
    <derivirana_varijabla naziv="DomainObject.Predmet.ProtuStrankaListNazivFormated_1">
      <item>MYTILUS d.o.o. za proizvodnju i preradu riba i plodova mora, trgovinu i turizam</item>
    </derivirana_varijabla>
  </DomainObject.Predmet.ProtuStrankaListNazivFormated>
  <DomainObject.Predmet.ProtuStrankaListNazivFormatedOIB>
    <izvorni_sadrzaj>
      <item>MYTILUS d.o.o. za proizvodnju i preradu riba i plodova mora, trgovinu i turizam, OIB 86973558884</item>
    </izvorni_sadrzaj>
    <derivirana_varijabla naziv="DomainObject.Predmet.ProtuStrankaListNazivFormatedOIB_1">
      <item>MYTILUS d.o.o. za proizvodnju i preradu riba i plodova mora, trgovinu i turizam, OIB 86973558884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MYTILUS d.o.o. za proizvodnju i preradu riba i plodova mora, trgovinu i turizam</izvorni_sadrzaj>
    <derivirana_varijabla naziv="DomainObject.Predmet.ProtustrankaIDrugi_1">MYTILUS d.o.o. za proizvodnju i preradu riba i plodova mora, trgovinu i turizam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MYTILUS d.o.o. za proizvodnju i preradu riba i plodova mora, trgovinu i turizam, OIB 86973558884, Stipe Ninića 58, 22000 Šibenik</izvorni_sadrzaj>
    <derivirana_varijabla naziv="DomainObject.Predmet.ProtustrankaIDrugiAdressOIB_1">MYTILUS d.o.o. za proizvodnju i preradu riba i plodova mora, trgovinu i turizam, OIB 86973558884, Stipe Ninića 58,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MYTILUS d.o.o. za proizvodnju i preradu riba i plodova mora, trgovinu i turizam</item>
      <item>Donato Pescatore</item>
    </izvorni_sadrzaj>
    <derivirana_varijabla naziv="DomainObject.Predmet.SudioniciListNaziv_1">
      <item>Financijska agencija</item>
      <item>MYTILUS d.o.o. za proizvodnju i preradu riba i plodova mora, trgovinu i turizam</item>
      <item>Donato Pescatore</item>
    </derivirana_varijabla>
  </DomainObject.Predmet.SudioniciListNaziv>
  <DomainObject.Predmet.SudioniciListAdressOIB>
    <izvorni_sadrzaj>
      <item>Financijska agencija, OIB 85821130368, Ulica grada Vukovara 70,10000 Zagreb</item>
      <item>MYTILUS d.o.o. za proizvodnju i preradu riba i plodova mora, trgovinu i turizam, OIB 86973558884, Stipe Ninića 58,22000 Šibenik</item>
      <item>Donato Pescatore, OIB 86383357865, L. Ferri 4,San Benedetto Del Tronto</item>
    </izvorni_sadrzaj>
    <derivirana_varijabla naziv="DomainObject.Predmet.SudioniciListAdressOIB_1">
      <item>Financijska agencija, OIB 85821130368, Ulica grada Vukovara 70,10000 Zagreb</item>
      <item>MYTILUS d.o.o. za proizvodnju i preradu riba i plodova mora, trgovinu i turizam, OIB 86973558884, Stipe Ninića 58,22000 Šibenik</item>
      <item>Donato Pescatore, OIB 86383357865, L. Ferri 4,San Benedetto Del Tronto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86973558884</item>
      <item>, OIB 86383357865</item>
    </izvorni_sadrzaj>
    <derivirana_varijabla naziv="DomainObject.Predmet.SudioniciListNazivOIB_1">
      <item>, OIB 85821130368</item>
      <item>, OIB 86973558884</item>
      <item>, OIB 86383357865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950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2018-05-16T08:45:00Z</dcterms:created>
  <dc:creator>Tina Grgas</dc:creator>
  <cp:lastModifiedBy>Nena Mužanović</cp:lastModifiedBy>
  <cp:lastPrinted>2018-05-17T08:45:00Z</cp:lastPrinted>
  <dcterms:modified xmlns:xsi="http://www.w3.org/2001/XMLSchema-instance" xsi:type="dcterms:W3CDTF">2018-05-17T08:47:00Z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 st-505-2017.docx)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