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43b9" w14:paraId="f4e43b9" w:rsidRDefault="00A1723D" w:rsidP="00465537" w:rsidR="00A1723D">
      <w:pPr>
        <w:jc w:val="center"/>
        <w15:collapsed w:val="false"/>
      </w:pPr>
      <w:bookmarkStart w:name="_GoBack" w:id="0"/>
      <w:bookmarkEnd w:id="0"/>
    </w:p>
    <w:p w:rsidRDefault="00897ACB" w:rsidP="00897ACB" w:rsidR="00897ACB" w:rsidRPr="006F44C4">
      <w:pPr>
        <w:jc w:val="both"/>
      </w:pPr>
      <w:r>
        <w:rPr>
          <w:noProof/>
        </w:rPr>
        <w:t xml:space="preserve">                    </w:t>
      </w:r>
      <w:r w:rsidR="001005B9">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897ACB" w:rsidP="00897ACB" w:rsidR="00897ACB" w:rsidRPr="006F44C4">
      <w:pPr>
        <w:jc w:val="both"/>
      </w:pPr>
      <w:r w:rsidRPr="006F44C4">
        <w:t xml:space="preserve">       REPUBLIKA HRVATSKA</w:t>
      </w:r>
    </w:p>
    <w:p w:rsidRDefault="00897ACB" w:rsidP="00897ACB" w:rsidR="00897ACB" w:rsidRPr="006F44C4">
      <w:pPr>
        <w:jc w:val="both"/>
      </w:pPr>
      <w:r w:rsidRPr="006F44C4">
        <w:t>TRGOVAČKI SUD U VARAŽDINU</w:t>
      </w:r>
    </w:p>
    <w:p w:rsidRDefault="00897ACB" w:rsidP="00897ACB" w:rsidR="00897ACB"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485417" w:rsidP="00897ACB" w:rsidR="00485417"/>
    <w:p w:rsidRDefault="0018336C" w:rsidP="0018336C" w:rsidR="00A1723D">
      <w:pPr>
        <w:jc w:val="center"/>
      </w:pPr>
      <w:r>
        <w:t>U   I M E   R E P U B L I K E   H R V A T S K E</w:t>
      </w:r>
    </w:p>
    <w:p w:rsidRDefault="00E70017" w:rsidP="00465537" w:rsidR="00E70017">
      <w:pPr>
        <w:jc w:val="center"/>
      </w:pPr>
    </w:p>
    <w:p w:rsidRDefault="00465537" w:rsidP="00465537" w:rsidR="00C862DE">
      <w:pPr>
        <w:jc w:val="center"/>
      </w:pPr>
      <w:r>
        <w:t>R J E Š E NJ E</w:t>
      </w:r>
    </w:p>
    <w:p w:rsidRDefault="00485417" w:rsidP="00465537" w:rsidR="00485417"/>
    <w:p w:rsidRDefault="00465537" w:rsidP="000D5CDD" w:rsidR="00485417">
      <w:pPr>
        <w:jc w:val="both"/>
      </w:pPr>
      <w:r>
        <w:tab/>
      </w:r>
      <w:r w:rsidRPr="004A4503">
        <w:t xml:space="preserve">Trgovački sud u Varaždinu, </w:t>
      </w:r>
      <w:r w:rsidR="00894C19">
        <w:t>po sucu toga suda Kseniji Flack</w:t>
      </w:r>
      <w:r w:rsidRPr="004A4503">
        <w:t xml:space="preserve">-Makitan, </w:t>
      </w:r>
      <w:r w:rsidR="000D5CDD">
        <w:t xml:space="preserve">kao stečajnom sucu, </w:t>
      </w:r>
      <w:r w:rsidR="000D5CDD" w:rsidRPr="00C7799B">
        <w:t xml:space="preserve">u stečajnom </w:t>
      </w:r>
      <w:r w:rsidR="00BC77A8">
        <w:t xml:space="preserve">postupku nad stečajnim </w:t>
      </w:r>
      <w:r w:rsidR="00791954">
        <w:rPr>
          <w:szCs w:val="22"/>
        </w:rPr>
        <w:t>dužnikom</w:t>
      </w:r>
      <w:r w:rsidR="00310831">
        <w:t xml:space="preserve"> </w:t>
      </w:r>
      <w:r w:rsidR="00B61AD8">
        <w:t>PLIMA d.o.o. u stečaju, Varaždin, Zagrebačka 94</w:t>
      </w:r>
      <w:r w:rsidR="00B61AD8" w:rsidRPr="004F01B9">
        <w:t>,</w:t>
      </w:r>
      <w:r w:rsidR="00B61AD8">
        <w:t xml:space="preserve"> OIB: </w:t>
      </w:r>
      <w:r w:rsidR="00B61AD8" w:rsidRPr="00B61AD8">
        <w:t>60621130976</w:t>
      </w:r>
      <w:r w:rsidR="00B61AD8">
        <w:t>, 20. siječnja 2016.</w:t>
      </w:r>
    </w:p>
    <w:p w:rsidRDefault="00B61AD8" w:rsidP="000D5CDD" w:rsidR="00B61AD8" w:rsidRPr="004A4503">
      <w:pPr>
        <w:jc w:val="both"/>
      </w:pPr>
    </w:p>
    <w:p w:rsidRDefault="00465537" w:rsidP="00465537" w:rsidR="00465537">
      <w:pPr>
        <w:jc w:val="center"/>
      </w:pPr>
      <w:r>
        <w:t>r i j e š i o  j e</w:t>
      </w:r>
    </w:p>
    <w:p w:rsidRDefault="00485417" w:rsidP="003D5DE2" w:rsidR="00485417"/>
    <w:p w:rsidRDefault="004A4503" w:rsidP="00B61AD8" w:rsidR="004A4503">
      <w:pPr>
        <w:numPr>
          <w:ilvl w:val="0"/>
          <w:numId w:val="1"/>
        </w:numPr>
        <w:jc w:val="both"/>
      </w:pPr>
      <w:r>
        <w:t>Z</w:t>
      </w:r>
      <w:r w:rsidR="00465537">
        <w:t xml:space="preserve">aključuje </w:t>
      </w:r>
      <w:r>
        <w:t xml:space="preserve">se ovaj </w:t>
      </w:r>
      <w:r w:rsidR="00465537">
        <w:t>stečajni postupak nad stečajnim dužnikom</w:t>
      </w:r>
      <w:r w:rsidR="00B61AD8">
        <w:t xml:space="preserve"> PLIMA d.o.o. u stečaju, Varaždin, Zagrebačka 94</w:t>
      </w:r>
      <w:r w:rsidR="00B61AD8" w:rsidRPr="004F01B9">
        <w:t>,</w:t>
      </w:r>
      <w:r w:rsidR="00B61AD8">
        <w:t xml:space="preserve"> OIB: </w:t>
      </w:r>
      <w:r w:rsidR="00B61AD8" w:rsidRPr="00B61AD8">
        <w:t>60621130976</w:t>
      </w:r>
      <w:r w:rsidR="00BC77A8">
        <w:t xml:space="preserve">. </w:t>
      </w:r>
    </w:p>
    <w:p w:rsidRDefault="00BC77A8" w:rsidP="00BC77A8" w:rsidR="00BC77A8">
      <w:pPr>
        <w:ind w:left="1425"/>
        <w:jc w:val="both"/>
      </w:pPr>
    </w:p>
    <w:p w:rsidRDefault="00402077" w:rsidP="00402077" w:rsidR="00402077">
      <w:pPr>
        <w:numPr>
          <w:ilvl w:val="0"/>
          <w:numId w:val="1"/>
        </w:numPr>
        <w:jc w:val="both"/>
      </w:pPr>
      <w:r>
        <w:t xml:space="preserve">Ovo rješenje objaviti će se na </w:t>
      </w:r>
      <w:r w:rsidR="00A5549B">
        <w:t>E-</w:t>
      </w:r>
      <w:r>
        <w:t>oglasnoj ploči ovoga s</w:t>
      </w:r>
      <w:r w:rsidR="00894A0B">
        <w:t>uda prije njegove pravomoćnosti</w:t>
      </w:r>
      <w:r w:rsidR="00BF30E8">
        <w:t>, te se nalaže sudskom registru da nakon pravomoćnosti ovog rješenja stečajnog dužnika izbriše iz sudskog registra</w:t>
      </w:r>
      <w:r w:rsidR="00894A0B">
        <w:t>.</w:t>
      </w:r>
    </w:p>
    <w:p w:rsidRDefault="00F431E6" w:rsidP="00465537" w:rsidR="00F431E6"/>
    <w:p w:rsidRDefault="00485417" w:rsidP="00465537" w:rsidR="00485417"/>
    <w:p w:rsidRDefault="00465537" w:rsidP="00465537" w:rsidR="00465537">
      <w:pPr>
        <w:jc w:val="center"/>
      </w:pPr>
      <w:r>
        <w:t>Obrazloženje</w:t>
      </w:r>
    </w:p>
    <w:p w:rsidRDefault="00485417" w:rsidP="00120931" w:rsidR="00485417">
      <w:pPr>
        <w:jc w:val="both"/>
      </w:pPr>
    </w:p>
    <w:p w:rsidRDefault="0058538E" w:rsidP="00120931" w:rsidR="0058538E">
      <w:pPr>
        <w:jc w:val="both"/>
      </w:pPr>
    </w:p>
    <w:p w:rsidRDefault="00651114" w:rsidP="00D85818" w:rsidR="0058538E">
      <w:pPr>
        <w:ind w:firstLine="708"/>
        <w:jc w:val="both"/>
      </w:pPr>
      <w:r>
        <w:t>Na završnom ročištu</w:t>
      </w:r>
      <w:r w:rsidR="00482203">
        <w:t xml:space="preserve"> </w:t>
      </w:r>
      <w:r w:rsidR="00AB53AA">
        <w:t>održanom</w:t>
      </w:r>
      <w:r w:rsidR="00B61AD8">
        <w:t xml:space="preserve"> 21. prosinca 2015. stečajna upraviteljica obavijestila je </w:t>
      </w:r>
      <w:r w:rsidR="0058538E">
        <w:t xml:space="preserve">prisutne stečajne vjerovnike da </w:t>
      </w:r>
      <w:r w:rsidR="00D85818">
        <w:t>je</w:t>
      </w:r>
      <w:r w:rsidR="0058538E">
        <w:t xml:space="preserve"> u ovom stečajnom postupku </w:t>
      </w:r>
      <w:r w:rsidR="00D85818">
        <w:t xml:space="preserve">unovčena sva postojeća imovina stečajnog dužnika, </w:t>
      </w:r>
      <w:r w:rsidR="00C02F46">
        <w:t>te da više nema nikakvih radnji koje bi trebalo poduzeti jer su vjerovnici namireni putem završne diobu u određenom dijelu, pa predlaže zaključenje stečajnog postupka.</w:t>
      </w:r>
    </w:p>
    <w:p w:rsidRDefault="00B61AD8" w:rsidP="00D85818" w:rsidR="00B61AD8">
      <w:pPr>
        <w:ind w:firstLine="708"/>
        <w:jc w:val="both"/>
      </w:pPr>
    </w:p>
    <w:p w:rsidRDefault="0058538E" w:rsidP="00C02F46" w:rsidR="00F431E6">
      <w:pPr>
        <w:ind w:firstLine="708"/>
        <w:jc w:val="both"/>
      </w:pPr>
      <w:r>
        <w:t>Radi navedenog</w:t>
      </w:r>
      <w:r w:rsidR="003D5DE2">
        <w:t xml:space="preserve"> ovaj sud je primjenom čl. </w:t>
      </w:r>
      <w:r w:rsidR="00482203">
        <w:t>196. st</w:t>
      </w:r>
      <w:r w:rsidR="00120931">
        <w:t xml:space="preserve">. 1. </w:t>
      </w:r>
      <w:r w:rsidR="00897ACB">
        <w:t>Stečajnog zakona (Narodne novine</w:t>
      </w:r>
      <w:r w:rsidR="00897ACB" w:rsidRPr="009B65CD">
        <w:t xml:space="preserve"> broj 44/96,</w:t>
      </w:r>
      <w:r w:rsidR="00897ACB">
        <w:t xml:space="preserve"> 29/99, 129/00, 123/03, 82/06, </w:t>
      </w:r>
      <w:r w:rsidR="00897ACB" w:rsidRPr="009B65CD">
        <w:t xml:space="preserve">116/10, </w:t>
      </w:r>
      <w:r w:rsidR="00897ACB">
        <w:t xml:space="preserve">125/12 i 133/12, </w:t>
      </w:r>
      <w:r w:rsidR="00897ACB" w:rsidRPr="009B65CD">
        <w:t>dalje SZ)</w:t>
      </w:r>
      <w:r w:rsidR="00897ACB">
        <w:t xml:space="preserve"> za</w:t>
      </w:r>
      <w:r w:rsidR="00BF30E8">
        <w:t>ključio ovaj stečajni postupak</w:t>
      </w:r>
      <w:r w:rsidR="00897ACB">
        <w:t>.</w:t>
      </w:r>
    </w:p>
    <w:p w:rsidRDefault="00485417" w:rsidP="00482203" w:rsidR="00485417">
      <w:pPr>
        <w:jc w:val="both"/>
      </w:pPr>
    </w:p>
    <w:p w:rsidRDefault="00A1723D" w:rsidP="00BF30E8" w:rsidR="009A35AC">
      <w:pPr>
        <w:jc w:val="center"/>
      </w:pPr>
      <w:r>
        <w:t xml:space="preserve">U Varaždinu, </w:t>
      </w:r>
      <w:r w:rsidR="00B61AD8">
        <w:t>20. siječnja 2016.</w:t>
      </w:r>
      <w:r>
        <w:t xml:space="preserve"> godine.</w:t>
      </w:r>
      <w:r>
        <w:tab/>
      </w:r>
    </w:p>
    <w:p w:rsidRDefault="008F08DE" w:rsidP="009A35AC" w:rsidR="008F08DE"/>
    <w:p w:rsidRDefault="00AC0339" w:rsidP="00AC0339" w:rsidR="00AC0339">
      <w:pPr>
        <w:ind w:firstLine="708" w:left="5664"/>
        <w:jc w:val="both"/>
      </w:pPr>
      <w:r w:rsidRPr="006F44C4">
        <w:t>SUDAC</w:t>
      </w:r>
    </w:p>
    <w:p w:rsidRDefault="00D85818" w:rsidP="00AC0339" w:rsidR="00D85818" w:rsidRPr="006F44C4">
      <w:pPr>
        <w:ind w:firstLine="708" w:left="5664"/>
        <w:jc w:val="both"/>
      </w:pPr>
    </w:p>
    <w:p w:rsidRDefault="00AC0339" w:rsidP="00AC0339" w:rsidR="00AC0339">
      <w:pPr>
        <w:ind w:firstLine="708" w:left="4956"/>
        <w:jc w:val="both"/>
      </w:pPr>
      <w:r w:rsidRPr="006F44C4">
        <w:t>Ksenija Flack-Makitan, v.r.</w:t>
      </w:r>
    </w:p>
    <w:p w:rsidRDefault="00D85818" w:rsidP="00AC0339" w:rsidR="00D85818" w:rsidRPr="006F44C4">
      <w:pPr>
        <w:ind w:firstLine="708" w:left="4956"/>
        <w:jc w:val="both"/>
      </w:pPr>
    </w:p>
    <w:p w:rsidRDefault="00AC0339" w:rsidP="00AC0339" w:rsidR="00AC0339" w:rsidRPr="006F44C4">
      <w:pPr>
        <w:ind w:left="4956"/>
        <w:jc w:val="both"/>
      </w:pPr>
      <w:r w:rsidRPr="006F44C4">
        <w:t>Za točnost otpravka – ovlašteni službenik:</w:t>
      </w:r>
    </w:p>
    <w:p w:rsidRDefault="00894A0B" w:rsidP="00A1723D" w:rsidR="00894A0B"/>
    <w:p w:rsidRDefault="00137C51" w:rsidP="00A1723D" w:rsidR="00137C51"/>
    <w:p w:rsidRDefault="00A1723D" w:rsidP="00A1723D" w:rsidR="00A1723D" w:rsidRPr="0007513E">
      <w:r w:rsidRPr="0007513E">
        <w:t>POUKA O PRAVNOM LIJEKU:</w:t>
      </w:r>
    </w:p>
    <w:p w:rsidRDefault="00A1723D" w:rsidP="00A1723D" w:rsidR="00A1723D" w:rsidRPr="0007513E">
      <w:pPr>
        <w:jc w:val="both"/>
      </w:pPr>
      <w:r w:rsidRPr="0007513E">
        <w:t xml:space="preserve">Protiv ovog rješenja nezadovoljna stranka može uložiti žalbu u roku od 8 dana od dana objave rješenja </w:t>
      </w:r>
      <w:r w:rsidR="00AC0339">
        <w:t>na E-oglasnoj ploči suda,</w:t>
      </w:r>
      <w:r w:rsidRPr="0007513E">
        <w:t xml:space="preserve"> Visokom trgovačkom sudu RH u Zagrebu. Žalba se ulaže putem ovog suda pismeno u </w:t>
      </w:r>
      <w:r>
        <w:t>četiri</w:t>
      </w:r>
      <w:r w:rsidRPr="0007513E">
        <w:t xml:space="preserve"> </w:t>
      </w:r>
      <w:r w:rsidR="0058154F">
        <w:t xml:space="preserve">(4) </w:t>
      </w:r>
      <w:r w:rsidRPr="0007513E">
        <w:t>primjerka.</w:t>
      </w:r>
    </w:p>
    <w:p w:rsidRDefault="00F431E6" w:rsidP="00F431E6" w:rsidR="00F431E6"/>
    <w:p w:rsidRDefault="00784EB7" w:rsidP="00F431E6" w:rsidR="00784EB7"/>
    <w:p w:rsidRDefault="0078082A" w:rsidP="00F431E6" w:rsidR="0078082A"/>
    <w:p w:rsidRDefault="00F431E6" w:rsidP="00F431E6" w:rsidR="00F431E6">
      <w:r>
        <w:t>DNA:</w:t>
      </w:r>
    </w:p>
    <w:p w:rsidRDefault="00F431E6" w:rsidP="00F431E6" w:rsidR="00F431E6"/>
    <w:p w:rsidRDefault="00B61AD8" w:rsidP="00B61AD8" w:rsidR="00B61AD8">
      <w:pPr>
        <w:widowControl w:val="false"/>
        <w:numPr>
          <w:ilvl w:val="0"/>
          <w:numId w:val="2"/>
        </w:numPr>
        <w:jc w:val="both"/>
      </w:pPr>
      <w:r>
        <w:t>Stečajna upraviteljica Lidia Belamarić, Kratka 2, Varaždin,</w:t>
      </w:r>
    </w:p>
    <w:p w:rsidRDefault="00120931" w:rsidP="00120931" w:rsidR="00120931">
      <w:pPr>
        <w:numPr>
          <w:ilvl w:val="0"/>
          <w:numId w:val="2"/>
        </w:numPr>
        <w:jc w:val="both"/>
      </w:pPr>
      <w:r>
        <w:t>Županijsko državno odvjetništvo u Varaždinu, Građansko upravni odjel, B. Radić 2,</w:t>
      </w:r>
    </w:p>
    <w:p w:rsidRDefault="0058538E" w:rsidP="00120931" w:rsidR="0078082A">
      <w:pPr>
        <w:numPr>
          <w:ilvl w:val="0"/>
          <w:numId w:val="2"/>
        </w:numPr>
        <w:jc w:val="both"/>
      </w:pPr>
      <w:r>
        <w:t xml:space="preserve">Financijska agencija </w:t>
      </w:r>
      <w:r w:rsidR="00137C51">
        <w:t>Varaždin, A. Cesarca 2,</w:t>
      </w:r>
    </w:p>
    <w:p w:rsidRDefault="0078082A" w:rsidP="00120931" w:rsidR="0078082A">
      <w:pPr>
        <w:numPr>
          <w:ilvl w:val="0"/>
          <w:numId w:val="2"/>
        </w:numPr>
        <w:jc w:val="both"/>
      </w:pPr>
      <w:r>
        <w:t xml:space="preserve">Ministarstvo financija, Porezna uprava Sjeverna Hrvatska, </w:t>
      </w:r>
      <w:r w:rsidR="0058538E">
        <w:t xml:space="preserve">Ispostava </w:t>
      </w:r>
      <w:r w:rsidR="00137C51">
        <w:t>Varaždin, Graberje 1/I,</w:t>
      </w:r>
    </w:p>
    <w:p w:rsidRDefault="008223AF" w:rsidP="00F431E6" w:rsidR="00F431E6">
      <w:pPr>
        <w:numPr>
          <w:ilvl w:val="0"/>
          <w:numId w:val="2"/>
        </w:numPr>
        <w:jc w:val="both"/>
      </w:pPr>
      <w:r>
        <w:t>E-</w:t>
      </w:r>
      <w:r w:rsidR="00F431E6">
        <w:t>oglasna ploča suda</w:t>
      </w:r>
      <w:r w:rsidR="0058154F">
        <w:t>,</w:t>
      </w:r>
    </w:p>
    <w:p w:rsidRDefault="00120931" w:rsidP="00F431E6" w:rsidR="00120931">
      <w:pPr>
        <w:numPr>
          <w:ilvl w:val="0"/>
          <w:numId w:val="2"/>
        </w:numPr>
        <w:jc w:val="both"/>
      </w:pPr>
      <w:r>
        <w:t>Sudski registar,</w:t>
      </w:r>
    </w:p>
    <w:p w:rsidRDefault="00784EB7" w:rsidP="00784EB7" w:rsidR="00784EB7">
      <w:pPr>
        <w:ind w:left="720"/>
        <w:jc w:val="both"/>
      </w:pPr>
    </w:p>
    <w:p w:rsidRDefault="00B61AD8" w:rsidP="00784EB7" w:rsidR="00B61AD8">
      <w:pPr>
        <w:ind w:left="720"/>
        <w:jc w:val="both"/>
      </w:pPr>
    </w:p>
    <w:p w:rsidRDefault="00B61AD8" w:rsidP="00784EB7" w:rsidR="00B61AD8">
      <w:pPr>
        <w:ind w:left="720"/>
        <w:jc w:val="both"/>
      </w:pPr>
    </w:p>
    <w:p w:rsidRDefault="00B61AD8" w:rsidP="00784EB7" w:rsidR="00B61AD8">
      <w:pPr>
        <w:ind w:left="720"/>
        <w:jc w:val="both"/>
      </w:pPr>
    </w:p>
    <w:p w:rsidRDefault="00B61AD8" w:rsidP="00B61AD8" w:rsidR="00B61AD8" w:rsidRPr="00A32F0F">
      <w:pPr>
        <w:jc w:val="both"/>
      </w:pPr>
    </w:p>
    <w:p w:rsidRDefault="00B61AD8" w:rsidP="00784EB7" w:rsidR="00B61AD8">
      <w:pPr>
        <w:ind w:left="720"/>
        <w:jc w:val="both"/>
      </w:pPr>
    </w:p>
    <w:sectPr w:rsidSect="00BF30E8" w:rsidR="00B61AD8">
      <w:headerReference w:type="even" r:id="rId10"/>
      <w:headerReference w:type="default" r:id="rId11"/>
      <w:headerReference w:type="first" r:id="rId12"/>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923" w:rsidR="009F0923">
      <w:r>
        <w:separator/>
      </w:r>
    </w:p>
  </w:endnote>
  <w:endnote w:id="0" w:type="continuationSeparator">
    <w:p w:rsidRDefault="009F0923" w:rsidR="009F09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923" w:rsidR="009F0923">
      <w:r>
        <w:separator/>
      </w:r>
    </w:p>
  </w:footnote>
  <w:footnote w:id="0" w:type="continuationSeparator">
    <w:p w:rsidRDefault="009F0923" w:rsidR="009F09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0C48" w:rsidR="006D0C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1694">
      <w:rPr>
        <w:rStyle w:val="Brojstranice"/>
        <w:noProof/>
      </w:rPr>
      <w:t>2</w:t>
    </w:r>
    <w:r>
      <w:rPr>
        <w:rStyle w:val="Brojstranice"/>
      </w:rPr>
      <w:fldChar w:fldCharType="end"/>
    </w:r>
  </w:p>
  <w:p w:rsidRDefault="005A6853" w:rsidR="006D0C48">
    <w:pPr>
      <w:pStyle w:val="Zaglavlje"/>
    </w:pPr>
    <w:r>
      <w:tab/>
    </w:r>
    <w:r>
      <w:tab/>
    </w:r>
    <w:r w:rsidR="00BF30E8">
      <w:t>Poslovni broj: 5 ST-</w:t>
    </w:r>
    <w:r w:rsidR="00B61AD8">
      <w:t>111/14-30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R="006D0C48">
    <w:pPr>
      <w:pStyle w:val="Zaglavlje"/>
    </w:pPr>
    <w:r>
      <w:tab/>
    </w:r>
    <w:r>
      <w:tab/>
      <w:t>Poslovni broj: 5 ST-</w:t>
    </w:r>
    <w:r w:rsidR="00B61AD8">
      <w:t>111/14-30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3CFF"/>
    <w:multiLevelType w:val="hybridMultilevel"/>
    <w:tmpl w:val="1986A3FE"/>
    <w:lvl w:tplc="7A64D49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D17513A"/>
    <w:multiLevelType w:val="hybridMultilevel"/>
    <w:tmpl w:val="BBBEDF1A"/>
    <w:lvl w:tplc="D0EC820E" w:ilvl="0">
      <w:numFmt w:val="bullet"/>
      <w:lvlText w:val="-"/>
      <w:lvlJc w:val="left"/>
      <w:pPr>
        <w:tabs>
          <w:tab w:pos="1638" w:val="num"/>
        </w:tabs>
        <w:ind w:hanging="930" w:left="163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27D13B7"/>
    <w:multiLevelType w:val="hybridMultilevel"/>
    <w:tmpl w:val="766202F8"/>
    <w:lvl w:tplc="5D60C5B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2DE"/>
    <w:rsid w:val="00011DCB"/>
    <w:rsid w:val="00015F09"/>
    <w:rsid w:val="00021AA5"/>
    <w:rsid w:val="00025303"/>
    <w:rsid w:val="000D5CDD"/>
    <w:rsid w:val="000E3C30"/>
    <w:rsid w:val="001005B9"/>
    <w:rsid w:val="0010690B"/>
    <w:rsid w:val="001132F1"/>
    <w:rsid w:val="00120931"/>
    <w:rsid w:val="0012440B"/>
    <w:rsid w:val="00131B3A"/>
    <w:rsid w:val="00137C51"/>
    <w:rsid w:val="00140DDA"/>
    <w:rsid w:val="00157B9F"/>
    <w:rsid w:val="0018336C"/>
    <w:rsid w:val="001C1D91"/>
    <w:rsid w:val="001F0B18"/>
    <w:rsid w:val="00202161"/>
    <w:rsid w:val="00222B16"/>
    <w:rsid w:val="00243410"/>
    <w:rsid w:val="00246548"/>
    <w:rsid w:val="00304E26"/>
    <w:rsid w:val="00310831"/>
    <w:rsid w:val="00354806"/>
    <w:rsid w:val="00391E1A"/>
    <w:rsid w:val="003A2277"/>
    <w:rsid w:val="003C49BE"/>
    <w:rsid w:val="003D5DE2"/>
    <w:rsid w:val="00402077"/>
    <w:rsid w:val="004449DB"/>
    <w:rsid w:val="00465537"/>
    <w:rsid w:val="00482203"/>
    <w:rsid w:val="00485417"/>
    <w:rsid w:val="004A1694"/>
    <w:rsid w:val="004A4503"/>
    <w:rsid w:val="004A4E35"/>
    <w:rsid w:val="004B5435"/>
    <w:rsid w:val="004D00D9"/>
    <w:rsid w:val="00500CA9"/>
    <w:rsid w:val="0052086F"/>
    <w:rsid w:val="00541180"/>
    <w:rsid w:val="0054537C"/>
    <w:rsid w:val="00556341"/>
    <w:rsid w:val="0058154F"/>
    <w:rsid w:val="0058538E"/>
    <w:rsid w:val="005939CF"/>
    <w:rsid w:val="005A6853"/>
    <w:rsid w:val="00601DF4"/>
    <w:rsid w:val="00620465"/>
    <w:rsid w:val="00651114"/>
    <w:rsid w:val="006D0C48"/>
    <w:rsid w:val="006F429D"/>
    <w:rsid w:val="00723112"/>
    <w:rsid w:val="0078082A"/>
    <w:rsid w:val="00784EB7"/>
    <w:rsid w:val="00791954"/>
    <w:rsid w:val="007C42BC"/>
    <w:rsid w:val="007D0480"/>
    <w:rsid w:val="007D06D6"/>
    <w:rsid w:val="008223AF"/>
    <w:rsid w:val="00825DD4"/>
    <w:rsid w:val="00850840"/>
    <w:rsid w:val="0086549F"/>
    <w:rsid w:val="0087158C"/>
    <w:rsid w:val="00894A0B"/>
    <w:rsid w:val="00894C19"/>
    <w:rsid w:val="0089559B"/>
    <w:rsid w:val="00897ACB"/>
    <w:rsid w:val="008A5662"/>
    <w:rsid w:val="008C7982"/>
    <w:rsid w:val="008F08DE"/>
    <w:rsid w:val="0090564D"/>
    <w:rsid w:val="0094083C"/>
    <w:rsid w:val="0094632B"/>
    <w:rsid w:val="00961B08"/>
    <w:rsid w:val="009A35AC"/>
    <w:rsid w:val="009F0923"/>
    <w:rsid w:val="00A10770"/>
    <w:rsid w:val="00A1723D"/>
    <w:rsid w:val="00A330FA"/>
    <w:rsid w:val="00A44BE6"/>
    <w:rsid w:val="00A5549B"/>
    <w:rsid w:val="00A713CF"/>
    <w:rsid w:val="00AA4C12"/>
    <w:rsid w:val="00AB53AA"/>
    <w:rsid w:val="00AC0339"/>
    <w:rsid w:val="00AD21AE"/>
    <w:rsid w:val="00B20DBF"/>
    <w:rsid w:val="00B61AD8"/>
    <w:rsid w:val="00BA37FF"/>
    <w:rsid w:val="00BB6CA3"/>
    <w:rsid w:val="00BC0203"/>
    <w:rsid w:val="00BC054B"/>
    <w:rsid w:val="00BC77A8"/>
    <w:rsid w:val="00BF30E8"/>
    <w:rsid w:val="00C02F46"/>
    <w:rsid w:val="00C2261F"/>
    <w:rsid w:val="00C361B5"/>
    <w:rsid w:val="00C57899"/>
    <w:rsid w:val="00C862DE"/>
    <w:rsid w:val="00CC057B"/>
    <w:rsid w:val="00CE02EC"/>
    <w:rsid w:val="00CF0431"/>
    <w:rsid w:val="00D16B33"/>
    <w:rsid w:val="00D3681B"/>
    <w:rsid w:val="00D535CD"/>
    <w:rsid w:val="00D85818"/>
    <w:rsid w:val="00E63407"/>
    <w:rsid w:val="00E70017"/>
    <w:rsid w:val="00E96791"/>
    <w:rsid w:val="00EB4B76"/>
    <w:rsid w:val="00ED02E4"/>
    <w:rsid w:val="00F0152A"/>
    <w:rsid w:val="00F41DFD"/>
    <w:rsid w:val="00F431E6"/>
    <w:rsid w:val="00F65A04"/>
    <w:rsid w:val="00FC786E"/>
    <w:rsid w:val="00FE4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cs="Tahoma" w:hAnsi="Tahoma" w:asci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4A1694"/>
    <w:rPr>
      <w:color w:val="808080"/>
      <w:bdr w:space="0" w:sz="0" w:color="auto" w:val="none"/>
      <w:shd w:fill="auto" w:color="auto" w:val="clear"/>
    </w:rPr>
  </w:style>
  <w:style w:customStyle="true" w:styleId="eSPISCCParagraphDefaultFont" w:type="character">
    <w:name w:val="eSPIS_CC_Paragraph Default Font"/>
    <w:basedOn w:val="Zadanifontodlomka"/>
    <w:rsid w:val="004A1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694"/>
    <w:rPr>
      <w:bdr w:space="0" w:sz="0" w:color="auto" w:val="none"/>
      <w:shd w:fill="FFFFCC" w:color="auto" w:val="clear"/>
      <w:lang w:val="hr-HR"/>
    </w:rPr>
  </w:style>
  <w:style w:customStyle="true" w:styleId="PozadinaSvijetloCrvena" w:type="character">
    <w:name w:val="Pozadina_SvijetloCrvena"/>
    <w:basedOn w:val="eSPISCCParagraphDefaultFont"/>
    <w:rsid w:val="004A1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ascii="Tahoma" w:cs="Tahoma" w:hAns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4A1694"/>
    <w:rPr>
      <w:color w:val="808080"/>
      <w:bdr w:color="auto" w:space="0" w:sz="0" w:val="none"/>
      <w:shd w:color="auto" w:fill="auto" w:val="clear"/>
    </w:rPr>
  </w:style>
  <w:style w:customStyle="1" w:styleId="eSPISCCParagraphDefaultFont" w:type="character">
    <w:name w:val="eSPIS_CC_Paragraph Default Font"/>
    <w:basedOn w:val="Zadanifontodlomka"/>
    <w:rsid w:val="004A1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694"/>
    <w:rPr>
      <w:bdr w:color="auto" w:space="0" w:sz="0" w:val="none"/>
      <w:shd w:color="auto" w:fill="FFFFCC" w:val="clear"/>
      <w:lang w:val="hr-HR"/>
    </w:rPr>
  </w:style>
  <w:style w:customStyle="1" w:styleId="PozadinaSvijetloCrvena" w:type="character">
    <w:name w:val="Pozadina_SvijetloCrvena"/>
    <w:basedOn w:val="eSPISCCParagraphDefaultFont"/>
    <w:rsid w:val="004A16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6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St-111/2014</izvorni_sadrzaj>
    <derivirana_varijabla naziv="DomainObject.Predmet.OznakaBroj_1">St-111/2014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PLIMA društvo s ograničenom odgovornošću za proizvodnu obuće, trgovinu i usluge</izvorni_sadrzaj>
    <derivirana_varijabla naziv="DomainObject.Predmet.ProtustrankaFormated_1">  PLIMA društvo s ograničenom odgovornošću za proizvodnu obuće, trgovinu i usluge</derivirana_varijabla>
  </DomainObject.Predmet.ProtustrankaFormated>
  <DomainObject.Predmet.ProtustrankaFormatedOIB>
    <izvorni_sadrzaj>  PLIMA društvo s ograničenom odgovornošću za proizvodnu obuće, trgovinu i usluge, OIB 60621130976</izvorni_sadrzaj>
    <derivirana_varijabla naziv="DomainObject.Predmet.ProtustrankaFormatedOIB_1">  PLIMA društvo s ograničenom odgovornošću za proizvodnu obuće, trgovinu i usluge, OIB 60621130976</derivirana_varijabla>
  </DomainObject.Predmet.ProtustrankaFormatedOIB>
  <DomainObject.Predmet.ProtustrankaFormatedWithAdress>
    <izvorni_sadrzaj> PLIMA društvo s ograničenom odgovornošću za proizvodnu obuće, trgovinu i usluge, Zagrebačka 94, 42000 Varaždin</izvorni_sadrzaj>
    <derivirana_varijabla naziv="DomainObject.Predmet.ProtustrankaFormatedWithAdress_1"> PLIMA društvo s ograničenom odgovornošću za proizvodnu obuće, trgovinu i usluge, Zagrebačka 94, 42000 Varaždin</derivirana_varijabla>
  </DomainObject.Predmet.ProtustrankaFormatedWithAdress>
  <DomainObject.Predmet.ProtustrankaFormatedWithAdressOIB>
    <izvorni_sadrzaj> PLIMA društvo s ograničenom odgovornošću za proizvodnu obuće, trgovinu i usluge, OIB 60621130976, Zagrebačka 94, 42000 Varaždin</izvorni_sadrzaj>
    <derivirana_varijabla naziv="DomainObject.Predmet.ProtustrankaFormatedWithAdressOIB_1"> PLIMA društvo s ograničenom odgovornošću za proizvodnu obuće, trgovinu i usluge, OIB 60621130976, Zagrebačka 94, 42000 Varaždin</derivirana_varijabla>
  </DomainObject.Predmet.ProtustrankaFormatedWithAdressOIB>
  <DomainObject.Predmet.ProtustrankaWithAdress>
    <izvorni_sadrzaj>PLIMA društvo s ograničenom odgovornošću za proizvodnu obuće, trgovinu i usluge Zagrebačka 94, 42000 Varaždin</izvorni_sadrzaj>
    <derivirana_varijabla naziv="DomainObject.Predmet.ProtustrankaWithAdress_1">PLIMA društvo s ograničenom odgovornošću za proizvodnu obuće, trgovinu i usluge Zagrebačka 94, 42000 Varaždin</derivirana_varijabla>
  </DomainObject.Predmet.ProtustrankaWithAdress>
  <DomainObject.Predmet.ProtustrankaWithAdressOIB>
    <izvorni_sadrzaj>PLIMA društvo s ograničenom odgovornošću za proizvodnu obuće, trgovinu i usluge, OIB 60621130976, Zagrebačka 94, 42000 Varaždin</izvorni_sadrzaj>
    <derivirana_varijabla naziv="DomainObject.Predmet.ProtustrankaWithAdressOIB_1">PLIMA društvo s ograničenom odgovornošću za proizvodnu obuće, trgovinu i usluge, OIB 60621130976, Zagrebačka 94, 42000 Varaždin</derivirana_varijabla>
  </DomainObject.Predmet.ProtustrankaWithAdressOIB>
  <DomainObject.Predmet.ProtustrankaNazivFormated>
    <izvorni_sadrzaj>PLIMA društvo s ograničenom odgovornošću za proizvodnu obuće, trgovinu i usluge</izvorni_sadrzaj>
    <derivirana_varijabla naziv="DomainObject.Predmet.ProtustrankaNazivFormated_1">PLIMA društvo s ograničenom odgovornošću za proizvodnu obuće, trgovinu i usluge</derivirana_varijabla>
  </DomainObject.Predmet.ProtustrankaNazivFormated>
  <DomainObject.Predmet.ProtustrankaNazivFormatedOIB>
    <izvorni_sadrzaj>PLIMA društvo s ograničenom odgovornošću za proizvodnu obuće, trgovinu i usluge, OIB 60621130976</izvorni_sadrzaj>
    <derivirana_varijabla naziv="DomainObject.Predmet.ProtustrankaNazivFormatedOIB_1">PLIMA društvo s ograničenom odgovornošću za proizvodnu obuće, trgovinu i usluge, OIB 60621130976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BAJEC zastupanog po punomoćniku Romana Malašić; MAJDA KREBER zastupanog po punomoćniku Romana Malašić; BRANKA PETRIŠIĆ zastupanog po punomoćniku Romana Malašić; VLATKA HOSNI zastupanog po punomoćniku Romana Malašić; ŽELJKA HORVAT zastupanog po punomoćniku Romana Malašić; KLAUDIJA GOLUBIĆ zastupanog po punomoćniku Romana Malašić; BARICA PAJAN zastupanog po punomoćniku Romana Malašić; VESNA VRABEC zastupanog po punomoćniku Romana Malašić; MARIJA KOŠIĆ zastupanog po punomoćniku Romana Malašić; VESNA PLANTIĆ zastupanog po punomoćniku Romana Malašić</izvorni_sadrzaj>
    <derivirana_varijabla naziv="DomainObject.Predmet.StrankaFormated_1">  ALENKA BAJEC zastupanog po punomoćniku Romana Malašić; MAJDA KREBER zastupanog po punomoćniku Romana Malašić; BRANKA PETRIŠIĆ zastupanog po punomoćniku Romana Malašić; VLATKA HOSNI zastupanog po punomoćniku Romana Malašić; ŽELJKA HORVAT zastupanog po punomoćniku Romana Malašić; KLAUDIJA GOLUBIĆ zastupanog po punomoćniku Romana Malašić; BARICA PAJAN zastupanog po punomoćniku Romana Malašić; VESNA VRABEC zastupanog po punomoćniku Romana Malašić; MARIJA KOŠIĆ zastupanog po punomoćniku Romana Malašić; VESNA PLANTIĆ zastupanog po punomoćniku Romana Malašić</derivirana_varijabla>
  </DomainObject.Predmet.StrankaFormated>
  <DomainObject.Predmet.StrankaFormatedOIB>
    <izvorni_sadrzaj>  ALENKA BAJEC, OIB 69324770747 zastupanog po punomoćniku Romana Malašić; MAJDA KREBER, OIB 49837748204 zastupanog po punomoćniku Romana Malašić; BRANKA PETRIŠIĆ, OIB 14971491440 zastupanog po punomoćniku Romana Malašić; VLATKA HOSNI, OIB 71102583826 zastupanog po punomoćniku Romana Malašić; ŽELJKA HORVAT, OIB 57278047485 zastupanog po punomoćniku Romana Malašić; KLAUDIJA GOLUBIĆ, OIB 47876886481 zastupanog po punomoćniku Romana Malašić; BARICA PAJAN, OIB 64711140317 zastupanog po punomoćniku Romana Malašić; VESNA VRABEC, OIB 79901504392 zastupanog po punomoćniku Romana Malašić; MARIJA KOŠIĆ, OIB 02660304985 zastupanog po punomoćniku Romana Malašić; VESNA PLANTIĆ, OIB 71798154840 zastupanog po punomoćniku Romana Malašić</izvorni_sadrzaj>
    <derivirana_varijabla naziv="DomainObject.Predmet.StrankaFormatedOIB_1">  ALENKA BAJEC, OIB 69324770747 zastupanog po punomoćniku Romana Malašić; MAJDA KREBER, OIB 49837748204 zastupanog po punomoćniku Romana Malašić; BRANKA PETRIŠIĆ, OIB 14971491440 zastupanog po punomoćniku Romana Malašić; VLATKA HOSNI, OIB 71102583826 zastupanog po punomoćniku Romana Malašić; ŽELJKA HORVAT, OIB 57278047485 zastupanog po punomoćniku Romana Malašić; KLAUDIJA GOLUBIĆ, OIB 47876886481 zastupanog po punomoćniku Romana Malašić; BARICA PAJAN, OIB 64711140317 zastupanog po punomoćniku Romana Malašić; VESNA VRABEC, OIB 79901504392 zastupanog po punomoćniku Romana Malašić; MARIJA KOŠIĆ, OIB 02660304985 zastupanog po punomoćniku Romana Malašić; VESNA PLANTIĆ, OIB 71798154840 zastupanog po punomoćniku Romana Malašić</derivirana_varijabla>
  </DomainObject.Predmet.StrankaFormatedOIB>
  <DomainObject.Predmet.StrankaFormatedWithAdress>
    <izvorni_sadrzaj> ALENKA BAJEC, Črnec 161, 42204 Črnec Biškupečki zastupanog po punomoćniku Romana Malašić; MAJDA KREBER, Toplička 82, 42204 Gornji Kneginec zastupanog po punomoćniku Romana Malašić; BRANKA PETRIŠIĆ, Dravska 111, 42209 Svibovec Podravski zastupanog po punomoćniku Romana Malašić; VLATKA HOSNI, Knegingradska 100, 42204 Gornji Kneginec zastupanog po punomoćniku Romana Malašić; ŽELJKA HORVAT, Kupalište bb, 42000 Varaždin zastupanog po punomoćniku Romana Malašić; KLAUDIJA GOLUBIĆ, S. Tomaškovića 20, 42000 Jalkovec zastupanog po punomoćniku Romana Malašić; BARICA PAJAN, Grana 145c, 42220 Novi Marof zastupanog po punomoćniku Romana Malašić; VESNA VRABEC, M. Melinčeka 36, 42209 Sračinec zastupanog po punomoćniku Romana Malašić; MARIJA KOŠIĆ, A. Stepinca 18, 42205 Krkanec zastupanog po punomoćniku Romana Malašić; VESNA PLANTIĆ, Cargovec 31, 42205 Cargovec zastupanog po punomoćniku Romana Malašić</izvorni_sadrzaj>
    <derivirana_varijabla naziv="DomainObject.Predmet.StrankaFormatedWithAdress_1"> ALENKA BAJEC, Črnec 161, 42204 Črnec Biškupečki zastupanog po punomoćniku Romana Malašić; MAJDA KREBER, Toplička 82, 42204 Gornji Kneginec zastupanog po punomoćniku Romana Malašić; BRANKA PETRIŠIĆ, Dravska 111, 42209 Svibovec Podravski zastupanog po punomoćniku Romana Malašić; VLATKA HOSNI, Knegingradska 100, 42204 Gornji Kneginec zastupanog po punomoćniku Romana Malašić; ŽELJKA HORVAT, Kupalište bb, 42000 Varaždin zastupanog po punomoćniku Romana Malašić; KLAUDIJA GOLUBIĆ, S. Tomaškovića 20, 42000 Jalkovec zastupanog po punomoćniku Romana Malašić; BARICA PAJAN, Grana 145c, 42220 Novi Marof zastupanog po punomoćniku Romana Malašić; VESNA VRABEC, M. Melinčeka 36, 42209 Sračinec zastupanog po punomoćniku Romana Malašić; MARIJA KOŠIĆ, A. Stepinca 18, 42205 Krkanec zastupanog po punomoćniku Romana Malašić; VESNA PLANTIĆ, Cargovec 31, 42205 Cargovec zastupanog po punomoćniku Romana Malašić</derivirana_varijabla>
  </DomainObject.Predmet.StrankaFormatedWithAdress>
  <DomainObject.Predmet.StrankaFormatedWithAdressOIB>
    <izvorni_sadrzaj> ALENKA BAJEC, OIB 69324770747, Črnec 161, 42204 Črnec Biškupečki zastupanog po punomoćniku Romana Malašić; MAJDA KREBER, OIB 49837748204, Toplička 82, 42204 Gornji Kneginec zastupanog po punomoćniku Romana Malašić; BRANKA PETRIŠIĆ, OIB 14971491440, Dravska 111, 42209 Svibovec Podravski zastupanog po punomoćniku Romana Malašić; VLATKA HOSNI, OIB 71102583826, Knegingradska 100, 42204 Gornji Kneginec zastupanog po punomoćniku Romana Malašić; ŽELJKA HORVAT, OIB 57278047485, Kupalište bb, 42000 Varaždin zastupanog po punomoćniku Romana Malašić; KLAUDIJA GOLUBIĆ, OIB 47876886481, S. Tomaškovića 20, 42000 Jalkovec zastupanog po punomoćniku Romana Malašić; BARICA PAJAN, OIB 64711140317, Grana 145c, 42220 Novi Marof zastupanog po punomoćniku Romana Malašić; VESNA VRABEC, OIB 79901504392, M. Melinčeka 36, 42209 Sračinec zastupanog po punomoćniku Romana Malašić; MARIJA KOŠIĆ, OIB 02660304985, A. Stepinca 18, 42205 Krkanec zastupanog po punomoćniku Romana Malašić; VESNA PLANTIĆ, OIB 71798154840, Cargovec 31, 42205 Cargovec zastupanog po punomoćniku Romana Malašić</izvorni_sadrzaj>
    <derivirana_varijabla naziv="DomainObject.Predmet.StrankaFormatedWithAdressOIB_1"> ALENKA BAJEC, OIB 69324770747, Črnec 161, 42204 Črnec Biškupečki zastupanog po punomoćniku Romana Malašić; MAJDA KREBER, OIB 49837748204, Toplička 82, 42204 Gornji Kneginec zastupanog po punomoćniku Romana Malašić; BRANKA PETRIŠIĆ, OIB 14971491440, Dravska 111, 42209 Svibovec Podravski zastupanog po punomoćniku Romana Malašić; VLATKA HOSNI, OIB 71102583826, Knegingradska 100, 42204 Gornji Kneginec zastupanog po punomoćniku Romana Malašić; ŽELJKA HORVAT, OIB 57278047485, Kupalište bb, 42000 Varaždin zastupanog po punomoćniku Romana Malašić; KLAUDIJA GOLUBIĆ, OIB 47876886481, S. Tomaškovića 20, 42000 Jalkovec zastupanog po punomoćniku Romana Malašić; BARICA PAJAN, OIB 64711140317, Grana 145c, 42220 Novi Marof zastupanog po punomoćniku Romana Malašić; VESNA VRABEC, OIB 79901504392, M. Melinčeka 36, 42209 Sračinec zastupanog po punomoćniku Romana Malašić; MARIJA KOŠIĆ, OIB 02660304985, A. Stepinca 18, 42205 Krkanec zastupanog po punomoćniku Romana Malašić; VESNA PLANTIĆ, OIB 71798154840, Cargovec 31, 42205 Cargovec zastupanog po punomoćniku Romana Malašić</derivirana_varijabla>
  </DomainObject.Predmet.StrankaFormatedWithAdressOIB>
  <DomainObject.Predmet.StrankaWithAdress>
    <izvorni_sadrzaj>ALENKA BAJEC Črnec 161,42204 Črnec Biškupečki,MAJDA KREBER Toplička 82,42204 Gornji Kneginec,BRANKA PETRIŠIĆ Dravska 111,42209 Svibovec Podravski,VLATKA HOSNI Knegingradska 100,42204 Gornji Kneginec,ŽELJKA HORVAT Kupalište bb,42000 Varaždin,KLAUDIJA GOLUBIĆ S. Tomaškovića 20,42000 Jalkovec,BARICA PAJAN Grana 145c,42220 Novi Marof,VESNA VRABEC M. Melinčeka 36,42209 Sračinec,MARIJA KOŠIĆ A. Stepinca 18,42205 Krkanec,VESNA PLANTIĆ Cargovec 31,42205 Cargovec</izvorni_sadrzaj>
    <derivirana_varijabla naziv="DomainObject.Predmet.StrankaWithAdress_1">ALENKA BAJEC Črnec 161,42204 Črnec Biškupečki,MAJDA KREBER Toplička 82,42204 Gornji Kneginec,BRANKA PETRIŠIĆ Dravska 111,42209 Svibovec Podravski,VLATKA HOSNI Knegingradska 100,42204 Gornji Kneginec,ŽELJKA HORVAT Kupalište bb,42000 Varaždin,KLAUDIJA GOLUBIĆ S. Tomaškovića 20,42000 Jalkovec,BARICA PAJAN Grana 145c,42220 Novi Marof,VESNA VRABEC M. Melinčeka 36,42209 Sračinec,MARIJA KOŠIĆ A. Stepinca 18,42205 Krkanec,VESNA PLANTIĆ Cargovec 31,42205 Cargovec</derivirana_varijabla>
  </DomainObject.Predmet.StrankaWithAdress>
  <DomainObject.Predmet.StrankaWithAdressOIB>
    <izvorni_sadrzaj>ALENKA BAJEC, OIB 69324770747, Črnec 161,42204 Črnec Biškupečki,MAJDA KREBER, OIB 49837748204, Toplička 82,42204 Gornji Kneginec,BRANKA PETRIŠIĆ, OIB 14971491440, Dravska 111,42209 Svibovec Podravski,VLATKA HOSNI, OIB 71102583826, Knegingradska 100,42204 Gornji Kneginec,ŽELJKA HORVAT, OIB 57278047485, Kupalište bb,42000 Varaždin,KLAUDIJA GOLUBIĆ, OIB 47876886481, S. Tomaškovića 20,42000 Jalkovec,BARICA PAJAN, OIB 64711140317, Grana 145c,42220 Novi Marof,VESNA VRABEC, OIB 79901504392, M. Melinčeka 36,42209 Sračinec,MARIJA KOŠIĆ, OIB 02660304985, A. Stepinca 18,42205 Krkanec,VESNA PLANTIĆ, OIB 71798154840, Cargovec 31,42205 Cargovec</izvorni_sadrzaj>
    <derivirana_varijabla naziv="DomainObject.Predmet.StrankaWithAdressOIB_1">ALENKA BAJEC, OIB 69324770747, Črnec 161,42204 Črnec Biškupečki,MAJDA KREBER, OIB 49837748204, Toplička 82,42204 Gornji Kneginec,BRANKA PETRIŠIĆ, OIB 14971491440, Dravska 111,42209 Svibovec Podravski,VLATKA HOSNI, OIB 71102583826, Knegingradska 100,42204 Gornji Kneginec,ŽELJKA HORVAT, OIB 57278047485, Kupalište bb,42000 Varaždin,KLAUDIJA GOLUBIĆ, OIB 47876886481, S. Tomaškovića 20,42000 Jalkovec,BARICA PAJAN, OIB 64711140317, Grana 145c,42220 Novi Marof,VESNA VRABEC, OIB 79901504392, M. Melinčeka 36,42209 Sračinec,MARIJA KOŠIĆ, OIB 02660304985, A. Stepinca 18,42205 Krkanec,VESNA PLANTIĆ, OIB 71798154840, Cargovec 31,42205 Cargovec</derivirana_varijabla>
  </DomainObject.Predmet.StrankaWithAdressOIB>
  <DomainObject.Predmet.StrankaNazivFormated>
    <izvorni_sadrzaj>ALENKA BAJEC,MAJDA KREBER,BRANKA PETRIŠIĆ,VLATKA HOSNI,ŽELJKA HORVAT,KLAUDIJA GOLUBIĆ,BARICA PAJAN,VESNA VRABEC,MARIJA KOŠIĆ,VESNA PLANTIĆ</izvorni_sadrzaj>
    <derivirana_varijabla naziv="DomainObject.Predmet.StrankaNazivFormated_1">ALENKA BAJEC,MAJDA KREBER,BRANKA PETRIŠIĆ,VLATKA HOSNI,ŽELJKA HORVAT,KLAUDIJA GOLUBIĆ,BARICA PAJAN,VESNA VRABEC,MARIJA KOŠIĆ,VESNA PLANTIĆ</derivirana_varijabla>
  </DomainObject.Predmet.StrankaNazivFormated>
  <DomainObject.Predmet.StrankaNazivFormatedOIB>
    <izvorni_sadrzaj>ALENKA BAJEC, OIB 69324770747,MAJDA KREBER, OIB 49837748204,BRANKA PETRIŠIĆ, OIB 14971491440,VLATKA HOSNI, OIB 71102583826,ŽELJKA HORVAT, OIB 57278047485,KLAUDIJA GOLUBIĆ, OIB 47876886481,BARICA PAJAN, OIB 64711140317,VESNA VRABEC, OIB 79901504392,MARIJA KOŠIĆ, OIB 02660304985,VESNA PLANTIĆ, OIB 71798154840</izvorni_sadrzaj>
    <derivirana_varijabla naziv="DomainObject.Predmet.StrankaNazivFormatedOIB_1">ALENKA BAJEC, OIB 69324770747,MAJDA KREBER, OIB 49837748204,BRANKA PETRIŠIĆ, OIB 14971491440,VLATKA HOSNI, OIB 71102583826,ŽELJKA HORVAT, OIB 57278047485,KLAUDIJA GOLUBIĆ, OIB 47876886481,BARICA PAJAN, OIB 64711140317,VESNA VRABEC, OIB 79901504392,MARIJA KOŠIĆ, OIB 02660304985,VESNA PLANTIĆ, OIB 71798154840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ALENKA BAJEC zastupanog po punomoćniku Romana Malašić</item>
      <item>MAJDA KREBER zastupanog po punomoćniku Romana Malašić</item>
      <item>BRANKA PETRIŠIĆ zastupanog po punomoćniku Romana Malašić</item>
      <item>VLATKA HOSNI zastupanog po punomoćniku Romana Malašić</item>
      <item>ŽELJKA HORVAT zastupanog po punomoćniku Romana Malašić</item>
      <item>KLAUDIJA GOLUBIĆ zastupanog po punomoćniku Romana Malašić</item>
      <item>BARICA PAJAN zastupanog po punomoćniku Romana Malašić</item>
      <item>VESNA VRABEC zastupanog po punomoćniku Romana Malašić</item>
      <item>MARIJA KOŠIĆ zastupanog po punomoćniku Romana Malašić</item>
      <item>VESNA PLANTIĆ zastupanog po punomoćniku Romana Malašić</item>
    </izvorni_sadrzaj>
    <derivirana_varijabla naziv="DomainObject.Predmet.StrankaListFormated_1">
      <item>ALENKA BAJEC zastupanog po punomoćniku Romana Malašić</item>
      <item>MAJDA KREBER zastupanog po punomoćniku Romana Malašić</item>
      <item>BRANKA PETRIŠIĆ zastupanog po punomoćniku Romana Malašić</item>
      <item>VLATKA HOSNI zastupanog po punomoćniku Romana Malašić</item>
      <item>ŽELJKA HORVAT zastupanog po punomoćniku Romana Malašić</item>
      <item>KLAUDIJA GOLUBIĆ zastupanog po punomoćniku Romana Malašić</item>
      <item>BARICA PAJAN zastupanog po punomoćniku Romana Malašić</item>
      <item>VESNA VRABEC zastupanog po punomoćniku Romana Malašić</item>
      <item>MARIJA KOŠIĆ zastupanog po punomoćniku Romana Malašić</item>
      <item>VESNA PLANTIĆ zastupanog po punomoćniku Romana Malašić</item>
    </derivirana_varijabla>
  </DomainObject.Predmet.StrankaListFormated>
  <DomainObject.Predmet.StrankaListFormatedOIB>
    <izvorni_sadrzaj>
      <item>ALENKA BAJEC, OIB 69324770747 zastupanog po punomoćniku Romana Malašić</item>
      <item>MAJDA KREBER, OIB 49837748204 zastupanog po punomoćniku Romana Malašić</item>
      <item>BRANKA PETRIŠIĆ, OIB 14971491440 zastupanog po punomoćniku Romana Malašić</item>
      <item>VLATKA HOSNI, OIB 71102583826 zastupanog po punomoćniku Romana Malašić</item>
      <item>ŽELJKA HORVAT, OIB 57278047485 zastupanog po punomoćniku Romana Malašić</item>
      <item>KLAUDIJA GOLUBIĆ, OIB 47876886481 zastupanog po punomoćniku Romana Malašić</item>
      <item>BARICA PAJAN, OIB 64711140317 zastupanog po punomoćniku Romana Malašić</item>
      <item>VESNA VRABEC, OIB 79901504392 zastupanog po punomoćniku Romana Malašić</item>
      <item>MARIJA KOŠIĆ, OIB 02660304985 zastupanog po punomoćniku Romana Malašić</item>
      <item>VESNA PLANTIĆ, OIB 71798154840 zastupanog po punomoćniku Romana Malašić</item>
    </izvorni_sadrzaj>
    <derivirana_varijabla naziv="DomainObject.Predmet.StrankaListFormatedOIB_1">
      <item>ALENKA BAJEC, OIB 69324770747 zastupanog po punomoćniku Romana Malašić</item>
      <item>MAJDA KREBER, OIB 49837748204 zastupanog po punomoćniku Romana Malašić</item>
      <item>BRANKA PETRIŠIĆ, OIB 14971491440 zastupanog po punomoćniku Romana Malašić</item>
      <item>VLATKA HOSNI, OIB 71102583826 zastupanog po punomoćniku Romana Malašić</item>
      <item>ŽELJKA HORVAT, OIB 57278047485 zastupanog po punomoćniku Romana Malašić</item>
      <item>KLAUDIJA GOLUBIĆ, OIB 47876886481 zastupanog po punomoćniku Romana Malašić</item>
      <item>BARICA PAJAN, OIB 64711140317 zastupanog po punomoćniku Romana Malašić</item>
      <item>VESNA VRABEC, OIB 79901504392 zastupanog po punomoćniku Romana Malašić</item>
      <item>MARIJA KOŠIĆ, OIB 02660304985 zastupanog po punomoćniku Romana Malašić</item>
      <item>VESNA PLANTIĆ, OIB 71798154840 zastupanog po punomoćniku Romana Malašić</item>
    </derivirana_varijabla>
  </DomainObject.Predmet.StrankaListFormatedOIB>
  <DomainObject.Predmet.StrankaListFormatedWithAdress>
    <izvorni_sadrzaj>
      <item>ALENKA BAJEC, Črnec 161, 42204 Črnec Biškupečki zastupanog po punomoćniku Romana Malašić</item>
      <item>MAJDA KREBER, Toplička 82, 42204 Gornji Kneginec zastupanog po punomoćniku Romana Malašić</item>
      <item>BRANKA PETRIŠIĆ, Dravska 111, 42209 Svibovec Podravski zastupanog po punomoćniku Romana Malašić</item>
      <item>VLATKA HOSNI, Knegingradska 100, 42204 Gornji Kneginec zastupanog po punomoćniku Romana Malašić</item>
      <item>ŽELJKA HORVAT, Kupalište bb, 42000 Varaždin zastupanog po punomoćniku Romana Malašić</item>
      <item>KLAUDIJA GOLUBIĆ, S. Tomaškovića 20, 42000 Jalkovec zastupanog po punomoćniku Romana Malašić</item>
      <item>BARICA PAJAN, Grana 145c, 42220 Novi Marof zastupanog po punomoćniku Romana Malašić</item>
      <item>VESNA VRABEC, M. Melinčeka 36, 42209 Sračinec zastupanog po punomoćniku Romana Malašić</item>
      <item>MARIJA KOŠIĆ, A. Stepinca 18, 42205 Krkanec zastupanog po punomoćniku Romana Malašić</item>
      <item>VESNA PLANTIĆ, Cargovec 31, 42205 Cargovec zastupanog po punomoćniku Romana Malašić</item>
    </izvorni_sadrzaj>
    <derivirana_varijabla naziv="DomainObject.Predmet.StrankaListFormatedWithAdress_1">
      <item>ALENKA BAJEC, Črnec 161, 42204 Črnec Biškupečki zastupanog po punomoćniku Romana Malašić</item>
      <item>MAJDA KREBER, Toplička 82, 42204 Gornji Kneginec zastupanog po punomoćniku Romana Malašić</item>
      <item>BRANKA PETRIŠIĆ, Dravska 111, 42209 Svibovec Podravski zastupanog po punomoćniku Romana Malašić</item>
      <item>VLATKA HOSNI, Knegingradska 100, 42204 Gornji Kneginec zastupanog po punomoćniku Romana Malašić</item>
      <item>ŽELJKA HORVAT, Kupalište bb, 42000 Varaždin zastupanog po punomoćniku Romana Malašić</item>
      <item>KLAUDIJA GOLUBIĆ, S. Tomaškovića 20, 42000 Jalkovec zastupanog po punomoćniku Romana Malašić</item>
      <item>BARICA PAJAN, Grana 145c, 42220 Novi Marof zastupanog po punomoćniku Romana Malašić</item>
      <item>VESNA VRABEC, M. Melinčeka 36, 42209 Sračinec zastupanog po punomoćniku Romana Malašić</item>
      <item>MARIJA KOŠIĆ, A. Stepinca 18, 42205 Krkanec zastupanog po punomoćniku Romana Malašić</item>
      <item>VESNA PLANTIĆ, Cargovec 31, 42205 Cargovec zastupanog po punomoćniku Romana Malašić</item>
    </derivirana_varijabla>
  </DomainObject.Predmet.StrankaListFormatedWithAdress>
  <DomainObject.Predmet.StrankaListFormatedWithAdressOIB>
    <izvorni_sadrzaj>
      <item>ALENKA BAJEC, OIB 69324770747, Črnec 161, 42204 Črnec Biškupečki zastupanog po punomoćniku Romana Malašić</item>
      <item>MAJDA KREBER, OIB 49837748204, Toplička 82, 42204 Gornji Kneginec zastupanog po punomoćniku Romana Malašić</item>
      <item>BRANKA PETRIŠIĆ, OIB 14971491440, Dravska 111, 42209 Svibovec Podravski zastupanog po punomoćniku Romana Malašić</item>
      <item>VLATKA HOSNI, OIB 71102583826, Knegingradska 100, 42204 Gornji Kneginec zastupanog po punomoćniku Romana Malašić</item>
      <item>ŽELJKA HORVAT, OIB 57278047485, Kupalište bb, 42000 Varaždin zastupanog po punomoćniku Romana Malašić</item>
      <item>KLAUDIJA GOLUBIĆ, OIB 47876886481, S. Tomaškovića 20, 42000 Jalkovec zastupanog po punomoćniku Romana Malašić</item>
      <item>BARICA PAJAN, OIB 64711140317, Grana 145c, 42220 Novi Marof zastupanog po punomoćniku Romana Malašić</item>
      <item>VESNA VRABEC, OIB 79901504392, M. Melinčeka 36, 42209 Sračinec zastupanog po punomoćniku Romana Malašić</item>
      <item>MARIJA KOŠIĆ, OIB 02660304985, A. Stepinca 18, 42205 Krkanec zastupanog po punomoćniku Romana Malašić</item>
      <item>VESNA PLANTIĆ, OIB 71798154840, Cargovec 31, 42205 Cargovec zastupanog po punomoćniku Romana Malašić</item>
    </izvorni_sadrzaj>
    <derivirana_varijabla naziv="DomainObject.Predmet.StrankaListFormatedWithAdressOIB_1">
      <item>ALENKA BAJEC, OIB 69324770747, Črnec 161, 42204 Črnec Biškupečki zastupanog po punomoćniku Romana Malašić</item>
      <item>MAJDA KREBER, OIB 49837748204, Toplička 82, 42204 Gornji Kneginec zastupanog po punomoćniku Romana Malašić</item>
      <item>BRANKA PETRIŠIĆ, OIB 14971491440, Dravska 111, 42209 Svibovec Podravski zastupanog po punomoćniku Romana Malašić</item>
      <item>VLATKA HOSNI, OIB 71102583826, Knegingradska 100, 42204 Gornji Kneginec zastupanog po punomoćniku Romana Malašić</item>
      <item>ŽELJKA HORVAT, OIB 57278047485, Kupalište bb, 42000 Varaždin zastupanog po punomoćniku Romana Malašić</item>
      <item>KLAUDIJA GOLUBIĆ, OIB 47876886481, S. Tomaškovića 20, 42000 Jalkovec zastupanog po punomoćniku Romana Malašić</item>
      <item>BARICA PAJAN, OIB 64711140317, Grana 145c, 42220 Novi Marof zastupanog po punomoćniku Romana Malašić</item>
      <item>VESNA VRABEC, OIB 79901504392, M. Melinčeka 36, 42209 Sračinec zastupanog po punomoćniku Romana Malašić</item>
      <item>MARIJA KOŠIĆ, OIB 02660304985, A. Stepinca 18, 42205 Krkanec zastupanog po punomoćniku Romana Malašić</item>
      <item>VESNA PLANTIĆ, OIB 71798154840, Cargovec 31, 42205 Cargovec zastupanog po punomoćniku Romana Malašić</item>
    </derivirana_varijabla>
  </DomainObject.Predmet.StrankaListFormatedWithAdressOIB>
  <DomainObject.Predmet.StrankaListNazivFormated>
    <izvorni_sadrzaj>
      <item>ALENKA BAJEC</item>
      <item>MAJDA KREBER</item>
      <item>BRANKA PETRIŠIĆ</item>
      <item>VLATKA HOSNI</item>
      <item>ŽELJKA HORVAT</item>
      <item>KLAUDIJA GOLUBIĆ</item>
      <item>BARICA PAJAN</item>
      <item>VESNA VRABEC</item>
      <item>MARIJA KOŠIĆ</item>
      <item>VESNA PLANTIĆ</item>
    </izvorni_sadrzaj>
    <derivirana_varijabla naziv="DomainObject.Predmet.StrankaListNazivFormated_1">
      <item>ALENKA BAJEC</item>
      <item>MAJDA KREBER</item>
      <item>BRANKA PETRIŠIĆ</item>
      <item>VLATKA HOSNI</item>
      <item>ŽELJKA HORVAT</item>
      <item>KLAUDIJA GOLUBIĆ</item>
      <item>BARICA PAJAN</item>
      <item>VESNA VRABEC</item>
      <item>MARIJA KOŠIĆ</item>
      <item>VESNA PLANTIĆ</item>
    </derivirana_varijabla>
  </DomainObject.Predmet.StrankaListNazivFormated>
  <DomainObject.Predmet.StrankaListNazivFormatedOIB>
    <izvorni_sadrzaj>
      <item>ALENKA BAJEC, OIB 69324770747</item>
      <item>MAJDA KREBER, OIB 49837748204</item>
      <item>BRANKA PETRIŠIĆ, OIB 14971491440</item>
      <item>VLATKA HOSNI, OIB 71102583826</item>
      <item>ŽELJKA HORVAT, OIB 57278047485</item>
      <item>KLAUDIJA GOLUBIĆ, OIB 47876886481</item>
      <item>BARICA PAJAN, OIB 64711140317</item>
      <item>VESNA VRABEC, OIB 79901504392</item>
      <item>MARIJA KOŠIĆ, OIB 02660304985</item>
      <item>VESNA PLANTIĆ, OIB 71798154840</item>
    </izvorni_sadrzaj>
    <derivirana_varijabla naziv="DomainObject.Predmet.StrankaListNazivFormatedOIB_1">
      <item>ALENKA BAJEC, OIB 69324770747</item>
      <item>MAJDA KREBER, OIB 49837748204</item>
      <item>BRANKA PETRIŠIĆ, OIB 14971491440</item>
      <item>VLATKA HOSNI, OIB 71102583826</item>
      <item>ŽELJKA HORVAT, OIB 57278047485</item>
      <item>KLAUDIJA GOLUBIĆ, OIB 47876886481</item>
      <item>BARICA PAJAN, OIB 64711140317</item>
      <item>VESNA VRABEC, OIB 79901504392</item>
      <item>MARIJA KOŠIĆ, OIB 02660304985</item>
      <item>VESNA PLANTIĆ, OIB 71798154840</item>
    </derivirana_varijabla>
  </DomainObject.Predmet.StrankaListNazivFormatedOIB>
  <DomainObject.Predmet.ProtuStrankaListFormated>
    <izvorni_sadrzaj>
      <item>PLIMA društvo s ograničenom odgovornošću za proizvodnu obuće, trgovinu i usluge</item>
    </izvorni_sadrzaj>
    <derivirana_varijabla naziv="DomainObject.Predmet.ProtuStrankaListFormated_1">
      <item>PLIMA društvo s ograničenom odgovornošću za proizvodnu obuće, trgovinu i usluge</item>
    </derivirana_varijabla>
  </DomainObject.Predmet.ProtuStrankaListFormated>
  <DomainObject.Predmet.ProtuStrankaListFormatedOIB>
    <izvorni_sadrzaj>
      <item>PLIMA društvo s ograničenom odgovornošću za proizvodnu obuće, trgovinu i usluge, OIB 60621130976</item>
    </izvorni_sadrzaj>
    <derivirana_varijabla naziv="DomainObject.Predmet.ProtuStrankaListFormatedOIB_1">
      <item>PLIMA društvo s ograničenom odgovornošću za proizvodnu obuće, trgovinu i usluge, OIB 60621130976</item>
    </derivirana_varijabla>
  </DomainObject.Predmet.ProtuStrankaListFormatedOIB>
  <DomainObject.Predmet.ProtuStrankaListFormatedWithAdress>
    <izvorni_sadrzaj>
      <item>PLIMA društvo s ograničenom odgovornošću za proizvodnu obuće, trgovinu i usluge, Zagrebačka 94, 42000 Varaždin</item>
    </izvorni_sadrzaj>
    <derivirana_varijabla naziv="DomainObject.Predmet.ProtuStrankaListFormatedWithAdress_1">
      <item>PLIMA društvo s ograničenom odgovornošću za proizvodnu obuće, trgovinu i usluge, Zagrebačka 94, 42000 Varaždin</item>
    </derivirana_varijabla>
  </DomainObject.Predmet.ProtuStrankaListFormatedWithAdress>
  <DomainObject.Predmet.ProtuStrankaListFormatedWithAdressOIB>
    <izvorni_sadrzaj>
      <item>PLIMA društvo s ograničenom odgovornošću za proizvodnu obuće, trgovinu i usluge, OIB 60621130976, Zagrebačka 94, 42000 Varaždin</item>
    </izvorni_sadrzaj>
    <derivirana_varijabla naziv="DomainObject.Predmet.ProtuStrankaListFormatedWithAdressOIB_1">
      <item>PLIMA društvo s ograničenom odgovornošću za proizvodnu obuće, trgovinu i usluge, OIB 60621130976, Zagrebačka 94, 42000 Varaždin</item>
    </derivirana_varijabla>
  </DomainObject.Predmet.ProtuStrankaListFormatedWithAdressOIB>
  <DomainObject.Predmet.ProtuStrankaListNazivFormated>
    <izvorni_sadrzaj>
      <item>PLIMA društvo s ograničenom odgovornošću za proizvodnu obuće, trgovinu i usluge</item>
    </izvorni_sadrzaj>
    <derivirana_varijabla naziv="DomainObject.Predmet.ProtuStrankaListNazivFormated_1">
      <item>PLIMA društvo s ograničenom odgovornošću za proizvodnu obuće, trgovinu i usluge</item>
    </derivirana_varijabla>
  </DomainObject.Predmet.ProtuStrankaListNazivFormated>
  <DomainObject.Predmet.ProtuStrankaListNazivFormatedOIB>
    <izvorni_sadrzaj>
      <item>PLIMA društvo s ograničenom odgovornošću za proizvodnu obuće, trgovinu i usluge, OIB 60621130976</item>
    </izvorni_sadrzaj>
    <derivirana_varijabla naziv="DomainObject.Predmet.ProtuStrankaListNazivFormatedOIB_1">
      <item>PLIMA društvo s ograničenom odgovornošću za proizvodnu obuće, trgovinu i usluge, OIB 60621130976</item>
    </derivirana_varijabla>
  </DomainObject.Predmet.ProtuStrankaListNazivFormatedOIB>
  <DomainObject.Predmet.OstaliListFormated>
    <izvorni_sadrzaj>
      <item>Romana Malašić punomoćnik sudionika u postupku VESNA PLANTIĆ; MAJDA KREBER; VESNA VRABEC; BARICA PAJAN; ALENKA BAJEC; BRANKA PETRIŠIĆ; ŽELJKA HORVAT; VLATKA HOSNI; KLAUDIJA GOLUBIĆ; MARIJA KOŠIĆ</item>
      <item>Lidia Belamarić</item>
    </izvorni_sadrzaj>
    <derivirana_varijabla naziv="DomainObject.Predmet.OstaliListFormated_1">
      <item>Romana Malašić punomoćnik sudionika u postupku VESNA PLANTIĆ; MAJDA KREBER; VESNA VRABEC; BARICA PAJAN; ALENKA BAJEC; BRANKA PETRIŠIĆ; ŽELJKA HORVAT; VLATKA HOSNI; KLAUDIJA GOLUBIĆ; MARIJA KOŠIĆ</item>
      <item>Lidia Belamarić</item>
    </derivirana_varijabla>
  </DomainObject.Predmet.OstaliListFormated>
  <DomainObject.Predmet.OstaliListFormatedOIB>
    <izvorni_sadrzaj>
      <item>Romana Malašić, OIB 67902305286 punomoćnik sudionika u postupku VESNA PLANTIĆ; MAJDA KREBER; VESNA VRABEC; BARICA PAJAN; ALENKA BAJEC; BRANKA PETRIŠIĆ; ŽELJKA HORVAT; VLATKA HOSNI; KLAUDIJA GOLUBIĆ; MARIJA KOŠIĆ</item>
      <item>Lidia Belamarić, OIB 55271144632</item>
    </izvorni_sadrzaj>
    <derivirana_varijabla naziv="DomainObject.Predmet.OstaliListFormatedOIB_1">
      <item>Romana Malašić, OIB 67902305286 punomoćnik sudionika u postupku VESNA PLANTIĆ; MAJDA KREBER; VESNA VRABEC; BARICA PAJAN; ALENKA BAJEC; BRANKA PETRIŠIĆ; ŽELJKA HORVAT; VLATKA HOSNI; KLAUDIJA GOLUBIĆ; MARIJA KOŠIĆ</item>
      <item>Lidia Belamarić, OIB 55271144632</item>
    </derivirana_varijabla>
  </DomainObject.Predmet.OstaliListFormatedOIB>
  <DomainObject.Predmet.OstaliListFormatedWithAdress>
    <izvorni_sadrzaj>
      <item>Romana Malašić, Kneginec Gornji, Knegingradska 59, 42204 Turčin punomoćnik sudionika u postupku VESNA PLANTIĆ; MAJDA KREBER; VESNA VRABEC; BARICA PAJAN; ALENKA BAJEC; BRANKA PETRIŠIĆ; ŽELJKA HORVAT; VLATKA HOSNI; KLAUDIJA GOLUBIĆ; MARIJA KOŠIĆ</item>
      <item>Lidia Belamarić, Kratka 2, 42000 Varaždin</item>
    </izvorni_sadrzaj>
    <derivirana_varijabla naziv="DomainObject.Predmet.OstaliListFormatedWithAdress_1">
      <item>Romana Malašić, Kneginec Gornji, Knegingradska 59, 42204 Turčin punomoćnik sudionika u postupku VESNA PLANTIĆ; MAJDA KREBER; VESNA VRABEC; BARICA PAJAN; ALENKA BAJEC; BRANKA PETRIŠIĆ; ŽELJKA HORVAT; VLATKA HOSNI; KLAUDIJA GOLUBIĆ; MARIJA KOŠIĆ</item>
      <item>Lidia Belamarić, Kratka 2, 42000 Varaždin</item>
    </derivirana_varijabla>
  </DomainObject.Predmet.OstaliListFormatedWithAdress>
  <DomainObject.Predmet.OstaliListFormatedWithAdressOIB>
    <izvorni_sadrzaj>
      <item>Romana Malašić, OIB 67902305286, Kneginec Gornji, Knegingradska 59, 42204 Turčin punomoćnik sudionika u postupku VESNA PLANTIĆ; MAJDA KREBER; VESNA VRABEC; BARICA PAJAN; ALENKA BAJEC; BRANKA PETRIŠIĆ; ŽELJKA HORVAT; VLATKA HOSNI; KLAUDIJA GOLUBIĆ; MARIJA KOŠIĆ</item>
      <item>Lidia Belamarić, OIB 55271144632, Kratka 2, 42000 Varaždin</item>
    </izvorni_sadrzaj>
    <derivirana_varijabla naziv="DomainObject.Predmet.OstaliListFormatedWithAdressOIB_1">
      <item>Romana Malašić, OIB 67902305286, Kneginec Gornji, Knegingradska 59, 42204 Turčin punomoćnik sudionika u postupku VESNA PLANTIĆ; MAJDA KREBER; VESNA VRABEC; BARICA PAJAN; ALENKA BAJEC; BRANKA PETRIŠIĆ; ŽELJKA HORVAT; VLATKA HOSNI; KLAUDIJA GOLUBIĆ; MARIJA KOŠIĆ</item>
      <item>Lidia Belamarić, OIB 55271144632, Kratka 2, 42000 Varaždin</item>
    </derivirana_varijabla>
  </DomainObject.Predmet.OstaliListFormatedWithAdressOIB>
  <DomainObject.Predmet.OstaliListNazivFormated>
    <izvorni_sadrzaj>
      <item>Romana Malašić</item>
      <item>Lidia Belamarić</item>
    </izvorni_sadrzaj>
    <derivirana_varijabla naziv="DomainObject.Predmet.OstaliListNazivFormated_1">
      <item>Romana Malašić</item>
      <item>Lidia Belamarić</item>
    </derivirana_varijabla>
  </DomainObject.Predmet.OstaliListNazivFormated>
  <DomainObject.Predmet.OstaliListNazivFormatedOIB>
    <izvorni_sadrzaj>
      <item>Romana Malašić, OIB 67902305286</item>
      <item>Lidia Belamarić, OIB 55271144632</item>
    </izvorni_sadrzaj>
    <derivirana_varijabla naziv="DomainObject.Predmet.OstaliListNazivFormatedOIB_1">
      <item>Romana Malašić, OIB 67902305286</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ALENKA BAJEC i dr.</izvorni_sadrzaj>
    <derivirana_varijabla naziv="DomainObject.Predmet.StrankaIDrugi_1">ALENKA BAJEC i dr.</derivirana_varijabla>
  </DomainObject.Predmet.StrankaIDrugi>
  <DomainObject.Predmet.ProtustrankaIDrugi>
    <izvorni_sadrzaj>PLIMA društvo s ograničenom odgovornošću za proizvodnu obuće, trgovinu i usluge</izvorni_sadrzaj>
    <derivirana_varijabla naziv="DomainObject.Predmet.ProtustrankaIDrugi_1">PLIMA društvo s ograničenom odgovornošću za proizvodnu obuće, trgovinu i usluge</derivirana_varijabla>
  </DomainObject.Predmet.ProtustrankaIDrugi>
  <DomainObject.Predmet.StrankaIDrugiAdressOIB>
    <izvorni_sadrzaj>ALENKA BAJEC, OIB 69324770747, Črnec 161, 42204 Črnec Biškupečki i dr.</izvorni_sadrzaj>
    <derivirana_varijabla naziv="DomainObject.Predmet.StrankaIDrugiAdressOIB_1">ALENKA BAJEC, OIB 69324770747, Črnec 161, 42204 Črnec Biškupečki i dr.</derivirana_varijabla>
  </DomainObject.Predmet.StrankaIDrugiAdressOIB>
  <DomainObject.Predmet.ProtustrankaIDrugiAdressOIB>
    <izvorni_sadrzaj>PLIMA društvo s ograničenom odgovornošću za proizvodnu obuće, trgovinu i usluge, OIB 60621130976, Zagrebačka 94, 42000 Varaždin</izvorni_sadrzaj>
    <derivirana_varijabla naziv="DomainObject.Predmet.ProtustrankaIDrugiAdressOIB_1">PLIMA društvo s ograničenom odgovornošću za proizvodnu obuće, trgovinu i usluge, OIB 60621130976, Zagrebačka 94,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BAJEC</item>
      <item>MAJDA KREBER</item>
      <item>BRANKA PETRIŠIĆ</item>
      <item>VLATKA HOSNI</item>
      <item>ŽELJKA HORVAT</item>
      <item>KLAUDIJA GOLUBIĆ</item>
      <item>BARICA PAJAN</item>
      <item>VESNA VRABEC</item>
      <item>MARIJA KOŠIĆ</item>
      <item>VESNA PLANTIĆ</item>
      <item>PLIMA društvo s ograničenom odgovornošću za proizvodnu obuće, trgovinu i usluge</item>
      <item>Romana Malašić</item>
      <item>Lidia Belamarić</item>
    </izvorni_sadrzaj>
    <derivirana_varijabla naziv="DomainObject.Predmet.SudioniciListNaziv_1">
      <item>ALENKA BAJEC</item>
      <item>MAJDA KREBER</item>
      <item>BRANKA PETRIŠIĆ</item>
      <item>VLATKA HOSNI</item>
      <item>ŽELJKA HORVAT</item>
      <item>KLAUDIJA GOLUBIĆ</item>
      <item>BARICA PAJAN</item>
      <item>VESNA VRABEC</item>
      <item>MARIJA KOŠIĆ</item>
      <item>VESNA PLANTIĆ</item>
      <item>PLIMA društvo s ograničenom odgovornošću za proizvodnu obuće, trgovinu i usluge</item>
      <item>Romana Malašić</item>
      <item>Lidia Belamarić</item>
    </derivirana_varijabla>
  </DomainObject.Predmet.SudioniciListNaziv>
  <DomainObject.Predmet.SudioniciListAdressOIB>
    <izvorni_sadrzaj>
      <item>ALENKA BAJEC, OIB 69324770747, Črnec 161,42204 Črnec Biškupečki</item>
      <item>MAJDA KREBER, OIB 49837748204, Toplička 82,42204 Gornji Kneginec</item>
      <item>BRANKA PETRIŠIĆ, OIB 14971491440, Dravska 111,42209 Svibovec Podravski</item>
      <item>VLATKA HOSNI, OIB 71102583826, Knegingradska 100,42204 Gornji Kneginec</item>
      <item>ŽELJKA HORVAT, OIB 57278047485, Kupalište bb,42000 Varaždin</item>
      <item>KLAUDIJA GOLUBIĆ, OIB 47876886481, S. Tomaškovića 20,42000 Jalkovec</item>
      <item>BARICA PAJAN, OIB 64711140317, Grana 145c,42220 Novi Marof</item>
      <item>VESNA VRABEC, OIB 79901504392, M. Melinčeka 36,42209 Sračinec</item>
      <item>MARIJA KOŠIĆ, OIB 02660304985, A. Stepinca 18,42205 Krkanec</item>
      <item>VESNA PLANTIĆ, OIB 71798154840, Cargovec 31,42205 Cargovec</item>
      <item>PLIMA društvo s ograničenom odgovornošću za proizvodnu obuće, trgovinu i usluge, OIB 60621130976, Zagrebačka 94,42000 Varaždin</item>
      <item>Romana Malašić, OIB 67902305286, Kneginec Gornji, Knegingradska 59,42204 Turčin</item>
      <item>Lidia Belamarić, OIB 55271144632, Kratka 2,42000 Varaždin</item>
    </izvorni_sadrzaj>
    <derivirana_varijabla naziv="DomainObject.Predmet.SudioniciListAdressOIB_1">
      <item>ALENKA BAJEC, OIB 69324770747, Črnec 161,42204 Črnec Biškupečki</item>
      <item>MAJDA KREBER, OIB 49837748204, Toplička 82,42204 Gornji Kneginec</item>
      <item>BRANKA PETRIŠIĆ, OIB 14971491440, Dravska 111,42209 Svibovec Podravski</item>
      <item>VLATKA HOSNI, OIB 71102583826, Knegingradska 100,42204 Gornji Kneginec</item>
      <item>ŽELJKA HORVAT, OIB 57278047485, Kupalište bb,42000 Varaždin</item>
      <item>KLAUDIJA GOLUBIĆ, OIB 47876886481, S. Tomaškovića 20,42000 Jalkovec</item>
      <item>BARICA PAJAN, OIB 64711140317, Grana 145c,42220 Novi Marof</item>
      <item>VESNA VRABEC, OIB 79901504392, M. Melinčeka 36,42209 Sračinec</item>
      <item>MARIJA KOŠIĆ, OIB 02660304985, A. Stepinca 18,42205 Krkanec</item>
      <item>VESNA PLANTIĆ, OIB 71798154840, Cargovec 31,42205 Cargovec</item>
      <item>PLIMA društvo s ograničenom odgovornošću za proizvodnu obuće, trgovinu i usluge, OIB 60621130976, Zagrebačka 94,42000 Varaždin</item>
      <item>Romana Malašić, OIB 67902305286, Kneginec Gornji, Knegingradska 59,42204 Turčin</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69324770747</item>
      <item>, OIB 49837748204</item>
      <item>, OIB 14971491440</item>
      <item>, OIB 71102583826</item>
      <item>, OIB 57278047485</item>
      <item>, OIB 47876886481</item>
      <item>, OIB 64711140317</item>
      <item>, OIB 79901504392</item>
      <item>, OIB 02660304985</item>
      <item>, OIB 71798154840</item>
      <item>, OIB 60621130976</item>
      <item>, OIB 67902305286</item>
      <item>, OIB 55271144632</item>
    </izvorni_sadrzaj>
    <derivirana_varijabla naziv="DomainObject.Predmet.SudioniciListNazivOIB_1">
      <item>, OIB 69324770747</item>
      <item>, OIB 49837748204</item>
      <item>, OIB 14971491440</item>
      <item>, OIB 71102583826</item>
      <item>, OIB 57278047485</item>
      <item>, OIB 47876886481</item>
      <item>, OIB 64711140317</item>
      <item>, OIB 79901504392</item>
      <item>, OIB 02660304985</item>
      <item>, OIB 71798154840</item>
      <item>, OIB 60621130976</item>
      <item>, OIB 67902305286</item>
      <item>, OIB 55271144632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310</properties:Words>
  <properties:Characters>1661</properties:Characters>
  <properties:Lines>67</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2015-10-19T12:19:00Z</dcterms:created>
  <dc:creator>kflack</dc:creator>
  <cp:lastModifiedBy>Lea Rogina</cp:lastModifiedBy>
  <cp:lastPrinted>2016-01-20T12:36:00Z</cp:lastPrinted>
  <dcterms:modified xmlns:xsi="http://www.w3.org/2001/XMLSchema-instance" xsi:type="dcterms:W3CDTF">2016-01-21T09:38:00Z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