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7a08" w14:paraId="fac7a08" w:rsidRDefault="00AE649C" w:rsidP="00FA5B5E" w:rsidR="00AE649C" w:rsidRPr="00B76F3C">
      <w:pPr>
        <w:pStyle w:val="Naslov3"/>
        <w15:collapsed w:val="false"/>
      </w:pPr>
    </w:p>
    <w:p w:rsidRDefault="00235DA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35DA3" w:rsidP="00235DA3" w:rsidR="00235DA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St-457/2016-4.</w:t>
      </w:r>
    </w:p>
    <w:p w:rsidRDefault="00235DA3" w:rsidP="00235DA3" w:rsidR="00235DA3">
      <w:pPr>
        <w:jc w:val="both"/>
        <w:rPr>
          <w:rFonts w:cs="Arial" w:hAnsi="Arial" w:ascii="Arial"/>
        </w:rPr>
      </w:pPr>
    </w:p>
    <w:p w:rsidRDefault="00235DA3" w:rsidP="00235DA3" w:rsidR="00235DA3">
      <w:pPr>
        <w:jc w:val="both"/>
        <w:rPr>
          <w:rFonts w:cs="Arial" w:hAnsi="Arial" w:ascii="Arial"/>
          <w:b/>
        </w:rPr>
      </w:pPr>
    </w:p>
    <w:p w:rsidRDefault="00235DA3" w:rsidP="00235DA3" w:rsidR="00235DA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35DA3" w:rsidP="00235DA3" w:rsidR="00235DA3">
      <w:pPr>
        <w:jc w:val="center"/>
        <w:rPr>
          <w:rFonts w:cs="Arial" w:hAnsi="Arial" w:ascii="Arial"/>
          <w:b/>
        </w:rPr>
      </w:pPr>
    </w:p>
    <w:p w:rsidRDefault="00235DA3" w:rsidP="00235DA3" w:rsidR="00235DA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35DA3" w:rsidP="00235DA3" w:rsidR="00235DA3">
      <w:pPr>
        <w:jc w:val="both"/>
        <w:rPr>
          <w:rFonts w:cs="Arial" w:hAnsi="Arial" w:ascii="Arial"/>
        </w:rPr>
      </w:pP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ŽAGAR KARLO j.d.o.o. za ugostiteljstvo iz Velike Gorice, Slavka Kolara 2A, MBS 080893339, OIB 10154215052, dana 09. rujna 2016. godine  </w:t>
      </w:r>
    </w:p>
    <w:p w:rsidRDefault="00235DA3" w:rsidP="00235DA3" w:rsidR="00235DA3">
      <w:pPr>
        <w:jc w:val="both"/>
        <w:rPr>
          <w:rFonts w:cs="Arial" w:hAnsi="Arial" w:ascii="Arial"/>
        </w:rPr>
      </w:pPr>
    </w:p>
    <w:p w:rsidRDefault="00235DA3" w:rsidP="00235DA3" w:rsidR="00235DA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ŽAGAR KARLO j.d.o.o. za ugostiteljstvo iz Velike Gorice, Slavka Kolara 2A, MBS 080893339, OIB 10154215052.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ŽAGAR KARLO j.d.o.o. za ugostiteljstvo iz Velike Gorice, Slavka Kolara 2A, MBS 080893339, OIB 10154215052.</w:t>
      </w:r>
    </w:p>
    <w:p w:rsidRDefault="00235DA3" w:rsidP="00235DA3" w:rsidR="00235DA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07,30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235DA3" w:rsidP="00235DA3" w:rsidR="00235DA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35DA3" w:rsidP="00235DA3" w:rsidR="00235DA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235DA3" w:rsidP="00235DA3" w:rsidR="00235DA3">
      <w:pPr>
        <w:jc w:val="both"/>
        <w:rPr>
          <w:rFonts w:cs="Arial" w:hAnsi="Arial" w:ascii="Arial"/>
        </w:rPr>
      </w:pPr>
    </w:p>
    <w:p w:rsidRDefault="00235DA3" w:rsidP="00235DA3" w:rsidR="00235DA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St-457/2016-2,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35DA3" w:rsidP="00235DA3" w:rsidR="00235DA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35DA3" w:rsidP="00235DA3" w:rsidR="00235DA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235DA3" w:rsidP="00235DA3" w:rsidR="00235DA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235DA3" w:rsidP="00235DA3" w:rsidR="00235DA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35DA3" w:rsidP="00235DA3" w:rsidR="00235DA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235DA3" w:rsidP="00235DA3" w:rsidR="00235DA3">
      <w:pPr>
        <w:ind w:firstLine="4111"/>
        <w:jc w:val="both"/>
        <w:rPr>
          <w:rFonts w:cs="Arial" w:hAnsi="Arial" w:ascii="Arial"/>
        </w:rPr>
      </w:pP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235DA3" w:rsidP="00235DA3" w:rsidR="00235DA3">
      <w:pPr>
        <w:jc w:val="both"/>
        <w:rPr>
          <w:rFonts w:cs="Arial" w:hAnsi="Arial" w:ascii="Arial"/>
        </w:rPr>
      </w:pPr>
    </w:p>
    <w:p w:rsidRDefault="00235DA3" w:rsidP="00235DA3" w:rsidR="00235DA3">
      <w:pPr>
        <w:jc w:val="both"/>
        <w:rPr>
          <w:rFonts w:cs="Arial" w:hAnsi="Arial" w:ascii="Arial"/>
        </w:rPr>
      </w:pPr>
    </w:p>
    <w:p w:rsidRDefault="00235DA3" w:rsidP="00235DA3" w:rsidR="00235DA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35DA3" w:rsidP="00235DA3" w:rsidR="00235DA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235DA3" w:rsidP="00235DA3" w:rsidR="00235DA3">
      <w:pPr>
        <w:rPr>
          <w:rFonts w:cs="Arial" w:hAnsi="Arial" w:ascii="Arial"/>
        </w:rPr>
      </w:pPr>
    </w:p>
    <w:p w:rsidRDefault="00235DA3" w:rsidP="00235DA3" w:rsidR="00235DA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DA3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96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St-457/2016-4</izvorni_sadrzaj>
    <derivirana_varijabla naziv="DomainObject.Oznaka_1">St-457/2016-4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ŽAGAR KARLO j.d.o.o. zastupanog po punomoćniku Karlo Žagar</izvorni_sadrzaj>
    <derivirana_varijabla naziv="DomainObject.Predmet.ProtustrankaFormated_1">  ŽAGAR KARLO j.d.o.o. zastupanog po punomoćniku Karlo Žagar</derivirana_varijabla>
  </DomainObject.Predmet.ProtustrankaFormated>
  <DomainObject.Predmet.ProtustrankaFormatedOIB>
    <izvorni_sadrzaj>  ŽAGAR KARLO j.d.o.o., OIB 10154215052 zastupanog po punomoćniku Karlo Žagar</izvorni_sadrzaj>
    <derivirana_varijabla naziv="DomainObject.Predmet.ProtustrankaFormatedOIB_1">  ŽAGAR KARLO j.d.o.o., OIB 10154215052 zastupanog po punomoćniku Karlo Žagar</derivirana_varijabla>
  </DomainObject.Predmet.ProtustrankaFormatedOIB>
  <DomainObject.Predmet.ProtustrankaFormatedWithAdress>
    <izvorni_sadrzaj> ŽAGAR KARLO j.d.o.o., Slavka Kolara/2 A, 10410 Velika Gorica zastupanog po punomoćniku Karlo Žagar</izvorni_sadrzaj>
    <derivirana_varijabla naziv="DomainObject.Predmet.ProtustrankaFormatedWithAdress_1"> ŽAGAR KARLO j.d.o.o., Slavka Kolara/2 A, 10410 Velika Gorica zastupanog po punomoćniku Karlo Žagar</derivirana_varijabla>
  </DomainObject.Predmet.ProtustrankaFormatedWithAdress>
  <DomainObject.Predmet.ProtustrankaFormatedWithAdressOIB>
    <izvorni_sadrzaj> ŽAGAR KARLO j.d.o.o., OIB 10154215052, Slavka Kolara/2 A, 10410 Velika Gorica zastupanog po punomoćniku Karlo Žagar</izvorni_sadrzaj>
    <derivirana_varijabla naziv="DomainObject.Predmet.ProtustrankaFormatedWithAdressOIB_1"> ŽAGAR KARLO j.d.o.o., OIB 10154215052, Slavka Kolara/2 A, 10410 Velika Gorica zastupanog po punomoćniku Karlo Žagar</derivirana_varijabla>
  </DomainObject.Predmet.ProtustrankaFormatedWithAdressOIB>
  <DomainObject.Predmet.ProtustrankaWithAdress>
    <izvorni_sadrzaj>ŽAGAR KARLO j.d.o.o. Slavka Kolara/2 A, 10410 Velika Gorica</izvorni_sadrzaj>
    <derivirana_varijabla naziv="DomainObject.Predmet.ProtustrankaWithAdress_1">ŽAGAR KARLO j.d.o.o. Slavka Kolara/2 A, 10410 Velika Gorica</derivirana_varijabla>
  </DomainObject.Predmet.ProtustrankaWithAdress>
  <DomainObject.Predmet.ProtustrankaWithAdressOIB>
    <izvorni_sadrzaj>ŽAGAR KARLO j.d.o.o., OIB 10154215052, Slavka Kolara/2 A, 10410 Velika Gorica</izvorni_sadrzaj>
    <derivirana_varijabla naziv="DomainObject.Predmet.ProtustrankaWithAdressOIB_1">ŽAGAR KARLO j.d.o.o., OIB 10154215052, Slavka Kolara/2 A, 10410 Velika Gorica</derivirana_varijabla>
  </DomainObject.Predmet.ProtustrankaWithAdressOIB>
  <DomainObject.Predmet.ProtustrankaNazivFormated>
    <izvorni_sadrzaj>ŽAGAR KARLO j.d.o.o.</izvorni_sadrzaj>
    <derivirana_varijabla naziv="DomainObject.Predmet.ProtustrankaNazivFormated_1">ŽAGAR KARLO j.d.o.o.</derivirana_varijabla>
  </DomainObject.Predmet.ProtustrankaNazivFormated>
  <DomainObject.Predmet.ProtustrankaNazivFormatedOIB>
    <izvorni_sadrzaj>ŽAGAR KARLO j.d.o.o., OIB 10154215052</izvorni_sadrzaj>
    <derivirana_varijabla naziv="DomainObject.Predmet.ProtustrankaNazivFormatedOIB_1">ŽAGAR KARLO j.d.o.o., OIB 10154215052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ŽAGAR KARLO j.d.o.o. zastupanog po punomoćniku Karlo Žagar</item>
    </izvorni_sadrzaj>
    <derivirana_varijabla naziv="DomainObject.Predmet.ProtuStrankaListFormated_1">
      <item>ŽAGAR KARLO j.d.o.o. zastupanog po punomoćniku Karlo Žagar</item>
    </derivirana_varijabla>
  </DomainObject.Predmet.ProtuStrankaListFormated>
  <DomainObject.Predmet.ProtuStrankaListFormatedOIB>
    <izvorni_sadrzaj>
      <item>ŽAGAR KARLO j.d.o.o., OIB 10154215052 zastupanog po punomoćniku Karlo Žagar</item>
    </izvorni_sadrzaj>
    <derivirana_varijabla naziv="DomainObject.Predmet.ProtuStrankaListFormatedOIB_1">
      <item>ŽAGAR KARLO j.d.o.o., OIB 10154215052 zastupanog po punomoćniku Karlo Žagar</item>
    </derivirana_varijabla>
  </DomainObject.Predmet.ProtuStrankaListFormatedOIB>
  <DomainObject.Predmet.ProtuStrankaListFormatedWithAdress>
    <izvorni_sadrzaj>
      <item>ŽAGAR KARLO j.d.o.o., Slavka Kolara/2 A, 10410 Velika Gorica zastupanog po punomoćniku Karlo Žagar</item>
    </izvorni_sadrzaj>
    <derivirana_varijabla naziv="DomainObject.Predmet.ProtuStrankaListFormatedWithAdress_1">
      <item>ŽAGAR KARLO j.d.o.o., Slavka Kolara/2 A, 10410 Velika Gorica zastupanog po punomoćniku Karlo Žagar</item>
    </derivirana_varijabla>
  </DomainObject.Predmet.ProtuStrankaListFormatedWithAdress>
  <DomainObject.Predmet.ProtuStrankaListFormatedWithAdressOIB>
    <izvorni_sadrzaj>
      <item>ŽAGAR KARLO j.d.o.o., OIB 10154215052, Slavka Kolara/2 A, 10410 Velika Gorica zastupanog po punomoćniku Karlo Žagar</item>
    </izvorni_sadrzaj>
    <derivirana_varijabla naziv="DomainObject.Predmet.ProtuStrankaListFormatedWithAdressOIB_1">
      <item>ŽAGAR KARLO j.d.o.o., OIB 10154215052, Slavka Kolara/2 A, 10410 Velika Gorica zastupanog po punomoćniku Karlo Žagar</item>
    </derivirana_varijabla>
  </DomainObject.Predmet.ProtuStrankaListFormatedWithAdressOIB>
  <DomainObject.Predmet.ProtuStrankaListNazivFormated>
    <izvorni_sadrzaj>
      <item>ŽAGAR KARLO j.d.o.o.</item>
    </izvorni_sadrzaj>
    <derivirana_varijabla naziv="DomainObject.Predmet.ProtuStrankaListNazivFormated_1">
      <item>ŽAGAR KARLO j.d.o.o.</item>
    </derivirana_varijabla>
  </DomainObject.Predmet.ProtuStrankaListNazivFormated>
  <DomainObject.Predmet.ProtuStrankaListNazivFormatedOIB>
    <izvorni_sadrzaj>
      <item>ŽAGAR KARLO j.d.o.o., OIB 10154215052</item>
    </izvorni_sadrzaj>
    <derivirana_varijabla naziv="DomainObject.Predmet.ProtuStrankaListNazivFormatedOIB_1">
      <item>ŽAGAR KARLO j.d.o.o., OIB 10154215052</item>
    </derivirana_varijabla>
  </DomainObject.Predmet.ProtuStrankaListNazivFormatedOIB>
  <DomainObject.Predmet.OstaliListFormated>
    <izvorni_sadrzaj>
      <item>Karlo Žagar punomoćnik sudionika u postupku ŽAGAR KARLO j.d.o.o.</item>
    </izvorni_sadrzaj>
    <derivirana_varijabla naziv="DomainObject.Predmet.OstaliListFormated_1">
      <item>Karlo Žagar punomoćnik sudionika u postupku ŽAGAR KARLO j.d.o.o.</item>
    </derivirana_varijabla>
  </DomainObject.Predmet.OstaliListFormated>
  <DomainObject.Predmet.OstaliListFormatedOIB>
    <izvorni_sadrzaj>
      <item>Karlo Žagar, OIB 43095353285 punomoćnik sudionika u postupku ŽAGAR KARLO j.d.o.o.</item>
    </izvorni_sadrzaj>
    <derivirana_varijabla naziv="DomainObject.Predmet.OstaliListFormatedOIB_1">
      <item>Karlo Žagar, OIB 43095353285 punomoćnik sudionika u postupku ŽAGAR KARLO j.d.o.o.</item>
    </derivirana_varijabla>
  </DomainObject.Predmet.OstaliListFormatedOIB>
  <DomainObject.Predmet.OstaliListFormatedWithAdress>
    <izvorni_sadrzaj>
      <item>Karlo Žagar, Glavna 3b, 10410 Okuje punomoćnik sudionika u postupku ŽAGAR KARLO j.d.o.o.</item>
    </izvorni_sadrzaj>
    <derivirana_varijabla naziv="DomainObject.Predmet.OstaliListFormatedWithAdress_1">
      <item>Karlo Žagar, Glavna 3b, 10410 Okuje punomoćnik sudionika u postupku ŽAGAR KARLO j.d.o.o.</item>
    </derivirana_varijabla>
  </DomainObject.Predmet.OstaliListFormatedWithAdress>
  <DomainObject.Predmet.OstaliListFormatedWithAdressOIB>
    <izvorni_sadrzaj>
      <item>Karlo Žagar, OIB 43095353285, Glavna 3b, 10410 Okuje punomoćnik sudionika u postupku ŽAGAR KARLO j.d.o.o.</item>
    </izvorni_sadrzaj>
    <derivirana_varijabla naziv="DomainObject.Predmet.OstaliListFormatedWithAdressOIB_1">
      <item>Karlo Žagar, OIB 43095353285, Glavna 3b, 10410 Okuje punomoćnik sudionika u postupku ŽAGAR KARLO j.d.o.o.</item>
    </derivirana_varijabla>
  </DomainObject.Predmet.OstaliListFormatedWithAdressOIB>
  <DomainObject.Predmet.OstaliListNazivFormated>
    <izvorni_sadrzaj>
      <item>Karlo Žagar</item>
    </izvorni_sadrzaj>
    <derivirana_varijabla naziv="DomainObject.Predmet.OstaliListNazivFormated_1">
      <item>Karlo Žagar</item>
    </derivirana_varijabla>
  </DomainObject.Predmet.OstaliListNazivFormated>
  <DomainObject.Predmet.OstaliListNazivFormatedOIB>
    <izvorni_sadrzaj>
      <item>Karlo Žagar, OIB 43095353285</item>
    </izvorni_sadrzaj>
    <derivirana_varijabla naziv="DomainObject.Predmet.OstaliListNazivFormatedOIB_1">
      <item>Karlo Žagar, OIB 43095353285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St-457/2016-4</izvorni_sadrzaj>
    <derivirana_varijabla naziv="DomainObject.PoslovniBrojDokumenta_1">St-457/2016-4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ŽAGAR KARLO j.d.o.o.</izvorni_sadrzaj>
    <derivirana_varijabla naziv="DomainObject.Predmet.ProtustrankaIDrugi_1">ŽAGAR KARLO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ŽAGAR KARLO j.d.o.o., OIB 10154215052, Slavka Kolara/2 A, 10410 Velika Gorica</izvorni_sadrzaj>
    <derivirana_varijabla naziv="DomainObject.Predmet.ProtustrankaIDrugiAdressOIB_1">ŽAGAR KARLO j.d.o.o., OIB 10154215052, Slavka Kolara/2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ŽAGAR KARLO j.d.o.o.</item>
      <item>FINA Regionalni centar Zagreb</item>
      <item>Karlo Žagar</item>
    </izvorni_sadrzaj>
    <derivirana_varijabla naziv="DomainObject.Predmet.SudioniciListNaziv_1">
      <item>ŽAGAR KARLO j.d.o.o.</item>
      <item>FINA Regionalni centar Zagreb</item>
      <item>Karlo Žagar</item>
    </derivirana_varijabla>
  </DomainObject.Predmet.SudioniciListNaziv>
  <DomainObject.Predmet.SudioniciListAdressOIB>
    <izvorni_sadrzaj>
      <item>ŽAGAR KARLO j.d.o.o., OIB 10154215052, Slavka Kolara/2 A,10410 Velika Gorica</item>
      <item>FINA Regionalni centar Zagreb, OIB 85821130368, Trg svibanjskih žrtava 1995. 1,10000 Zagreb</item>
      <item>Karlo Žagar, OIB 43095353285, Glavna 3b,10410 Okuje</item>
    </izvorni_sadrzaj>
    <derivirana_varijabla naziv="DomainObject.Predmet.SudioniciListAdressOIB_1">
      <item>ŽAGAR KARLO j.d.o.o., OIB 10154215052, Slavka Kolara/2 A,10410 Velika Gorica</item>
      <item>FINA Regionalni centar Zagreb, OIB 85821130368, Trg svibanjskih žrtava 1995. 1,10000 Zagreb</item>
      <item>Karlo Žagar, OIB 43095353285, Glavna 3b,10410 Okuje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F1CDD-A257-42FC-8DC4-90B075B5E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3808</properties:Characters>
  <properties:Lines>96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2016-09-09T05:28:00Z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