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0742" w14:paraId="724074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2264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St-7350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ŠESTAN 1905 j.d.o.o.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Većeslava Kolara 4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44F78" w:rsidRPr="00E44F78">
        <w:t xml:space="preserve">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50064295544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95376" w:rsidRPr="00895376">
        <w:t xml:space="preserve">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ŠESTAN 1905 j.d.o.o.</w:t>
      </w:r>
      <w:r w:rsidR="00E44F78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E44F78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Većeslava Kolara 4</w:t>
      </w:r>
      <w:r w:rsidR="00E44F78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44F78" w:rsidRPr="00E44F78">
        <w:t xml:space="preserve">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50064295544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0431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227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F0227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 prilaz 10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310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E70AC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F0227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95376" w:rsidRPr="00895376">
        <w:t xml:space="preserve">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ŠESTAN 1905 j.d.o.o.</w:t>
      </w:r>
      <w:r w:rsidR="00E44F78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E44F78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Većeslava Kolara 4</w:t>
      </w:r>
      <w:r w:rsidR="00E44F78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44F78" w:rsidRPr="00E44F78">
        <w:t xml:space="preserve"> </w:t>
      </w:r>
      <w:r w:rsidR="00E44F78" w:rsidRP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50064295544</w:t>
      </w:r>
      <w:r w:rsidR="00E44F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31D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78D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831DB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i 22. ožujka 2016.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07. prosinc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831DBE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E22F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2264C">
      <w:rPr>
        <w:rFonts w:cs="Times New Roman" w:hAnsi="Times New Roman" w:ascii="Times New Roman"/>
        <w:sz w:val="24"/>
        <w:szCs w:val="24"/>
      </w:rPr>
      <w:t>7350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43109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2264C"/>
    <w:rsid w:val="00131324"/>
    <w:rsid w:val="0014796A"/>
    <w:rsid w:val="0017646E"/>
    <w:rsid w:val="001B6BD3"/>
    <w:rsid w:val="001E246A"/>
    <w:rsid w:val="00210A14"/>
    <w:rsid w:val="002242F1"/>
    <w:rsid w:val="00254826"/>
    <w:rsid w:val="0028717D"/>
    <w:rsid w:val="002A78DB"/>
    <w:rsid w:val="002B5FFE"/>
    <w:rsid w:val="002B79EC"/>
    <w:rsid w:val="002C35F0"/>
    <w:rsid w:val="002D5756"/>
    <w:rsid w:val="002E22F1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32A29"/>
    <w:rsid w:val="00493332"/>
    <w:rsid w:val="004A01C5"/>
    <w:rsid w:val="004B7D7E"/>
    <w:rsid w:val="004D46F2"/>
    <w:rsid w:val="0050115D"/>
    <w:rsid w:val="00505807"/>
    <w:rsid w:val="005161E5"/>
    <w:rsid w:val="00521CE7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30C13"/>
    <w:rsid w:val="00633B19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3DA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1DBE"/>
    <w:rsid w:val="00836110"/>
    <w:rsid w:val="00842C7F"/>
    <w:rsid w:val="00851F31"/>
    <w:rsid w:val="0085261B"/>
    <w:rsid w:val="008679BE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8436D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0091A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4F78"/>
    <w:rsid w:val="00E45D22"/>
    <w:rsid w:val="00E66711"/>
    <w:rsid w:val="00E70AC6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EF0227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E2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2F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E22F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E22F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E22F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E2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2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E22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E22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E22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7350</izvorni_sadrzaj>
    <derivirana_varijabla naziv="DomainObject.Predmet.Broj_1">7350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St-7350/2015</izvorni_sadrzaj>
    <derivirana_varijabla naziv="DomainObject.Predmet.OznakaBroj_1">St-7350/2015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ŠESTAN 1905 j.d.o.o. zastupanog po punomoćniku VANDA ŠESTAN</izvorni_sadrzaj>
    <derivirana_varijabla naziv="DomainObject.Predmet.ProtustrankaFormated_1">  ŠESTAN 1905 j.d.o.o. zastupanog po punomoćniku VANDA ŠESTAN</derivirana_varijabla>
  </DomainObject.Predmet.ProtustrankaFormated>
  <DomainObject.Predmet.ProtustrankaFormatedOIB>
    <izvorni_sadrzaj>  ŠESTAN 1905 j.d.o.o., OIB 50064295544 zastupanog po punomoćniku VANDA ŠESTAN</izvorni_sadrzaj>
    <derivirana_varijabla naziv="DomainObject.Predmet.ProtustrankaFormatedOIB_1">  ŠESTAN 1905 j.d.o.o., OIB 50064295544 zastupanog po punomoćniku VANDA ŠESTAN</derivirana_varijabla>
  </DomainObject.Predmet.ProtustrankaFormatedOIB>
  <DomainObject.Predmet.ProtustrankaFormatedWithAdress>
    <izvorni_sadrzaj> ŠESTAN 1905 j.d.o.o., Većeslava Kolara 4, 10430 Samobor zastupanog po punomoćniku VANDA ŠESTAN</izvorni_sadrzaj>
    <derivirana_varijabla naziv="DomainObject.Predmet.ProtustrankaFormatedWithAdress_1"> ŠESTAN 1905 j.d.o.o., Većeslava Kolara 4, 10430 Samobor zastupanog po punomoćniku VANDA ŠESTAN</derivirana_varijabla>
  </DomainObject.Predmet.ProtustrankaFormatedWithAdress>
  <DomainObject.Predmet.ProtustrankaFormatedWithAdressOIB>
    <izvorni_sadrzaj> ŠESTAN 1905 j.d.o.o., OIB 50064295544, Većeslava Kolara 4, 10430 Samobor zastupanog po punomoćniku VANDA ŠESTAN</izvorni_sadrzaj>
    <derivirana_varijabla naziv="DomainObject.Predmet.ProtustrankaFormatedWithAdressOIB_1"> ŠESTAN 1905 j.d.o.o., OIB 50064295544, Većeslava Kolara 4, 10430 Samobor zastupanog po punomoćniku VANDA ŠESTAN</derivirana_varijabla>
  </DomainObject.Predmet.ProtustrankaFormatedWithAdressOIB>
  <DomainObject.Predmet.ProtustrankaWithAdress>
    <izvorni_sadrzaj>ŠESTAN 1905 j.d.o.o. Većeslava Kolara 4, 10430 Samobor</izvorni_sadrzaj>
    <derivirana_varijabla naziv="DomainObject.Predmet.ProtustrankaWithAdress_1">ŠESTAN 1905 j.d.o.o. Većeslava Kolara 4, 10430 Samobor</derivirana_varijabla>
  </DomainObject.Predmet.ProtustrankaWithAdress>
  <DomainObject.Predmet.ProtustrankaWithAdressOIB>
    <izvorni_sadrzaj>ŠESTAN 1905 j.d.o.o., OIB 50064295544, Većeslava Kolara 4, 10430 Samobor</izvorni_sadrzaj>
    <derivirana_varijabla naziv="DomainObject.Predmet.ProtustrankaWithAdressOIB_1">ŠESTAN 1905 j.d.o.o., OIB 50064295544, Većeslava Kolara 4, 10430 Samobor</derivirana_varijabla>
  </DomainObject.Predmet.ProtustrankaWithAdressOIB>
  <DomainObject.Predmet.ProtustrankaNazivFormated>
    <izvorni_sadrzaj>ŠESTAN 1905 j.d.o.o.</izvorni_sadrzaj>
    <derivirana_varijabla naziv="DomainObject.Predmet.ProtustrankaNazivFormated_1">ŠESTAN 1905 j.d.o.o.</derivirana_varijabla>
  </DomainObject.Predmet.ProtustrankaNazivFormated>
  <DomainObject.Predmet.ProtustrankaNazivFormatedOIB>
    <izvorni_sadrzaj>ŠESTAN 1905 j.d.o.o., OIB 50064295544</izvorni_sadrzaj>
    <derivirana_varijabla naziv="DomainObject.Predmet.ProtustrankaNazivFormatedOIB_1">ŠESTAN 1905 j.d.o.o., OIB 50064295544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ŠESTAN 1905 j.d.o.o. zastupanog po punomoćniku VANDA ŠESTAN</item>
    </izvorni_sadrzaj>
    <derivirana_varijabla naziv="DomainObject.Predmet.ProtuStrankaListFormated_1">
      <item>ŠESTAN 1905 j.d.o.o. zastupanog po punomoćniku VANDA ŠESTAN</item>
    </derivirana_varijabla>
  </DomainObject.Predmet.ProtuStrankaListFormated>
  <DomainObject.Predmet.ProtuStrankaListFormatedOIB>
    <izvorni_sadrzaj>
      <item>ŠESTAN 1905 j.d.o.o., OIB 50064295544 zastupanog po punomoćniku VANDA ŠESTAN</item>
    </izvorni_sadrzaj>
    <derivirana_varijabla naziv="DomainObject.Predmet.ProtuStrankaListFormatedOIB_1">
      <item>ŠESTAN 1905 j.d.o.o., OIB 50064295544 zastupanog po punomoćniku VANDA ŠESTAN</item>
    </derivirana_varijabla>
  </DomainObject.Predmet.ProtuStrankaListFormatedOIB>
  <DomainObject.Predmet.ProtuStrankaListFormatedWithAdress>
    <izvorni_sadrzaj>
      <item>ŠESTAN 1905 j.d.o.o., Većeslava Kolara 4, 10430 Samobor zastupanog po punomoćniku VANDA ŠESTAN</item>
    </izvorni_sadrzaj>
    <derivirana_varijabla naziv="DomainObject.Predmet.ProtuStrankaListFormatedWithAdress_1">
      <item>ŠESTAN 1905 j.d.o.o., Većeslava Kolara 4, 10430 Samobor zastupanog po punomoćniku VANDA ŠESTAN</item>
    </derivirana_varijabla>
  </DomainObject.Predmet.ProtuStrankaListFormatedWithAdress>
  <DomainObject.Predmet.ProtuStrankaListFormatedWithAdressOIB>
    <izvorni_sadrzaj>
      <item>ŠESTAN 1905 j.d.o.o., OIB 50064295544, Većeslava Kolara 4, 10430 Samobor zastupanog po punomoćniku VANDA ŠESTAN</item>
    </izvorni_sadrzaj>
    <derivirana_varijabla naziv="DomainObject.Predmet.ProtuStrankaListFormatedWithAdressOIB_1">
      <item>ŠESTAN 1905 j.d.o.o., OIB 50064295544, Većeslava Kolara 4, 10430 Samobor zastupanog po punomoćniku VANDA ŠESTAN</item>
    </derivirana_varijabla>
  </DomainObject.Predmet.ProtuStrankaListFormatedWithAdressOIB>
  <DomainObject.Predmet.ProtuStrankaListNazivFormated>
    <izvorni_sadrzaj>
      <item>ŠESTAN 1905 j.d.o.o.</item>
    </izvorni_sadrzaj>
    <derivirana_varijabla naziv="DomainObject.Predmet.ProtuStrankaListNazivFormated_1">
      <item>ŠESTAN 1905 j.d.o.o.</item>
    </derivirana_varijabla>
  </DomainObject.Predmet.ProtuStrankaListNazivFormated>
  <DomainObject.Predmet.ProtuStrankaListNazivFormatedOIB>
    <izvorni_sadrzaj>
      <item>ŠESTAN 1905 j.d.o.o., OIB 50064295544</item>
    </izvorni_sadrzaj>
    <derivirana_varijabla naziv="DomainObject.Predmet.ProtuStrankaListNazivFormatedOIB_1">
      <item>ŠESTAN 1905 j.d.o.o., OIB 50064295544</item>
    </derivirana_varijabla>
  </DomainObject.Predmet.ProtuStrankaListNazivFormatedOIB>
  <DomainObject.Predmet.OstaliListFormated>
    <izvorni_sadrzaj>
      <item>VANDA ŠESTAN punomoćnik sudionika u postupku ŠESTAN 1905 j.d.o.o.</item>
    </izvorni_sadrzaj>
    <derivirana_varijabla naziv="DomainObject.Predmet.OstaliListFormated_1">
      <item>VANDA ŠESTAN punomoćnik sudionika u postupku ŠESTAN 1905 j.d.o.o.</item>
    </derivirana_varijabla>
  </DomainObject.Predmet.OstaliListFormated>
  <DomainObject.Predmet.OstaliListFormatedOIB>
    <izvorni_sadrzaj>
      <item>VANDA ŠESTAN, OIB 79413764797 punomoćnik sudionika u postupku ŠESTAN 1905 j.d.o.o.</item>
    </izvorni_sadrzaj>
    <derivirana_varijabla naziv="DomainObject.Predmet.OstaliListFormatedOIB_1">
      <item>VANDA ŠESTAN, OIB 79413764797 punomoćnik sudionika u postupku ŠESTAN 1905 j.d.o.o.</item>
    </derivirana_varijabla>
  </DomainObject.Predmet.OstaliListFormatedOIB>
  <DomainObject.Predmet.OstaliListFormatedWithAdress>
    <izvorni_sadrzaj>
      <item>VANDA ŠESTAN, V.KOLARA 4, 10430 Samobor punomoćnik sudionika u postupku ŠESTAN 1905 j.d.o.o.</item>
    </izvorni_sadrzaj>
    <derivirana_varijabla naziv="DomainObject.Predmet.OstaliListFormatedWithAdress_1">
      <item>VANDA ŠESTAN, V.KOLARA 4, 10430 Samobor punomoćnik sudionika u postupku ŠESTAN 1905 j.d.o.o.</item>
    </derivirana_varijabla>
  </DomainObject.Predmet.OstaliListFormatedWithAdress>
  <DomainObject.Predmet.OstaliListFormatedWithAdressOIB>
    <izvorni_sadrzaj>
      <item>VANDA ŠESTAN, OIB 79413764797, V.KOLARA 4, 10430 Samobor punomoćnik sudionika u postupku ŠESTAN 1905 j.d.o.o.</item>
    </izvorni_sadrzaj>
    <derivirana_varijabla naziv="DomainObject.Predmet.OstaliListFormatedWithAdressOIB_1">
      <item>VANDA ŠESTAN, OIB 79413764797, V.KOLARA 4, 10430 Samobor punomoćnik sudionika u postupku ŠESTAN 1905 j.d.o.o.</item>
    </derivirana_varijabla>
  </DomainObject.Predmet.OstaliListFormatedWithAdressOIB>
  <DomainObject.Predmet.OstaliListNazivFormated>
    <izvorni_sadrzaj>
      <item>VANDA ŠESTAN</item>
    </izvorni_sadrzaj>
    <derivirana_varijabla naziv="DomainObject.Predmet.OstaliListNazivFormated_1">
      <item>VANDA ŠESTAN</item>
    </derivirana_varijabla>
  </DomainObject.Predmet.OstaliListNazivFormated>
  <DomainObject.Predmet.OstaliListNazivFormatedOIB>
    <izvorni_sadrzaj>
      <item>VANDA ŠESTAN, OIB 79413764797</item>
    </izvorni_sadrzaj>
    <derivirana_varijabla naziv="DomainObject.Predmet.OstaliListNazivFormatedOIB_1">
      <item>VANDA ŠESTAN, OIB 79413764797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ŠESTAN 1905 j.d.o.o.</izvorni_sadrzaj>
    <derivirana_varijabla naziv="DomainObject.Predmet.ProtustrankaIDrugi_1">ŠESTAN 1905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ŠESTAN 1905 j.d.o.o., OIB 50064295544, Većeslava Kolara 4, 10430 Samobor</izvorni_sadrzaj>
    <derivirana_varijabla naziv="DomainObject.Predmet.ProtustrankaIDrugiAdressOIB_1">ŠESTAN 1905 j.d.o.o., OIB 50064295544, Većeslava Kolara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ŠESTAN 1905 j.d.o.o.</item>
      <item>FINA Regionalni centar Zagreb</item>
      <item>VANDA ŠESTAN</item>
    </izvorni_sadrzaj>
    <derivirana_varijabla naziv="DomainObject.Predmet.SudioniciListNaziv_1">
      <item>ŠESTAN 1905 j.d.o.o.</item>
      <item>FINA Regionalni centar Zagreb</item>
      <item>VANDA ŠESTAN</item>
    </derivirana_varijabla>
  </DomainObject.Predmet.SudioniciListNaziv>
  <DomainObject.Predmet.SudioniciListAdressOIB>
    <izvorni_sadrzaj>
      <item>ŠESTAN 1905 j.d.o.o., OIB 50064295544, Većeslava Kolara 4,10430 Samobor</item>
      <item>FINA Regionalni centar Zagreb, OIB 85821130368, Trg svibanjskih žrtava 1995. 1,10000 Zagreb</item>
      <item>VANDA ŠESTAN, OIB 79413764797, V.KOLARA 4,10430 Samobor</item>
    </izvorni_sadrzaj>
    <derivirana_varijabla naziv="DomainObject.Predmet.SudioniciListAdressOIB_1">
      <item>ŠESTAN 1905 j.d.o.o., OIB 50064295544, Većeslava Kolara 4,10430 Samobor</item>
      <item>FINA Regionalni centar Zagreb, OIB 85821130368, Trg svibanjskih žrtava 1995. 1,10000 Zagreb</item>
      <item>VANDA ŠESTAN, OIB 79413764797, V.KOLARA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50064295544</item>
      <item>, OIB 85821130368</item>
      <item>, OIB 79413764797</item>
    </izvorni_sadrzaj>
    <derivirana_varijabla naziv="DomainObject.Predmet.SudioniciListNazivOIB_1">
      <item>, OIB 50064295544</item>
      <item>, OIB 85821130368</item>
      <item>, OIB 79413764797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2762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2016-12-07T08:19:00Z</dcterms:created>
  <dc:creator>Ivan Turčić</dc:creator>
  <cp:lastModifiedBy>Ivan Turčić</cp:lastModifiedBy>
  <dcterms:modified xmlns:xsi="http://www.w3.org/2001/XMLSchema-instance" xsi:type="dcterms:W3CDTF">2016-12-07T08:24:00Z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