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5f386" w14:paraId="ff5f386" w:rsidRDefault="00AE649C" w:rsidP="00FA5B5E" w:rsidR="00AE649C" w:rsidRPr="00B76F3C">
      <w:pPr>
        <w:pStyle w:val="Naslov3"/>
        <w15:collapsed w:val="false"/>
      </w:pPr>
    </w:p>
    <w:p w:rsidRDefault="0014157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3 St-136/2016-6</w:t>
      </w: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Republike Hrvatske, Ministarstva financija, Porezne uprave, Područnog ureda Sjeverna Hrvatska, koju zastupa Županijsko državno odvjetništvo u Bjelovaru, za otvaranje stečajnog postupka nad dužnikom ANTONIO TRANS društvo s ograničenom odgovornošću za prijevoz, trgovinu i građenje, Bjelovar, Velike </w:t>
      </w:r>
      <w:proofErr w:type="spellStart"/>
      <w:r>
        <w:rPr>
          <w:rFonts w:cs="Times New Roman" w:eastAsia="Times New Roman"/>
          <w:szCs w:val="20"/>
          <w:lang w:eastAsia="hr-HR"/>
        </w:rPr>
        <w:t>Sredice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4, OIB: 19665782174, MBS: 010046771, dana 1. ožujka 2016. godine </w:t>
      </w: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ANTONIO TRANS društvo s ograničenom odgovornošću za prijevoz, trgovinu i građenje, Bjelovar, Velike </w:t>
      </w:r>
      <w:proofErr w:type="spellStart"/>
      <w:r>
        <w:rPr>
          <w:rFonts w:cs="Times New Roman" w:eastAsia="Times New Roman"/>
          <w:szCs w:val="20"/>
          <w:lang w:eastAsia="hr-HR"/>
        </w:rPr>
        <w:t>Sredice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4, OIB: 19665782174.</w:t>
      </w: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5. svibnja 2016. godine u 9,30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predlagatelj  </w:t>
      </w: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Dražen </w:t>
      </w:r>
      <w:proofErr w:type="spellStart"/>
      <w:r>
        <w:rPr>
          <w:rFonts w:cs="Times New Roman" w:eastAsia="Times New Roman"/>
          <w:szCs w:val="20"/>
          <w:lang w:eastAsia="hr-HR"/>
        </w:rPr>
        <w:t>Jakšinić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  </w:t>
      </w: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III. Nalaže se zakonskom zastupniku dužnika Draženu </w:t>
      </w:r>
      <w:proofErr w:type="spellStart"/>
      <w:r>
        <w:rPr>
          <w:rFonts w:cs="Times New Roman" w:eastAsia="Times New Roman"/>
          <w:szCs w:val="20"/>
          <w:lang w:eastAsia="hr-HR"/>
        </w:rPr>
        <w:t>Jakšiniću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Predlagatelj Republika Hrvatska, Ministarstvo financija, Porezna uprava, Područni ured Sjeverna Hrvatska, zastupana po Županijskom državnom odvjetništvu u Bjelovaru navodi u prijedlogu da dužnik ima dospjele, a neizmirene obveze s naslova poreza, doprinosa i drugih obveza u iznosu od 2.884.162,49 kn. Predlagatelj navodi da dužnik ima imovinu iz koje se može naplatiti vjerovnikovo potraživanje, a što proizlazi iz podataka o dugotrajnoj imovini na dan 31. prosinca 2011. godine u iznosu od 203.039,00 kn, kratkotrajnoj imovini u iznosu od 1.265.290,00 kn, potraživanja od kupaca u iznosu od 356,19 kn te danih zajmova i depozita i sl. u iznosu od 579.153,00 kn (list 20 i 21).</w:t>
      </w: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>-2-</w:t>
      </w: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St-136/2016-6</w:t>
      </w: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Sud je izvršio uvid u stanje računa poreznog obveznika na dan 14. prosinca 2015. godine (list 20) te u godišnji financijski izvještaj dužnika za 2012. godinu (list 21). </w:t>
      </w: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Kako iz navoda predlagatelja proizlazi da mu dužnik nije isplatio porez, doprinosi i druge obveze u ukupnom iznosu od 2.884.162,49 kn, sud ocjenjuje da je predlagatelj učinio vjerojatnim postojanje stečajnog razloga – nesposobnosti za plaćanje iz čl. 6. st. 2. Stečajnog zakona ("Narodne novine" br. 71/15, dalje SZ).   </w:t>
      </w: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 1. SZ-a, donio rješenje o pokretanju prethodnog postupka radi utvrđivanja pretpostavki za otvaranje stečajnog postupka.  </w:t>
      </w: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predlagatelj, zakonski zastupnik dužnika i Fina. </w:t>
      </w: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1. ožujka 2016. godine </w:t>
      </w: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predlagatelju, poštom i e-oglasnom pločom </w:t>
      </w:r>
    </w:p>
    <w:p w:rsidRDefault="00141575" w:rsidP="00141575" w:rsidR="00141575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zakonskom zastupniku dužnika, poštom i e-oglasnom pločom        </w:t>
      </w:r>
    </w:p>
    <w:p w:rsidRDefault="00141575" w:rsidP="00141575" w:rsidR="00141575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141575" w:rsidP="00141575" w:rsidR="00141575">
      <w:pPr>
        <w:pStyle w:val="Bezproreda"/>
      </w:pPr>
      <w:r>
        <w:t>2. Sc. ročište</w:t>
      </w:r>
    </w:p>
    <w:p w:rsidRDefault="00141575" w:rsidP="00141575" w:rsidR="00AE649C" w:rsidRPr="00B76F3C">
      <w:pPr>
        <w:pStyle w:val="Bezproreda"/>
      </w:pPr>
      <w:proofErr w:type="spellStart"/>
      <w:r>
        <w:t>Bj</w:t>
      </w:r>
      <w:proofErr w:type="spellEnd"/>
      <w:r>
        <w:t>. 1.3.2016.</w:t>
      </w:r>
      <w:bookmarkStart w:name="_GoBack" w:id="0"/>
      <w:bookmarkEnd w:id="0"/>
      <w:r w:rsidR="00EA1C6D"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575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95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St-136/2016-2</izvorni_sadrzaj>
    <derivirana_varijabla naziv="DomainObject.Oznaka_1">St-136/2016-2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St-136/2016</izvorni_sadrzaj>
    <derivirana_varijabla naziv="DomainObject.Predmet.OznakaBroj_1">St-136/2016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ANTONIO TRANS društvo s ograničenom odgovornošću za prijevoz, trgovinu i građenje, Bjelovar</izvorni_sadrzaj>
    <derivirana_varijabla naziv="DomainObject.Predmet.ProtustrankaFormated_1">  ANTONIO TRANS društvo s ograničenom odgovornošću za prijevoz, trgovinu i građenje, Bjelovar</derivirana_varijabla>
  </DomainObject.Predmet.ProtustrankaFormated>
  <DomainObject.Predmet.ProtustrankaFormatedOIB>
    <izvorni_sadrzaj>  ANTONIO TRANS društvo s ograničenom odgovornošću za prijevoz, trgovinu i građenje, Bjelovar, OIB 19665782174</izvorni_sadrzaj>
    <derivirana_varijabla naziv="DomainObject.Predmet.ProtustrankaFormatedOIB_1">  ANTONIO TRANS društvo s ograničenom odgovornošću za prijevoz, trgovinu i građenje, Bjelovar, OIB 19665782174</derivirana_varijabla>
  </DomainObject.Predmet.ProtustrankaFormatedOIB>
  <DomainObject.Predmet.ProtustrankaFormatedWithAdress>
    <izvorni_sadrzaj> ANTONIO TRANS društvo s ograničenom odgovornošću za prijevoz, trgovinu i građenje, Bjelovar, Velike Sredice 4, 43000 Bjelovar</izvorni_sadrzaj>
    <derivirana_varijabla naziv="DomainObject.Predmet.ProtustrankaFormatedWithAdress_1"> ANTONIO TRANS društvo s ograničenom odgovornošću za prijevoz, trgovinu i građenje, Bjelovar, Velike Sredice 4, 43000 Bjelovar</derivirana_varijabla>
  </DomainObject.Predmet.ProtustrankaFormatedWithAdress>
  <DomainObject.Predmet.ProtustrankaFormatedWithAdressOIB>
    <izvorni_sadrzaj> ANTONIO TRANS društvo s ograničenom odgovornošću za prijevoz, trgovinu i građenje, Bjelovar, OIB 19665782174, Velike Sredice 4, 43000 Bjelovar</izvorni_sadrzaj>
    <derivirana_varijabla naziv="DomainObject.Predmet.ProtustrankaFormatedWithAdressOIB_1"> ANTONIO TRANS društvo s ograničenom odgovornošću za prijevoz, trgovinu i građenje, Bjelovar, OIB 19665782174, Velike Sredice 4, 43000 Bjelovar</derivirana_varijabla>
  </DomainObject.Predmet.ProtustrankaFormatedWithAdressOIB>
  <DomainObject.Predmet.ProtustrankaWithAdress>
    <izvorni_sadrzaj>ANTONIO TRANS društvo s ograničenom odgovornošću za prijevoz, trgovinu i građenje, Bjelovar Velike Sredice 4, 43000 Bjelovar</izvorni_sadrzaj>
    <derivirana_varijabla naziv="DomainObject.Predmet.ProtustrankaWithAdress_1">ANTONIO TRANS društvo s ograničenom odgovornošću za prijevoz, trgovinu i građenje, Bjelovar Velike Sredice 4, 43000 Bjelovar</derivirana_varijabla>
  </DomainObject.Predmet.ProtustrankaWithAdress>
  <DomainObject.Predmet.ProtustrankaWithAdressOIB>
    <izvorni_sadrzaj>ANTONIO TRANS društvo s ograničenom odgovornošću za prijevoz, trgovinu i građenje, Bjelovar, OIB 19665782174, Velike Sredice 4, 43000 Bjelovar</izvorni_sadrzaj>
    <derivirana_varijabla naziv="DomainObject.Predmet.ProtustrankaWithAdressOIB_1">ANTONIO TRANS društvo s ograničenom odgovornošću za prijevoz, trgovinu i građenje, Bjelovar, OIB 19665782174, Velike Sredice 4, 43000 Bjelovar</derivirana_varijabla>
  </DomainObject.Predmet.ProtustrankaWithAdressOIB>
  <DomainObject.Predmet.ProtustrankaNazivFormated>
    <izvorni_sadrzaj>ANTONIO TRANS društvo s ograničenom odgovornošću za prijevoz, trgovinu i građenje, Bjelovar</izvorni_sadrzaj>
    <derivirana_varijabla naziv="DomainObject.Predmet.ProtustrankaNazivFormated_1">ANTONIO TRANS društvo s ograničenom odgovornošću za prijevoz, trgovinu i građenje, Bjelovar</derivirana_varijabla>
  </DomainObject.Predmet.ProtustrankaNazivFormated>
  <DomainObject.Predmet.ProtustrankaNazivFormatedOIB>
    <izvorni_sadrzaj>ANTONIO TRANS društvo s ograničenom odgovornošću za prijevoz, trgovinu i građenje, Bjelovar, OIB 19665782174</izvorni_sadrzaj>
    <derivirana_varijabla naziv="DomainObject.Predmet.ProtustrankaNazivFormatedOIB_1">ANTONIO TRANS društvo s ograničenom odgovornošću za prijevoz, trgovinu i građenje, Bjelovar, OIB 19665782174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ZG01; RH, Ministarstvo financija, Porezna uprava, Područni ured Sjeverna Hrvatska zastupanog po punomoćniku ŽUPANIJSKO DRŽAVNO ODVJETNIŠTVO U BJELOVARU</izvorni_sadrzaj>
    <derivirana_varijabla naziv="DomainObject.Predmet.StrankaFormated_1">  FINA, Regionalni centar: Zagreb, Nagodbeno vijeće: ZG01;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Regionalni centar: Zagreb, Nagodbeno vijeće: ZG01; RH, Ministarstvo financija, Porezna uprava, Područni ured Sjeverna Hrvatska, OIB 52634238587 zastupanog po punomoćniku ŽUPANIJSKO DRŽAVNO ODVJETNIŠTVO U BJELOVARU</izvorni_sadrzaj>
    <derivirana_varijabla naziv="DomainObject.Predmet.StrankaFormatedOIB_1">  FINA, Regionalni centar: Zagreb, Nagodbeno vijeće: ZG01;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Regionalni centar: Zagreb, Nagodbeno vijeće: ZG01; RH, Ministarstvo financija, Porezna uprava, Područni ured Sjeverna Hrvatska zastupanog po punomoćniku ŽUPANIJSKO DRŽAVNO ODVJETNIŠTVO U BJELOVARU</izvorni_sadrzaj>
    <derivirana_varijabla naziv="DomainObject.Predmet.StrankaFormatedWithAdress_1"> FINA, Regionalni centar: Zagreb, Nagodbeno vijeće: ZG01;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Regionalni centar: Zagreb, Nagodbeno vijeće: ZG01; RH, Ministarstvo financija, Porezna uprava, Područni ured Sjeverna Hrvatska, OIB 52634238587 zastupanog po punomoćniku ŽUPANIJSKO DRŽAVNO ODVJETNIŠTVO U BJELOVARU</izvorni_sadrzaj>
    <derivirana_varijabla naziv="DomainObject.Predmet.StrankaFormatedWithAdressOIB_1"> FINA, Regionalni centar: Zagreb, Nagodbeno vijeće: ZG01;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Regionalni centar: Zagreb, Nagodbeno vijeće: ZG01 ,RH, Ministarstvo financija, Porezna uprava, Područni ured Sjeverna Hrvatska </izvorni_sadrzaj>
    <derivirana_varijabla naziv="DomainObject.Predmet.StrankaWithAdress_1">FINA, Regionalni centar: Zagreb, Nagodbeno vijeće: ZG01 ,RH, Ministarstvo financija, Porezna uprava, Područni ured Sjeverna Hrvatska </derivirana_varijabla>
  </DomainObject.Predmet.StrankaWithAdress>
  <DomainObject.Predmet.StrankaWithAdressOIB>
    <izvorni_sadrzaj>FINA, Regionalni centar: Zagreb, Nagodbeno vijeće: ZG01,RH, Ministarstvo financija, Porezna uprava, Područni ured Sjeverna Hrvatska, OIB 52634238587</izvorni_sadrzaj>
    <derivirana_varijabla naziv="DomainObject.Predmet.StrankaWithAdressOIB_1">FINA, Regionalni centar: Zagreb, Nagodbeno vijeće: ZG01,RH, Ministarstvo financija, Porezna uprava, Područni ured Sjeverna Hrvatska, OIB 52634238587</derivirana_varijabla>
  </DomainObject.Predmet.StrankaWithAdressOIB>
  <DomainObject.Predmet.StrankaNazivFormated>
    <izvorni_sadrzaj>FINA, Regionalni centar: Zagreb, Nagodbeno vijeće: ZG01,RH, Ministarstvo financija, Porezna uprava, Područni ured Sjeverna Hrvatska</izvorni_sadrzaj>
    <derivirana_varijabla naziv="DomainObject.Predmet.StrankaNazivFormated_1">FINA, Regionalni centar: Zagreb, Nagodbeno vijeće: ZG01,RH, Ministarstvo financija, Porezna uprava, Područni ured Sjeverna Hrvatska</derivirana_varijabla>
  </DomainObject.Predmet.StrankaNazivFormated>
  <DomainObject.Predmet.StrankaNazivFormatedOIB>
    <izvorni_sadrzaj>FINA, Regionalni centar: Zagreb, Nagodbeno vijeće: ZG01,RH, Ministarstvo financija, Porezna uprava, Područni ured Sjeverna Hrvatska, OIB 52634238587</izvorni_sadrzaj>
    <derivirana_varijabla naziv="DomainObject.Predmet.StrankaNazivFormatedOIB_1">FINA, Regionalni centar: Zagreb, Nagodbeno vijeće: ZG01,RH,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Regionalni centar: Zagreb, Nagodbeno vijeće: ZG01</item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FINA, Regionalni centar: Zagreb, Nagodbeno vijeće: ZG01</item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Regionalni centar: Zagreb, Nagodbeno vijeće: ZG01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Regionalni centar: Zagreb, Nagodbeno vijeće: ZG01</item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Regionalni centar: Zagreb, Nagodbeno vijeće: ZG01</item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Regionalni centar: Zagreb, Nagodbeno vijeće: ZG01</item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Regionalni centar: Zagreb, Nagodbeno vijeće: ZG01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Regionalni centar: Zagreb, Nagodbeno vijeće: ZG01</item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Regionalni centar: Zagreb, Nagodbeno vijeće: ZG01</item>
      <item>RH, Ministarstvo financija, Porezna uprava, Područni ured Sjeverna Hrvatska</item>
    </izvorni_sadrzaj>
    <derivirana_varijabla naziv="DomainObject.Predmet.StrankaListNazivFormated_1">
      <item>FINA, Regionalni centar: Zagreb, Nagodbeno vijeće: ZG01</item>
      <item>RH, Ministarstvo financija, Porezna uprava, Područni ured Sjeverna Hrvatska</item>
    </derivirana_varijabla>
  </DomainObject.Predmet.StrankaListNazivFormated>
  <DomainObject.Predmet.StrankaListNazivFormatedOIB>
    <izvorni_sadrzaj>
      <item>FINA, Regionalni centar: Zagreb, Nagodbeno vijeće: ZG01</item>
      <item>RH, Ministarstvo financija, Porezna uprava, Područni ured Sjeverna Hrvatska, OIB 52634238587</item>
    </izvorni_sadrzaj>
    <derivirana_varijabla naziv="DomainObject.Predmet.StrankaListNazivFormatedOIB_1">
      <item>FINA, Regionalni centar: Zagreb, Nagodbeno vijeće: ZG01</item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ANTONIO TRANS društvo s ograničenom odgovornošću za prijevoz, trgovinu i građenje, Bjelovar</item>
    </izvorni_sadrzaj>
    <derivirana_varijabla naziv="DomainObject.Predmet.ProtuStrankaListFormated_1">
      <item>ANTONIO TRANS društvo s ograničenom odgovornošću za prijevoz, trgovinu i građenje, Bjelovar</item>
    </derivirana_varijabla>
  </DomainObject.Predmet.ProtuStrankaListFormated>
  <DomainObject.Predmet.ProtuStrankaListFormatedOIB>
    <izvorni_sadrzaj>
      <item>ANTONIO TRANS društvo s ograničenom odgovornošću za prijevoz, trgovinu i građenje, Bjelovar, OIB 19665782174</item>
    </izvorni_sadrzaj>
    <derivirana_varijabla naziv="DomainObject.Predmet.ProtuStrankaListFormatedOIB_1">
      <item>ANTONIO TRANS društvo s ograničenom odgovornošću za prijevoz, trgovinu i građenje, Bjelovar, OIB 19665782174</item>
    </derivirana_varijabla>
  </DomainObject.Predmet.ProtuStrankaListFormatedOIB>
  <DomainObject.Predmet.ProtuStrankaListFormatedWithAdress>
    <izvorni_sadrzaj>
      <item>ANTONIO TRANS društvo s ograničenom odgovornošću za prijevoz, trgovinu i građenje, Bjelovar, Velike Sredice 4, 43000 Bjelovar</item>
    </izvorni_sadrzaj>
    <derivirana_varijabla naziv="DomainObject.Predmet.ProtuStrankaListFormatedWithAdress_1">
      <item>ANTONIO TRANS društvo s ograničenom odgovornošću za prijevoz, trgovinu i građenje, Bjelovar, Velike Sredice 4, 43000 Bjelovar</item>
    </derivirana_varijabla>
  </DomainObject.Predmet.ProtuStrankaListFormatedWithAdress>
  <DomainObject.Predmet.ProtuStrankaListFormatedWithAdressOIB>
    <izvorni_sadrzaj>
      <item>ANTONIO TRANS društvo s ograničenom odgovornošću za prijevoz, trgovinu i građenje, Bjelovar, OIB 19665782174, Velike Sredice 4, 43000 Bjelovar</item>
    </izvorni_sadrzaj>
    <derivirana_varijabla naziv="DomainObject.Predmet.ProtuStrankaListFormatedWithAdressOIB_1">
      <item>ANTONIO TRANS društvo s ograničenom odgovornošću za prijevoz, trgovinu i građenje, Bjelovar, OIB 19665782174, Velike Sredice 4, 43000 Bjelovar</item>
    </derivirana_varijabla>
  </DomainObject.Predmet.ProtuStrankaListFormatedWithAdressOIB>
  <DomainObject.Predmet.ProtuStrankaListNazivFormated>
    <izvorni_sadrzaj>
      <item>ANTONIO TRANS društvo s ograničenom odgovornošću za prijevoz, trgovinu i građenje, Bjelovar</item>
    </izvorni_sadrzaj>
    <derivirana_varijabla naziv="DomainObject.Predmet.ProtuStrankaListNazivFormated_1">
      <item>ANTONIO TRANS društvo s ograničenom odgovornošću za prijevoz, trgovinu i građenje, Bjelovar</item>
    </derivirana_varijabla>
  </DomainObject.Predmet.ProtuStrankaListNazivFormated>
  <DomainObject.Predmet.ProtuStrankaListNazivFormatedOIB>
    <izvorni_sadrzaj>
      <item>ANTONIO TRANS društvo s ograničenom odgovornošću za prijevoz, trgovinu i građenje, Bjelovar, OIB 19665782174</item>
    </izvorni_sadrzaj>
    <derivirana_varijabla naziv="DomainObject.Predmet.ProtuStrankaListNazivFormatedOIB_1">
      <item>ANTONIO TRANS društvo s ograničenom odgovornošću za prijevoz, trgovinu i građenje, Bjelovar, OIB 19665782174</item>
    </derivirana_varijabla>
  </DomainObject.Predmet.ProtuStrankaListNazivFormatedOIB>
  <DomainObject.Predmet.OstaliListFormated>
    <izvorni_sadrzaj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ŽUPANIJSKO DRŽAVNO ODVJETNIŠTVO U BJELOVARU</item>
    </izvorni_sadrzaj>
    <derivirana_varijabla naziv="DomainObject.Predmet.OstaliListNazivFormated_1">
      <item>ŽUPANIJSKO DRŽAVNO ODVJETNIŠTVO U BJELOVARU</item>
    </derivirana_varijabla>
  </DomainObject.Predmet.OstaliListNazivFormated>
  <DomainObject.Predmet.OstaliListNazivFormatedOIB>
    <izvorni_sadrzaj>
      <item>ŽUPANIJSKO DRŽAVNO ODVJETNIŠTVO U BJELOVARU</item>
    </izvorni_sadrzaj>
    <derivirana_varijabla naziv="DomainObject.Predmet.OstaliListNazivFormatedOIB_1"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St-136/2016-2</izvorni_sadrzaj>
    <derivirana_varijabla naziv="DomainObject.PoslovniBrojDokumenta_1">St-136/2016-2</derivirana_varijabla>
  </DomainObject.PoslovniBrojDokumenta>
  <DomainObject.Predmet.StrankaIDrugi>
    <izvorni_sadrzaj>FINA, Regionalni centar: Zagreb, Nagodbeno vijeće: ZG01 i dr.</izvorni_sadrzaj>
    <derivirana_varijabla naziv="DomainObject.Predmet.StrankaIDrugi_1">FINA, Regionalni centar: Zagreb, Nagodbeno vijeće: ZG01 i dr.</derivirana_varijabla>
  </DomainObject.Predmet.StrankaIDrugi>
  <DomainObject.Predmet.ProtustrankaIDrugi>
    <izvorni_sadrzaj>ANTONIO TRANS društvo s ograničenom odgovornošću za prijevoz, trgovinu i građenje, Bjelovar</izvorni_sadrzaj>
    <derivirana_varijabla naziv="DomainObject.Predmet.ProtustrankaIDrugi_1">ANTONIO TRANS društvo s ograničenom odgovornošću za prijevoz, trgovinu i građenje, Bjelovar</derivirana_varijabla>
  </DomainObject.Predmet.ProtustrankaIDrugi>
  <DomainObject.Predmet.StrankaIDrugiAdressOIB>
    <izvorni_sadrzaj>FINA, Regionalni centar: Zagreb, Nagodbeno vijeće: ZG01 i dr.</izvorni_sadrzaj>
    <derivirana_varijabla naziv="DomainObject.Predmet.StrankaIDrugiAdressOIB_1">FINA, Regionalni centar: Zagreb, Nagodbeno vijeće: ZG01 i dr.</derivirana_varijabla>
  </DomainObject.Predmet.StrankaIDrugiAdressOIB>
  <DomainObject.Predmet.ProtustrankaIDrugiAdressOIB>
    <izvorni_sadrzaj>ANTONIO TRANS društvo s ograničenom odgovornošću za prijevoz, trgovinu i građenje, Bjelovar, OIB 19665782174, Velike Sredice 4, 43000 Bjelovar</izvorni_sadrzaj>
    <derivirana_varijabla naziv="DomainObject.Predmet.ProtustrankaIDrugiAdressOIB_1">ANTONIO TRANS društvo s ograničenom odgovornošću za prijevoz, trgovinu i građenje, Bjelovar, OIB 19665782174, Velike Sredice 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ANTONIO TRANS društvo s ograničenom odgovornošću za prijevoz, trgovinu i građenje, Bjelovar</item>
      <item>FINA, Regionalni centar: Zagreb, Nagodbeno vijeće: ZG01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ANTONIO TRANS društvo s ograničenom odgovornošću za prijevoz, trgovinu i građenje, Bjelovar</item>
      <item>FINA, Regionalni centar: Zagreb, Nagodbeno vijeće: ZG01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ANTONIO TRANS društvo s ograničenom odgovornošću za prijevoz, trgovinu i građenje, Bjelovar, OIB 19665782174, Velike Sredice 4,43000 Bjelovar</item>
      <item>FINA, Regionalni centar: Zagreb, Nagodbeno vijeće: ZG01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ANTONIO TRANS društvo s ograničenom odgovornošću za prijevoz, trgovinu i građenje, Bjelovar, OIB 19665782174, Velike Sredice 4,43000 Bjelovar</item>
      <item>FINA, Regionalni centar: Zagreb, Nagodbeno vijeće: ZG01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2D668D-52B6-47CA-9F4F-F312A7DB45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606</properties:Words>
  <properties:Characters>3299</properties:Characters>
  <properties:Lines>91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2016-03-01T09:29:00Z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