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30e3" w14:paraId="33330e3" w:rsidRDefault="00C62DAA" w:rsidP="00B542FA" w:rsidR="00C62DAA">
      <w:pPr>
        <w:jc w:val="both"/>
        <w15:collapsed w:val="false"/>
      </w:pPr>
      <w:bookmarkStart w:name="_GoBack" w:id="0"/>
      <w:bookmarkEnd w:id="0"/>
      <w:r>
        <w:tab/>
      </w:r>
    </w:p>
    <w:p w:rsidRDefault="00CF1196" w:rsidP="00CF1196" w:rsidR="006E37B7" w:rsidRPr="00CF1196">
      <w:pPr>
        <w:jc w:val="both"/>
      </w:pPr>
      <w:r>
        <w:rPr>
          <w:noProof/>
        </w:rPr>
        <w:t xml:space="preserve">             </w:t>
      </w:r>
      <w:r w:rsidR="00C62D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A8E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15135B" w:rsidR="006E37B7" w:rsidRPr="00FF64A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>Zagreb, Amruševa 2/II</w:t>
            </w:r>
          </w:p>
        </w:tc>
      </w:tr>
    </w:tbl>
    <w:p w:rsidRDefault="00185749" w:rsidP="00E5609A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9B418A">
        <w:t>67. St-462/12</w:t>
      </w:r>
      <w:r w:rsidR="00A107AE">
        <w:t>-188</w:t>
      </w:r>
    </w:p>
    <w:p w:rsidRDefault="004F395A" w:rsidP="00E5609A" w:rsidR="004F395A">
      <w:pPr>
        <w:jc w:val="right"/>
      </w:pPr>
    </w:p>
    <w:p w:rsidRDefault="004F395A" w:rsidP="00E5609A" w:rsidR="004F395A">
      <w:pPr>
        <w:jc w:val="right"/>
      </w:pPr>
    </w:p>
    <w:p w:rsidRDefault="004F395A" w:rsidP="00E5609A" w:rsidR="004F395A">
      <w:pPr>
        <w:jc w:val="right"/>
      </w:pPr>
    </w:p>
    <w:p w:rsidRDefault="004F395A" w:rsidP="00E5609A" w:rsidR="004F395A">
      <w:pPr>
        <w:jc w:val="right"/>
      </w:pPr>
    </w:p>
    <w:p w:rsidRDefault="004F395A" w:rsidP="00E5609A" w:rsidR="004F395A">
      <w:pPr>
        <w:jc w:val="right"/>
      </w:pPr>
      <w:r>
        <w:t>Ronald Lang</w:t>
      </w:r>
    </w:p>
    <w:p w:rsidRDefault="004F395A" w:rsidP="00E5609A" w:rsidR="004F395A">
      <w:pPr>
        <w:jc w:val="right"/>
      </w:pPr>
      <w:r>
        <w:t xml:space="preserve">Zagreb, </w:t>
      </w:r>
    </w:p>
    <w:p w:rsidRDefault="004F395A" w:rsidP="00E5609A" w:rsidR="004F395A">
      <w:pPr>
        <w:jc w:val="right"/>
      </w:pPr>
      <w:r>
        <w:t>III. Kozari put, III odvojak 2b</w:t>
      </w:r>
    </w:p>
    <w:p w:rsidRDefault="004F395A" w:rsidP="00E5609A" w:rsidR="004F395A">
      <w:pPr>
        <w:jc w:val="right"/>
      </w:pPr>
    </w:p>
    <w:p w:rsidRDefault="004F395A" w:rsidP="00E5609A" w:rsidR="004F395A">
      <w:pPr>
        <w:jc w:val="right"/>
      </w:pPr>
    </w:p>
    <w:p w:rsidRDefault="004F395A" w:rsidP="004F395A" w:rsidR="004F395A">
      <w:r>
        <w:tab/>
      </w:r>
    </w:p>
    <w:p w:rsidRDefault="004F395A" w:rsidP="006D2CFE" w:rsidR="004F395A">
      <w:pPr>
        <w:jc w:val="both"/>
      </w:pPr>
      <w:r>
        <w:tab/>
      </w:r>
      <w:r w:rsidR="006D2CFE">
        <w:t xml:space="preserve">Dana 16. travnja 2018. podnijeli ste zahtjev sudu za isplatu iz pologa po osnovi rješenja ovog suda poslovni broj St-462/12 od 16. ožujka 2018. </w:t>
      </w:r>
      <w:r w:rsidR="00FA6B5C">
        <w:t>i to dijelom na redovni, a dijelom na zaštićeni račun. Prema obavijesti računovodstva suda</w:t>
      </w:r>
      <w:r w:rsidR="00083831">
        <w:t>,</w:t>
      </w:r>
      <w:r w:rsidR="00FA6B5C">
        <w:t xml:space="preserve"> Financijska agencija vratila je </w:t>
      </w:r>
      <w:r w:rsidR="00083831">
        <w:t xml:space="preserve">na sudski depozit </w:t>
      </w:r>
      <w:r w:rsidR="00FA6B5C">
        <w:t xml:space="preserve">iznos od 722,46 kn koji je </w:t>
      </w:r>
      <w:r w:rsidR="00083831">
        <w:t>bio namijenjen za uplatu na zaštićeni račun.</w:t>
      </w:r>
    </w:p>
    <w:p w:rsidRDefault="00083831" w:rsidP="006D2CFE" w:rsidR="00083831">
      <w:pPr>
        <w:jc w:val="both"/>
      </w:pPr>
    </w:p>
    <w:p w:rsidRDefault="00083831" w:rsidP="00083831" w:rsidR="00083831">
      <w:pPr>
        <w:jc w:val="center"/>
      </w:pPr>
      <w:r>
        <w:t>U Zagrebu 3. svibnja 2018.</w:t>
      </w:r>
    </w:p>
    <w:p w:rsidRDefault="00083831" w:rsidP="00083831" w:rsidR="00083831">
      <w:pPr>
        <w:jc w:val="center"/>
      </w:pPr>
    </w:p>
    <w:p w:rsidRDefault="00083831" w:rsidP="00083831" w:rsidR="00083831"/>
    <w:p w:rsidRDefault="00083831" w:rsidP="00083831" w:rsidR="00083831"/>
    <w:p w:rsidRDefault="00083831" w:rsidP="00083831" w:rsidR="00083831">
      <w:pPr>
        <w:jc w:val="right"/>
      </w:pPr>
      <w:r>
        <w:t>Sudac</w:t>
      </w:r>
      <w:r w:rsidR="00CE32DA">
        <w:t>:</w:t>
      </w:r>
    </w:p>
    <w:p w:rsidRDefault="00083831" w:rsidP="00083831" w:rsidR="00083831">
      <w:pPr>
        <w:jc w:val="right"/>
      </w:pPr>
      <w:r>
        <w:t>Gordan Zubak</w:t>
      </w:r>
      <w:r w:rsidR="00CE32DA">
        <w:t>,v.r.</w:t>
      </w:r>
    </w:p>
    <w:p w:rsidRDefault="00CE32DA" w:rsidP="00083831" w:rsidR="00CE32DA">
      <w:pPr>
        <w:jc w:val="right"/>
      </w:pPr>
    </w:p>
    <w:p w:rsidRDefault="00CE32DA" w:rsidP="00083831" w:rsidR="00CE32DA">
      <w:pPr>
        <w:jc w:val="right"/>
      </w:pPr>
    </w:p>
    <w:p w:rsidRDefault="00CE32DA" w:rsidP="00400817" w:rsidR="00CE32D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E32DA" w:rsidP="00400817" w:rsidR="00CE32DA" w:rsidRPr="00400817">
      <w:pPr>
        <w:ind w:left="5664"/>
      </w:pPr>
      <w:r w:rsidRPr="00400817">
        <w:t xml:space="preserve">        Dijana Hadžić</w:t>
      </w:r>
    </w:p>
    <w:p w:rsidRDefault="00083831" w:rsidP="00083831" w:rsidR="00083831"/>
    <w:p w:rsidRDefault="00CE32DA" w:rsidP="00083831" w:rsidR="00CE32DA"/>
    <w:sectPr w:rsidSect="00CF1196" w:rsidR="00CE32D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9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1B1" w:rsidP="006B14CA" w:rsidR="005F10B8">
    <w:pPr>
      <w:pStyle w:val="Zaglavlje"/>
      <w:jc w:val="right"/>
    </w:pPr>
    <w:r>
      <w:tab/>
    </w:r>
    <w:r>
      <w:tab/>
      <w:t>St-462/12</w:t>
    </w:r>
    <w:r w:rsidR="005F10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1BDC"/>
    <w:rsid w:val="00024EAD"/>
    <w:rsid w:val="00036517"/>
    <w:rsid w:val="00064D59"/>
    <w:rsid w:val="00071C93"/>
    <w:rsid w:val="000731CB"/>
    <w:rsid w:val="00083831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7112E"/>
    <w:rsid w:val="001814C5"/>
    <w:rsid w:val="00183D9A"/>
    <w:rsid w:val="00185749"/>
    <w:rsid w:val="001A68BE"/>
    <w:rsid w:val="001B1984"/>
    <w:rsid w:val="001C1427"/>
    <w:rsid w:val="001F1936"/>
    <w:rsid w:val="00205B5A"/>
    <w:rsid w:val="00210798"/>
    <w:rsid w:val="0021731E"/>
    <w:rsid w:val="00236EF6"/>
    <w:rsid w:val="00256C13"/>
    <w:rsid w:val="0025732A"/>
    <w:rsid w:val="00290F0B"/>
    <w:rsid w:val="002A2514"/>
    <w:rsid w:val="002C18CC"/>
    <w:rsid w:val="002D3D6D"/>
    <w:rsid w:val="002E4BB8"/>
    <w:rsid w:val="002E533C"/>
    <w:rsid w:val="00305A8A"/>
    <w:rsid w:val="00340FCD"/>
    <w:rsid w:val="00343E97"/>
    <w:rsid w:val="003533E2"/>
    <w:rsid w:val="00367ADE"/>
    <w:rsid w:val="003941B1"/>
    <w:rsid w:val="003C71AB"/>
    <w:rsid w:val="003E0158"/>
    <w:rsid w:val="00400F7B"/>
    <w:rsid w:val="004020FE"/>
    <w:rsid w:val="0040344D"/>
    <w:rsid w:val="00413795"/>
    <w:rsid w:val="00442966"/>
    <w:rsid w:val="004628A0"/>
    <w:rsid w:val="004649FD"/>
    <w:rsid w:val="00465E12"/>
    <w:rsid w:val="00485CAB"/>
    <w:rsid w:val="004C1832"/>
    <w:rsid w:val="004E1F27"/>
    <w:rsid w:val="004F395A"/>
    <w:rsid w:val="004F559B"/>
    <w:rsid w:val="0051770C"/>
    <w:rsid w:val="00520904"/>
    <w:rsid w:val="00552E7D"/>
    <w:rsid w:val="00557962"/>
    <w:rsid w:val="0056446C"/>
    <w:rsid w:val="00583414"/>
    <w:rsid w:val="00596418"/>
    <w:rsid w:val="005A395A"/>
    <w:rsid w:val="005B71C1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C6147"/>
    <w:rsid w:val="006D1D22"/>
    <w:rsid w:val="006D2CFE"/>
    <w:rsid w:val="006D4DB2"/>
    <w:rsid w:val="006D5B67"/>
    <w:rsid w:val="006E37B7"/>
    <w:rsid w:val="00700C8E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4675"/>
    <w:rsid w:val="00907659"/>
    <w:rsid w:val="00914DE3"/>
    <w:rsid w:val="00916ECE"/>
    <w:rsid w:val="00952C7C"/>
    <w:rsid w:val="009B418A"/>
    <w:rsid w:val="009E3F66"/>
    <w:rsid w:val="009E43EB"/>
    <w:rsid w:val="00A04249"/>
    <w:rsid w:val="00A0549B"/>
    <w:rsid w:val="00A107AE"/>
    <w:rsid w:val="00A1276B"/>
    <w:rsid w:val="00A61663"/>
    <w:rsid w:val="00A652E5"/>
    <w:rsid w:val="00A80F98"/>
    <w:rsid w:val="00AA790B"/>
    <w:rsid w:val="00AD3291"/>
    <w:rsid w:val="00AD3FEF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62DAA"/>
    <w:rsid w:val="00C63279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32DA"/>
    <w:rsid w:val="00CE5161"/>
    <w:rsid w:val="00CF1196"/>
    <w:rsid w:val="00D13A9F"/>
    <w:rsid w:val="00D26C29"/>
    <w:rsid w:val="00D40133"/>
    <w:rsid w:val="00D40594"/>
    <w:rsid w:val="00D448BE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5609A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62AA7"/>
    <w:rsid w:val="00F86161"/>
    <w:rsid w:val="00FA6B5C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Ronald Lang</izvorni_sadrzaj>
    <derivirana_varijabla naziv="DomainObject.Primjedba_1">Ronald Lang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93</properties:Words>
  <properties:Characters>508</properties:Characters>
  <properties:Lines>32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2018-05-03T08:51:00Z</dcterms:created>
  <dc:creator>RH-TDU</dc:creator>
  <cp:lastModifiedBy>Dijana Hadžić</cp:lastModifiedBy>
  <cp:lastPrinted>2018-05-03T09:00:00Z</cp:lastPrinted>
  <dcterms:modified xmlns:xsi="http://www.w3.org/2001/XMLSchema-instance" xsi:type="dcterms:W3CDTF">2018-05-03T09:00:00Z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(67. dopis - Lang.docx)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