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256c" w14:paraId="fdc256c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4B4149">
        <w:t>467</w:t>
      </w:r>
      <w:r w:rsidR="001A2481" w:rsidRPr="000351DA">
        <w:t>/1</w:t>
      </w:r>
      <w:r w:rsidR="0068218C">
        <w:t>6</w:t>
      </w:r>
      <w:r w:rsidR="0024291D">
        <w:t>-</w:t>
      </w:r>
      <w:r w:rsidR="004B4149">
        <w:t>20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6298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4B4149">
        <w:t>NISKOGRADNJA</w:t>
      </w:r>
      <w:r w:rsidR="00D77973">
        <w:t xml:space="preserve"> ZADAR</w:t>
      </w:r>
      <w:r w:rsidR="008B7EBA">
        <w:t>d</w:t>
      </w:r>
      <w:r w:rsidR="007B5E6E">
        <w:t xml:space="preserve">.o.o., </w:t>
      </w:r>
      <w:r w:rsidR="004B4149">
        <w:t>Zadar, Liburnska obala 6</w:t>
      </w:r>
      <w:r w:rsidR="009838F8">
        <w:t xml:space="preserve">, OIB: </w:t>
      </w:r>
      <w:r w:rsidR="004B4149">
        <w:t>64583499153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4B4149">
        <w:t xml:space="preserve">NISKOGRADNJA </w:t>
      </w:r>
      <w:r w:rsidR="00D77973">
        <w:t xml:space="preserve">ZADAR </w:t>
      </w:r>
      <w:r w:rsidR="004B4149">
        <w:t>d.o.o., Zadar, Liburnska obala 6, OIB: 64583499153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6298F">
        <w:t xml:space="preserve">Zadar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65DFA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40FF8"/>
    <w:rsid w:val="00466691"/>
    <w:rsid w:val="00476CB1"/>
    <w:rsid w:val="004776D3"/>
    <w:rsid w:val="0049309B"/>
    <w:rsid w:val="004B2F71"/>
    <w:rsid w:val="004B4149"/>
    <w:rsid w:val="004C5586"/>
    <w:rsid w:val="004D40A3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4BD6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110D"/>
    <w:rsid w:val="006E3257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B7EBA"/>
    <w:rsid w:val="008E175C"/>
    <w:rsid w:val="008E37BF"/>
    <w:rsid w:val="008F1162"/>
    <w:rsid w:val="009235C3"/>
    <w:rsid w:val="00943A9F"/>
    <w:rsid w:val="0095679C"/>
    <w:rsid w:val="0096063F"/>
    <w:rsid w:val="00972609"/>
    <w:rsid w:val="00972DB2"/>
    <w:rsid w:val="00974B8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7362"/>
    <w:rsid w:val="00B648C1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95D80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77973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D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DFA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DFA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DFA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D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DFA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DFA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DFA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St-467/2016-21</izvorni_sadrzaj>
    <derivirana_varijabla naziv="DomainObject.Oznaka_1">St-467/2016-21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NISKOGRADNJA ZADAR d.o.o. za građevinarstvo</izvorni_sadrzaj>
    <derivirana_varijabla naziv="DomainObject.Predmet.ProtustrankaFormated_1">  NISKOGRADNJA ZADAR d.o.o. za građevinarstvo</derivirana_varijabla>
  </DomainObject.Predmet.ProtustrankaFormated>
  <DomainObject.Predmet.ProtustrankaFormatedOIB>
    <izvorni_sadrzaj>  NISKOGRADNJA ZADAR d.o.o. za građevinarstvo, OIB 64583499153</izvorni_sadrzaj>
    <derivirana_varijabla naziv="DomainObject.Predmet.ProtustrankaFormatedOIB_1">  NISKOGRADNJA ZADAR d.o.o. za građevinarstvo, OIB 64583499153</derivirana_varijabla>
  </DomainObject.Predmet.ProtustrankaFormatedOIB>
  <DomainObject.Predmet.ProtustrankaFormatedWithAdress>
    <izvorni_sadrzaj> NISKOGRADNJA ZADAR d.o.o. za građevinarstvo, Liburnska obala 6, 23000 Zadar</izvorni_sadrzaj>
    <derivirana_varijabla naziv="DomainObject.Predmet.ProtustrankaFormatedWithAdress_1"> NISKOGRADNJA ZADAR d.o.o. za građevinarstvo, Liburnska obala 6, 23000 Zadar</derivirana_varijabla>
  </DomainObject.Predmet.ProtustrankaFormatedWithAdress>
  <DomainObject.Predmet.ProtustrankaFormatedWithAdressOIB>
    <izvorni_sadrzaj> NISKOGRADNJA ZADAR d.o.o. za građevinarstvo, OIB 64583499153, Liburnska obala 6, 23000 Zadar</izvorni_sadrzaj>
    <derivirana_varijabla naziv="DomainObject.Predmet.ProtustrankaFormatedWithAdressOIB_1"> NISKOGRADNJA ZADAR d.o.o. za građevinarstvo, OIB 64583499153, Liburnska obala 6, 23000 Zadar</derivirana_varijabla>
  </DomainObject.Predmet.ProtustrankaFormatedWithAdressOIB>
  <DomainObject.Predmet.ProtustrankaWithAdress>
    <izvorni_sadrzaj>NISKOGRADNJA ZADAR d.o.o. za građevinarstvo Liburnska obala 6, 23000 Zadar</izvorni_sadrzaj>
    <derivirana_varijabla naziv="DomainObject.Predmet.ProtustrankaWithAdress_1">NISKOGRADNJA ZADAR d.o.o. za građevinarstvo Liburnska obala 6, 23000 Zadar</derivirana_varijabla>
  </DomainObject.Predmet.ProtustrankaWithAdress>
  <DomainObject.Predmet.ProtustrankaWithAdressOIB>
    <izvorni_sadrzaj>NISKOGRADNJA ZADAR d.o.o. za građevinarstvo, OIB 64583499153, Liburnska obala 6, 23000 Zadar</izvorni_sadrzaj>
    <derivirana_varijabla naziv="DomainObject.Predmet.ProtustrankaWithAdressOIB_1">NISKOGRADNJA ZADAR d.o.o. za građevinarstvo, OIB 64583499153, Liburnska obala 6, 23000 Zadar</derivirana_varijabla>
  </DomainObject.Predmet.ProtustrankaWithAdressOIB>
  <DomainObject.Predmet.ProtustrankaNazivFormated>
    <izvorni_sadrzaj>NISKOGRADNJA ZADAR d.o.o. za građevinarstvo</izvorni_sadrzaj>
    <derivirana_varijabla naziv="DomainObject.Predmet.ProtustrankaNazivFormated_1">NISKOGRADNJA ZADAR d.o.o. za građevinarstvo</derivirana_varijabla>
  </DomainObject.Predmet.ProtustrankaNazivFormated>
  <DomainObject.Predmet.ProtustrankaNazivFormatedOIB>
    <izvorni_sadrzaj>NISKOGRADNJA ZADAR d.o.o. za građevinarstvo, OIB 64583499153</izvorni_sadrzaj>
    <derivirana_varijabla naziv="DomainObject.Predmet.ProtustrankaNazivFormatedOIB_1">NISKOGRADNJA ZADAR d.o.o. za građevinarstvo, OIB 64583499153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774056.41</izvorni_sadrzaj>
    <derivirana_varijabla naziv="DomainObject.Predmet.TrenutnaVrijednost_1">774056.41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NISKOGRADNJA ZADAR d.o.o. za građevinarstvo</item>
    </izvorni_sadrzaj>
    <derivirana_varijabla naziv="DomainObject.Predmet.ProtuStrankaListFormated_1">
      <item>NISKOGRADNJA ZADAR d.o.o. za građevinarstvo</item>
    </derivirana_varijabla>
  </DomainObject.Predmet.ProtuStrankaListFormated>
  <DomainObject.Predmet.ProtuStrankaListFormatedOIB>
    <izvorni_sadrzaj>
      <item>NISKOGRADNJA ZADAR d.o.o. za građevinarstvo, OIB 64583499153</item>
    </izvorni_sadrzaj>
    <derivirana_varijabla naziv="DomainObject.Predmet.ProtuStrankaListFormatedOIB_1">
      <item>NISKOGRADNJA ZADAR d.o.o. za građevinarstvo, OIB 64583499153</item>
    </derivirana_varijabla>
  </DomainObject.Predmet.ProtuStrankaListFormatedOIB>
  <DomainObject.Predmet.ProtuStrankaListFormatedWithAdress>
    <izvorni_sadrzaj>
      <item>NISKOGRADNJA ZADAR d.o.o. za građevinarstvo, Liburnska obala 6, 23000 Zadar</item>
    </izvorni_sadrzaj>
    <derivirana_varijabla naziv="DomainObject.Predmet.ProtuStrankaListFormatedWithAdress_1">
      <item>NISKOGRADNJA ZADAR d.o.o. za građevinarstvo, Liburnska obala 6, 23000 Zadar</item>
    </derivirana_varijabla>
  </DomainObject.Predmet.ProtuStrankaListFormatedWithAdress>
  <DomainObject.Predmet.ProtuStrankaListFormatedWithAdressOIB>
    <izvorni_sadrzaj>
      <item>NISKOGRADNJA ZADAR d.o.o. za građevinarstvo, OIB 64583499153, Liburnska obala 6, 23000 Zadar</item>
    </izvorni_sadrzaj>
    <derivirana_varijabla naziv="DomainObject.Predmet.ProtuStrankaListFormatedWithAdressOIB_1">
      <item>NISKOGRADNJA ZADAR d.o.o. za građevinarstvo, OIB 64583499153, Liburnska obala 6, 23000 Zadar</item>
    </derivirana_varijabla>
  </DomainObject.Predmet.ProtuStrankaListFormatedWithAdressOIB>
  <DomainObject.Predmet.ProtuStrankaListNazivFormated>
    <izvorni_sadrzaj>
      <item>NISKOGRADNJA ZADAR d.o.o. za građevinarstvo</item>
    </izvorni_sadrzaj>
    <derivirana_varijabla naziv="DomainObject.Predmet.ProtuStrankaListNazivFormated_1">
      <item>NISKOGRADNJA ZADAR d.o.o. za građevinarstvo</item>
    </derivirana_varijabla>
  </DomainObject.Predmet.ProtuStrankaListNazivFormated>
  <DomainObject.Predmet.ProtuStrankaListNazivFormatedOIB>
    <izvorni_sadrzaj>
      <item>NISKOGRADNJA ZADAR d.o.o. za građevinarstvo, OIB 64583499153</item>
    </izvorni_sadrzaj>
    <derivirana_varijabla naziv="DomainObject.Predmet.ProtuStrankaListNazivFormatedOIB_1">
      <item>NISKOGRADNJA ZADAR d.o.o. za građevinarstvo, OIB 64583499153</item>
    </derivirana_varijabla>
  </DomainObject.Predmet.ProtuStrankaListNazivFormatedOIB>
  <DomainObject.Predmet.OstaliListFormated>
    <izvorni_sadrzaj>
      <item>Violeta Knežević</item>
    </izvorni_sadrzaj>
    <derivirana_varijabla naziv="DomainObject.Predmet.OstaliListFormated_1">
      <item>Violeta Knežević</item>
    </derivirana_varijabla>
  </DomainObject.Predmet.OstaliListFormated>
  <DomainObject.Predmet.OstaliListFormatedOIB>
    <izvorni_sadrzaj>
      <item>Violeta Knežević, OIB 33899812309</item>
    </izvorni_sadrzaj>
    <derivirana_varijabla naziv="DomainObject.Predmet.OstaliListFormatedOIB_1">
      <item>Violeta Knežević, OIB 33899812309</item>
    </derivirana_varijabla>
  </DomainObject.Predmet.OstaliListFormatedOIB>
  <DomainObject.Predmet.OstaliListFormatedWithAdress>
    <izvorni_sadrzaj>
      <item>Violeta Knežević, Benka Benkovića 1d, 23000 Zadar</item>
    </izvorni_sadrzaj>
    <derivirana_varijabla naziv="DomainObject.Predmet.OstaliListFormatedWithAdress_1">
      <item>Violeta Knežević, Benka Benkovića 1d, 23000 Zadar</item>
    </derivirana_varijabla>
  </DomainObject.Predmet.OstaliListFormatedWithAdress>
  <DomainObject.Predmet.OstaliListFormatedWithAdressOIB>
    <izvorni_sadrzaj>
      <item>Violeta Knežević, OIB 33899812309, Benka Benkovića 1d, 23000 Zadar</item>
    </izvorni_sadrzaj>
    <derivirana_varijabla naziv="DomainObject.Predmet.OstaliListFormatedWithAdressOIB_1">
      <item>Violeta Knežević, OIB 33899812309, Benka Benkovića 1d, 23000 Zadar</item>
    </derivirana_varijabla>
  </DomainObject.Predmet.OstaliListFormatedWithAdressOIB>
  <DomainObject.Predmet.OstaliListNazivFormated>
    <izvorni_sadrzaj>
      <item>Violeta Knežević</item>
    </izvorni_sadrzaj>
    <derivirana_varijabla naziv="DomainObject.Predmet.OstaliListNazivFormated_1">
      <item>Violeta Knežević</item>
    </derivirana_varijabla>
  </DomainObject.Predmet.OstaliListNazivFormated>
  <DomainObject.Predmet.OstaliListNazivFormatedOIB>
    <izvorni_sadrzaj>
      <item>Violeta Knežević, OIB 33899812309</item>
    </izvorni_sadrzaj>
    <derivirana_varijabla naziv="DomainObject.Predmet.OstaliListNazivFormatedOIB_1">
      <item>Violeta Knežević, OIB 33899812309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St-467/2016-21</izvorni_sadrzaj>
    <derivirana_varijabla naziv="DomainObject.PoslovniBrojDokumenta_1">St-467/2016-21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NISKOGRADNJA ZADAR d.o.o. za građevinarstvo</izvorni_sadrzaj>
    <derivirana_varijabla naziv="DomainObject.Predmet.ProtustrankaIDrugi_1">NISKOGRADNJA ZADAR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NISKOGRADNJA ZADAR d.o.o. za građevinarstvo, OIB 64583499153, Liburnska obala 6, 23000 Zadar</izvorni_sadrzaj>
    <derivirana_varijabla naziv="DomainObject.Predmet.ProtustrankaIDrugiAdressOIB_1">NISKOGRADNJA ZADAR d.o.o. za građevinarstvo, OIB 64583499153, Liburnska obala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NISKOGRADNJA ZADAR d.o.o. za građevinarstvo</item>
      <item>Violeta Knežević</item>
    </izvorni_sadrzaj>
    <derivirana_varijabla naziv="DomainObject.Predmet.SudioniciListNaziv_1">
      <item>FINA</item>
      <item>NISKOGRADNJA ZADAR d.o.o. za građevinarstvo</item>
      <item>Violeta Knežević</item>
    </derivirana_varijabla>
  </DomainObject.Predmet.SudioniciListNaziv>
  <DomainObject.Predmet.SudioniciListAdressOIB>
    <izvorni_sadrzaj>
      <item>FINA, OIB 85821130368</item>
      <item>NISKOGRADNJA ZADAR d.o.o. za građevinarstvo, OIB 64583499153, Liburnska obala 6,23000 Zadar</item>
      <item>Violeta Knežević, OIB 33899812309, Benka Benkovića 1d,23000 Zadar</item>
    </izvorni_sadrzaj>
    <derivirana_varijabla naziv="DomainObject.Predmet.SudioniciListAdressOIB_1">
      <item>FINA, OIB 85821130368</item>
      <item>NISKOGRADNJA ZADAR d.o.o. za građevinarstvo, OIB 64583499153, Liburnska obala 6,23000 Zadar</item>
      <item>Violeta Knežević, OIB 33899812309, Benka Benkovića 1d,23000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64583499153</item>
      <item>, OIB 33899812309</item>
    </izvorni_sadrzaj>
    <derivirana_varijabla naziv="DomainObject.Predmet.SudioniciListNazivOIB_1">
      <item>, OIB 85821130368</item>
      <item>, OIB 64583499153</item>
      <item>, OIB 33899812309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523</properties:Characters>
  <properties:Lines>37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2017-06-07T08:57:00Z</dcterms:created>
  <dc:creator>Administrator</dc:creator>
  <cp:lastModifiedBy>Nena Mužanović</cp:lastModifiedBy>
  <cp:lastPrinted>2017-06-07T08:53:00Z</cp:lastPrinted>
  <dcterms:modified xmlns:xsi="http://www.w3.org/2001/XMLSchema-instance" xsi:type="dcterms:W3CDTF">2017-06-07T09:18:00Z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St-467/2016-21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