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f140" w14:paraId="884f140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3E5A01">
        <w:t>670</w:t>
      </w:r>
      <w:r w:rsidR="00FE71E3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07AE6">
        <w:t xml:space="preserve"> </w:t>
      </w:r>
      <w:r w:rsidR="00941627">
        <w:t xml:space="preserve"> </w:t>
      </w:r>
      <w:r w:rsidR="003E5A01">
        <w:t>ŽIGA &amp; ŽIGA</w:t>
      </w:r>
      <w:r w:rsidR="00941627">
        <w:t xml:space="preserve"> d.o.o., </w:t>
      </w:r>
      <w:r w:rsidR="003A46E1">
        <w:t>OIB:</w:t>
      </w:r>
      <w:r w:rsidR="003E5A01">
        <w:t xml:space="preserve"> </w:t>
      </w:r>
      <w:r w:rsidR="003E5A01" w:rsidRPr="003E5A01">
        <w:t>98960052908</w:t>
      </w:r>
      <w:r w:rsidR="00A71FB9">
        <w:t xml:space="preserve">, </w:t>
      </w:r>
      <w:r w:rsidR="003E5A01">
        <w:t xml:space="preserve">Đurđevac, Đure Basaričeka 45, </w:t>
      </w:r>
      <w:r w:rsidR="00637444">
        <w:t xml:space="preserve">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3E5A01">
        <w:t xml:space="preserve"> ŽIGA &amp; ŽIGA d.o.o., OIB: </w:t>
      </w:r>
      <w:r w:rsidR="003E5A01" w:rsidRPr="003E5A01">
        <w:t>98960052908</w:t>
      </w:r>
      <w:r w:rsidR="003E5A01">
        <w:t>, Đurđevac, Đure Basaričeka 45</w:t>
      </w:r>
      <w:r w:rsidR="00740000">
        <w:t xml:space="preserve">, </w:t>
      </w:r>
      <w:r w:rsidR="00CB6C18">
        <w:t xml:space="preserve">iznosi </w:t>
      </w:r>
      <w:r w:rsidR="003E5A01">
        <w:t>488.935,00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>direktor dužnika</w:t>
      </w:r>
      <w:r w:rsidR="003E5A01">
        <w:t xml:space="preserve"> Ivana Crnjaković, Bjelovar, Križevačka cesta 79/B, OIB: 90595766725</w:t>
      </w:r>
      <w:r w:rsidR="001E3957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747" w:rsidR="006C4747">
      <w:r>
        <w:separator/>
      </w:r>
    </w:p>
  </w:endnote>
  <w:endnote w:id="0" w:type="continuationSeparator">
    <w:p w:rsidRDefault="006C4747" w:rsidR="006C4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747" w:rsidR="006C4747">
      <w:r>
        <w:separator/>
      </w:r>
    </w:p>
  </w:footnote>
  <w:footnote w:id="0" w:type="continuationSeparator">
    <w:p w:rsidRDefault="006C4747" w:rsidR="006C47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90391"/>
    <w:rsid w:val="00297471"/>
    <w:rsid w:val="002A2674"/>
    <w:rsid w:val="002A750B"/>
    <w:rsid w:val="002B49A1"/>
    <w:rsid w:val="002B541F"/>
    <w:rsid w:val="002F1F37"/>
    <w:rsid w:val="003074E6"/>
    <w:rsid w:val="00327690"/>
    <w:rsid w:val="00352165"/>
    <w:rsid w:val="003A46E1"/>
    <w:rsid w:val="003A7C72"/>
    <w:rsid w:val="003E2AE0"/>
    <w:rsid w:val="003E5A01"/>
    <w:rsid w:val="00400A96"/>
    <w:rsid w:val="00401A7F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81316"/>
    <w:rsid w:val="00594278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3224D"/>
    <w:rsid w:val="00637444"/>
    <w:rsid w:val="006377A6"/>
    <w:rsid w:val="006412A2"/>
    <w:rsid w:val="00686AFC"/>
    <w:rsid w:val="00693CD2"/>
    <w:rsid w:val="006B6987"/>
    <w:rsid w:val="006C1AAA"/>
    <w:rsid w:val="006C4747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35902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1627"/>
    <w:rsid w:val="00943931"/>
    <w:rsid w:val="009463BE"/>
    <w:rsid w:val="00982CC9"/>
    <w:rsid w:val="009A1525"/>
    <w:rsid w:val="009D0C5B"/>
    <w:rsid w:val="009E2798"/>
    <w:rsid w:val="00A00D9B"/>
    <w:rsid w:val="00A05A32"/>
    <w:rsid w:val="00A71FB9"/>
    <w:rsid w:val="00A86085"/>
    <w:rsid w:val="00AF154A"/>
    <w:rsid w:val="00AF2C11"/>
    <w:rsid w:val="00B07AE6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D7A61"/>
    <w:rsid w:val="00BF5CAE"/>
    <w:rsid w:val="00C14471"/>
    <w:rsid w:val="00C15721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D1BED"/>
    <w:rsid w:val="00F10C2B"/>
    <w:rsid w:val="00F644E6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7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A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7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A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St-670/2015</izvorni_sadrzaj>
    <derivirana_varijabla naziv="DomainObject.Predmet.OznakaBroj_1">St-670/2015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ŽIGA &amp; ŽIGA trgovina i ugostiteljstvo d.o.o.</izvorni_sadrzaj>
    <derivirana_varijabla naziv="DomainObject.Predmet.ProtustrankaFormated_1">  ŽIGA &amp; ŽIGA trgovina i ugostiteljstvo d.o.o.</derivirana_varijabla>
  </DomainObject.Predmet.ProtustrankaFormated>
  <DomainObject.Predmet.ProtustrankaFormatedOIB>
    <izvorni_sadrzaj>  ŽIGA &amp; ŽIGA trgovina i ugostiteljstvo d.o.o., OIB 98960052908</izvorni_sadrzaj>
    <derivirana_varijabla naziv="DomainObject.Predmet.ProtustrankaFormatedOIB_1">  ŽIGA &amp; ŽIGA trgovina i ugostiteljstvo d.o.o., OIB 98960052908</derivirana_varijabla>
  </DomainObject.Predmet.ProtustrankaFormatedOIB>
  <DomainObject.Predmet.ProtustrankaFormatedWithAdress>
    <izvorni_sadrzaj> ŽIGA &amp; ŽIGA trgovina i ugostiteljstvo d.o.o., Đure Basaričeka 45, 48350 Đurđevac</izvorni_sadrzaj>
    <derivirana_varijabla naziv="DomainObject.Predmet.ProtustrankaFormatedWithAdress_1"> ŽIGA &amp; ŽIGA trgovina i ugostiteljstvo d.o.o., Đure Basaričeka 45, 48350 Đurđevac</derivirana_varijabla>
  </DomainObject.Predmet.ProtustrankaFormatedWithAdress>
  <DomainObject.Predmet.ProtustrankaFormatedWithAdressOIB>
    <izvorni_sadrzaj> ŽIGA &amp; ŽIGA trgovina i ugostiteljstvo d.o.o., OIB 98960052908, Đure Basaričeka 45, 48350 Đurđevac</izvorni_sadrzaj>
    <derivirana_varijabla naziv="DomainObject.Predmet.ProtustrankaFormatedWithAdressOIB_1"> ŽIGA &amp; ŽIGA trgovina i ugostiteljstvo d.o.o., OIB 98960052908, Đure Basaričeka 45, 48350 Đurđevac</derivirana_varijabla>
  </DomainObject.Predmet.ProtustrankaFormatedWithAdressOIB>
  <DomainObject.Predmet.ProtustrankaWithAdress>
    <izvorni_sadrzaj>ŽIGA &amp; ŽIGA trgovina i ugostiteljstvo d.o.o. Đure Basaričeka 45, 48350 Đurđevac</izvorni_sadrzaj>
    <derivirana_varijabla naziv="DomainObject.Predmet.ProtustrankaWithAdress_1">ŽIGA &amp; ŽIGA trgovina i ugostiteljstvo d.o.o. Đure Basaričeka 45, 48350 Đurđevac</derivirana_varijabla>
  </DomainObject.Predmet.ProtustrankaWithAdress>
  <DomainObject.Predmet.ProtustrankaWithAdressOIB>
    <izvorni_sadrzaj>ŽIGA &amp; ŽIGA trgovina i ugostiteljstvo d.o.o., OIB 98960052908, Đure Basaričeka 45, 48350 Đurđevac</izvorni_sadrzaj>
    <derivirana_varijabla naziv="DomainObject.Predmet.ProtustrankaWithAdressOIB_1">ŽIGA &amp; ŽIGA trgovina i ugostiteljstvo d.o.o., OIB 98960052908, Đure Basaričeka 45, 48350 Đurđevac</derivirana_varijabla>
  </DomainObject.Predmet.ProtustrankaWithAdressOIB>
  <DomainObject.Predmet.ProtustrankaNazivFormated>
    <izvorni_sadrzaj>ŽIGA &amp; ŽIGA trgovina i ugostiteljstvo d.o.o.</izvorni_sadrzaj>
    <derivirana_varijabla naziv="DomainObject.Predmet.ProtustrankaNazivFormated_1">ŽIGA &amp; ŽIGA trgovina i ugostiteljstvo d.o.o.</derivirana_varijabla>
  </DomainObject.Predmet.ProtustrankaNazivFormated>
  <DomainObject.Predmet.ProtustrankaNazivFormatedOIB>
    <izvorni_sadrzaj>ŽIGA &amp; ŽIGA trgovina i ugostiteljstvo d.o.o., OIB 98960052908</izvorni_sadrzaj>
    <derivirana_varijabla naziv="DomainObject.Predmet.ProtustrankaNazivFormatedOIB_1">ŽIGA &amp; ŽIGA trgovina i ugostiteljstvo d.o.o., OIB 98960052908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488935.00</izvorni_sadrzaj>
    <derivirana_varijabla naziv="DomainObject.Predmet.TrenutnaVrijednost_1">488935.00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ŽIGA &amp; ŽIGA trgovina i ugostiteljstvo d.o.o.</item>
    </izvorni_sadrzaj>
    <derivirana_varijabla naziv="DomainObject.Predmet.ProtuStrankaListFormated_1">
      <item>ŽIGA &amp; ŽIGA trgovina i ugostiteljstvo d.o.o.</item>
    </derivirana_varijabla>
  </DomainObject.Predmet.ProtuStrankaListFormated>
  <DomainObject.Predmet.ProtuStrankaListFormatedOIB>
    <izvorni_sadrzaj>
      <item>ŽIGA &amp; ŽIGA trgovina i ugostiteljstvo d.o.o., OIB 98960052908</item>
    </izvorni_sadrzaj>
    <derivirana_varijabla naziv="DomainObject.Predmet.ProtuStrankaListFormatedOIB_1">
      <item>ŽIGA &amp; ŽIGA trgovina i ugostiteljstvo d.o.o., OIB 98960052908</item>
    </derivirana_varijabla>
  </DomainObject.Predmet.ProtuStrankaListFormatedOIB>
  <DomainObject.Predmet.ProtuStrankaListFormatedWithAdress>
    <izvorni_sadrzaj>
      <item>ŽIGA &amp; ŽIGA trgovina i ugostiteljstvo d.o.o., Đure Basaričeka 45, 48350 Đurđevac</item>
    </izvorni_sadrzaj>
    <derivirana_varijabla naziv="DomainObject.Predmet.ProtuStrankaListFormatedWithAdress_1">
      <item>ŽIGA &amp; ŽIGA trgovina i ugostiteljstvo d.o.o., Đure Basaričeka 45, 48350 Đurđevac</item>
    </derivirana_varijabla>
  </DomainObject.Predmet.ProtuStrankaListFormatedWithAdress>
  <DomainObject.Predmet.ProtuStrankaListFormatedWithAdressOIB>
    <izvorni_sadrzaj>
      <item>ŽIGA &amp; ŽIGA trgovina i ugostiteljstvo d.o.o., OIB 98960052908, Đure Basaričeka 45, 48350 Đurđevac</item>
    </izvorni_sadrzaj>
    <derivirana_varijabla naziv="DomainObject.Predmet.ProtuStrankaListFormatedWithAdressOIB_1">
      <item>ŽIGA &amp; ŽIGA trgovina i ugostiteljstvo d.o.o., OIB 98960052908, Đure Basaričeka 45, 48350 Đurđevac</item>
    </derivirana_varijabla>
  </DomainObject.Predmet.ProtuStrankaListFormatedWithAdressOIB>
  <DomainObject.Predmet.ProtuStrankaListNazivFormated>
    <izvorni_sadrzaj>
      <item>ŽIGA &amp; ŽIGA trgovina i ugostiteljstvo d.o.o.</item>
    </izvorni_sadrzaj>
    <derivirana_varijabla naziv="DomainObject.Predmet.ProtuStrankaListNazivFormated_1">
      <item>ŽIGA &amp; ŽIGA trgovina i ugostiteljstvo d.o.o.</item>
    </derivirana_varijabla>
  </DomainObject.Predmet.ProtuStrankaListNazivFormated>
  <DomainObject.Predmet.ProtuStrankaListNazivFormatedOIB>
    <izvorni_sadrzaj>
      <item>ŽIGA &amp; ŽIGA trgovina i ugostiteljstvo d.o.o., OIB 98960052908</item>
    </izvorni_sadrzaj>
    <derivirana_varijabla naziv="DomainObject.Predmet.ProtuStrankaListNazivFormatedOIB_1">
      <item>ŽIGA &amp; ŽIGA trgovina i ugostiteljstvo d.o.o., OIB 98960052908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ŽIGA &amp; ŽIGA trgovina i ugostiteljstvo d.o.o.</izvorni_sadrzaj>
    <derivirana_varijabla naziv="DomainObject.Predmet.ProtustrankaIDrugi_1">ŽIGA &amp; ŽIGA trgovina i ugostiteljstvo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ŽIGA &amp; ŽIGA trgovina i ugostiteljstvo d.o.o., OIB 98960052908, Đure Basaričeka 45, 48350 Đurđevac</izvorni_sadrzaj>
    <derivirana_varijabla naziv="DomainObject.Predmet.ProtustrankaIDrugiAdressOIB_1">ŽIGA &amp; ŽIGA trgovina i ugostiteljstvo d.o.o., OIB 98960052908, Đure Basaričeka 45,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ŽIGA &amp; ŽIGA trgovina i ugostiteljstvo d.o.o.</item>
      <item>E-oglasna ploča</item>
      <item>Sudski registar, Trgovački sud u Varaždinu</item>
    </izvorni_sadrzaj>
    <derivirana_varijabla naziv="DomainObject.Predmet.SudioniciListNaziv_1">
      <item>Financijska agencija</item>
      <item>ŽIGA &amp; ŽIGA trgovina i ugostiteljstvo d.o.o.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ŽIGA &amp; ŽIGA trgovina i ugostiteljstvo d.o.o., OIB 98960052908, Đure Basaričeka 45,48350 Đurđevac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ŽIGA &amp; ŽIGA trgovina i ugostiteljstvo d.o.o., OIB 98960052908, Đure Basaričeka 45,48350 Đurđevac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98960052908</item>
      <item>, OIB null</item>
      <item>, OIB null</item>
    </izvorni_sadrzaj>
    <derivirana_varijabla naziv="DomainObject.Predmet.SudioniciListNazivOIB_1">
      <item>, OIB 85821130368</item>
      <item>, OIB 98960052908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0FE950-A7D2-4519-ADD6-170B165250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1872</properties:Characters>
  <properties:Lines>46</properties:Lines>
  <properties:Paragraphs>14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2016-01-14T12:54:00Z</cp:lastPrinted>
  <dcterms:modified xmlns:xsi="http://www.w3.org/2001/XMLSchema-instance" xsi:type="dcterms:W3CDTF">2016-01-14T12:54:00Z</dcterms:modified>
  <cp:revision>73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