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b579" w14:paraId="a87b579" w:rsidRDefault="00C311B7" w:rsidP="00C311B7" w:rsidR="00C311B7">
      <w:pPr>
        <w15:collapsed w:val="false"/>
      </w:pPr>
      <w:bookmarkStart w:name="_GoBack" w:id="0"/>
      <w:bookmarkEnd w:id="0"/>
    </w:p>
    <w:p w:rsidRDefault="00C311B7" w:rsidP="00C311B7" w:rsidR="00C311B7"/>
    <w:p w:rsidRDefault="00C311B7" w:rsidP="00C311B7" w:rsidR="00C311B7"/>
    <w:p w:rsidRDefault="00C311B7" w:rsidP="00C311B7" w:rsidR="00C311B7">
      <w:r>
        <w:rPr>
          <w:noProof/>
          <w:lang w:eastAsia="hr-HR"/>
        </w:rPr>
        <w:drawing>
          <wp:inline distR="0" distL="0" distB="0" distT="0">
            <wp:extent cy="717550" cx="539750"/>
            <wp:effectExtent b="635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1B7" w:rsidP="00C311B7" w:rsidR="00C311B7" w:rsidRPr="0005132B">
      <w:pPr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>REPUBLIKA HRVATSKA</w:t>
      </w:r>
    </w:p>
    <w:p w:rsidRDefault="00C311B7" w:rsidP="00C311B7" w:rsidR="00C311B7" w:rsidRPr="0005132B">
      <w:pPr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 xml:space="preserve">TRGOVAČKI SUD U OSIJEKU </w:t>
      </w:r>
    </w:p>
    <w:p w:rsidRDefault="00C311B7" w:rsidP="00C311B7" w:rsidR="00C311B7" w:rsidRPr="0005132B">
      <w:pPr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>STALNA SLUŽBA U SLAVONSKOM BRODU                            </w:t>
      </w:r>
      <w:r w:rsidR="0005132B">
        <w:rPr>
          <w:rFonts w:hAnsi="Times New Roman" w:ascii="Times New Roman"/>
          <w:sz w:val="24"/>
          <w:szCs w:val="24"/>
        </w:rPr>
        <w:t>           </w:t>
      </w:r>
      <w:r w:rsidRPr="0005132B">
        <w:rPr>
          <w:rFonts w:hAnsi="Times New Roman" w:ascii="Times New Roman"/>
          <w:sz w:val="24"/>
          <w:szCs w:val="24"/>
        </w:rPr>
        <w:t>  </w:t>
      </w:r>
      <w:r w:rsidR="00C451A7">
        <w:rPr>
          <w:rFonts w:hAnsi="Times New Roman" w:ascii="Times New Roman"/>
          <w:sz w:val="24"/>
          <w:szCs w:val="24"/>
        </w:rPr>
        <w:t>3 St-377/2012-558</w:t>
      </w:r>
    </w:p>
    <w:p w:rsidRDefault="00C311B7" w:rsidP="00C311B7" w:rsidR="00C311B7" w:rsidRPr="0005132B">
      <w:pPr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>Trg pobjede 13</w:t>
      </w:r>
    </w:p>
    <w:p w:rsidRDefault="00C311B7" w:rsidP="00C311B7" w:rsidR="00C311B7" w:rsidRPr="0005132B">
      <w:pPr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 xml:space="preserve">35000 Slavonski Brod </w:t>
      </w:r>
    </w:p>
    <w:p w:rsidRDefault="00C311B7" w:rsidP="00C311B7" w:rsidR="00C311B7" w:rsidRPr="0005132B">
      <w:pPr>
        <w:rPr>
          <w:rFonts w:hAnsi="Times New Roman" w:ascii="Times New Roman"/>
          <w:sz w:val="24"/>
          <w:szCs w:val="24"/>
        </w:rPr>
      </w:pPr>
    </w:p>
    <w:p w:rsidRDefault="00C311B7" w:rsidP="00C311B7" w:rsidR="00C311B7" w:rsidRPr="0005132B">
      <w:pPr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>TRGOVAČKI SUD U OSIJEKU, STALNA SLUŽBA U SLAVONSKOM BRODU, u stečajnom postupku nad stečajnim dužnikom V.A.M.-ING d.o.o. u  stečaju, Slavonski Brod, Dr. Mile Budaka 1,OIB: 65586439269, na temelju odredbe čl. 29. st. 4. Stečajnog  zakona donio je 1</w:t>
      </w:r>
      <w:r w:rsidR="0005132B">
        <w:rPr>
          <w:rFonts w:hAnsi="Times New Roman" w:ascii="Times New Roman"/>
          <w:sz w:val="24"/>
          <w:szCs w:val="24"/>
        </w:rPr>
        <w:t>2</w:t>
      </w:r>
      <w:r w:rsidRPr="0005132B">
        <w:rPr>
          <w:rFonts w:hAnsi="Times New Roman" w:ascii="Times New Roman"/>
          <w:sz w:val="24"/>
          <w:szCs w:val="24"/>
        </w:rPr>
        <w:t xml:space="preserve">. </w:t>
      </w:r>
      <w:r w:rsidR="0005132B">
        <w:rPr>
          <w:rFonts w:hAnsi="Times New Roman" w:ascii="Times New Roman"/>
          <w:sz w:val="24"/>
          <w:szCs w:val="24"/>
        </w:rPr>
        <w:t>prosinca</w:t>
      </w:r>
      <w:r w:rsidRPr="0005132B">
        <w:rPr>
          <w:rFonts w:hAnsi="Times New Roman" w:ascii="Times New Roman"/>
          <w:sz w:val="24"/>
          <w:szCs w:val="24"/>
        </w:rPr>
        <w:t>  2016. godine sljedeću:</w:t>
      </w:r>
    </w:p>
    <w:p w:rsidRDefault="00C311B7" w:rsidP="00C311B7" w:rsidR="00C311B7" w:rsidRPr="0005132B">
      <w:pPr>
        <w:jc w:val="center"/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>O B A V I J E S T</w:t>
      </w:r>
    </w:p>
    <w:p w:rsidRDefault="00C311B7" w:rsidP="00C311B7" w:rsidR="00C311B7" w:rsidRPr="0005132B">
      <w:pPr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>Rješenjem ovog Suda, poslovni broj: 3/St-377/2012-5</w:t>
      </w:r>
      <w:r w:rsidR="0062309B">
        <w:rPr>
          <w:rFonts w:hAnsi="Times New Roman" w:ascii="Times New Roman"/>
          <w:sz w:val="24"/>
          <w:szCs w:val="24"/>
        </w:rPr>
        <w:t>5</w:t>
      </w:r>
      <w:r w:rsidRPr="0005132B">
        <w:rPr>
          <w:rFonts w:hAnsi="Times New Roman" w:ascii="Times New Roman"/>
          <w:sz w:val="24"/>
          <w:szCs w:val="24"/>
        </w:rPr>
        <w:t>7 od 1</w:t>
      </w:r>
      <w:r w:rsidR="0062309B">
        <w:rPr>
          <w:rFonts w:hAnsi="Times New Roman" w:ascii="Times New Roman"/>
          <w:sz w:val="24"/>
          <w:szCs w:val="24"/>
        </w:rPr>
        <w:t>2</w:t>
      </w:r>
      <w:r w:rsidRPr="0005132B">
        <w:rPr>
          <w:rFonts w:hAnsi="Times New Roman" w:ascii="Times New Roman"/>
          <w:sz w:val="24"/>
          <w:szCs w:val="24"/>
        </w:rPr>
        <w:t xml:space="preserve">. </w:t>
      </w:r>
      <w:r w:rsidR="0062309B">
        <w:rPr>
          <w:rFonts w:hAnsi="Times New Roman" w:ascii="Times New Roman"/>
          <w:sz w:val="24"/>
          <w:szCs w:val="24"/>
        </w:rPr>
        <w:t>prosinca</w:t>
      </w:r>
      <w:r w:rsidRPr="0005132B">
        <w:rPr>
          <w:rFonts w:hAnsi="Times New Roman" w:ascii="Times New Roman"/>
          <w:sz w:val="24"/>
          <w:szCs w:val="24"/>
        </w:rPr>
        <w:t xml:space="preserve"> 2016. godine određen</w:t>
      </w:r>
      <w:r w:rsidR="0062309B">
        <w:rPr>
          <w:rFonts w:hAnsi="Times New Roman" w:ascii="Times New Roman"/>
          <w:sz w:val="24"/>
          <w:szCs w:val="24"/>
        </w:rPr>
        <w:t>a</w:t>
      </w:r>
      <w:r w:rsidRPr="0005132B">
        <w:rPr>
          <w:rFonts w:hAnsi="Times New Roman" w:ascii="Times New Roman"/>
          <w:sz w:val="24"/>
          <w:szCs w:val="24"/>
        </w:rPr>
        <w:t xml:space="preserve"> je </w:t>
      </w:r>
      <w:r w:rsidR="0062309B">
        <w:rPr>
          <w:rFonts w:hAnsi="Times New Roman" w:ascii="Times New Roman"/>
          <w:sz w:val="24"/>
          <w:szCs w:val="24"/>
        </w:rPr>
        <w:t>nagrada</w:t>
      </w:r>
      <w:r w:rsidRPr="0005132B">
        <w:rPr>
          <w:rFonts w:hAnsi="Times New Roman" w:ascii="Times New Roman"/>
          <w:sz w:val="24"/>
          <w:szCs w:val="24"/>
        </w:rPr>
        <w:t xml:space="preserve"> stečajnom upravitelju Milanu Nakić iz Pakraca, J.J.Strossmayera 20, OIB: 11576973023 u stečajnom postupku nad stečajnim dužnikom V.A.M.-ING d.o.o. u  stečaju, Slavonski Brod, Dr. Mile Budaka 1,OIB: 65586439269.</w:t>
      </w:r>
    </w:p>
    <w:p w:rsidRDefault="0062309B" w:rsidP="00C311B7" w:rsidR="00C311B7" w:rsidRPr="0005132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Uvid u potpuni tekst navedenog</w:t>
      </w:r>
      <w:r w:rsidR="00C311B7" w:rsidRPr="0005132B">
        <w:rPr>
          <w:rFonts w:hAnsi="Times New Roman" w:ascii="Times New Roman"/>
          <w:sz w:val="24"/>
          <w:szCs w:val="24"/>
        </w:rPr>
        <w:t xml:space="preserve"> rješenja o </w:t>
      </w:r>
      <w:r>
        <w:rPr>
          <w:rFonts w:hAnsi="Times New Roman" w:ascii="Times New Roman"/>
          <w:sz w:val="24"/>
          <w:szCs w:val="24"/>
        </w:rPr>
        <w:t xml:space="preserve">nagradi </w:t>
      </w:r>
      <w:r w:rsidR="00C311B7" w:rsidRPr="0005132B">
        <w:rPr>
          <w:rFonts w:hAnsi="Times New Roman" w:ascii="Times New Roman"/>
          <w:sz w:val="24"/>
          <w:szCs w:val="24"/>
        </w:rPr>
        <w:t xml:space="preserve">može se izvršiti u pisarnici ovog Suda. </w:t>
      </w:r>
    </w:p>
    <w:p w:rsidRDefault="00C311B7" w:rsidP="00C311B7" w:rsidR="00C311B7" w:rsidRPr="0005132B">
      <w:pPr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>U Slavonskom Brodu 1</w:t>
      </w:r>
      <w:r w:rsidR="0005132B">
        <w:rPr>
          <w:rFonts w:hAnsi="Times New Roman" w:ascii="Times New Roman"/>
          <w:sz w:val="24"/>
          <w:szCs w:val="24"/>
        </w:rPr>
        <w:t>2</w:t>
      </w:r>
      <w:r w:rsidRPr="0005132B">
        <w:rPr>
          <w:rFonts w:hAnsi="Times New Roman" w:ascii="Times New Roman"/>
          <w:sz w:val="24"/>
          <w:szCs w:val="24"/>
        </w:rPr>
        <w:t xml:space="preserve">. </w:t>
      </w:r>
      <w:r w:rsidR="0005132B">
        <w:rPr>
          <w:rFonts w:hAnsi="Times New Roman" w:ascii="Times New Roman"/>
          <w:sz w:val="24"/>
          <w:szCs w:val="24"/>
        </w:rPr>
        <w:t>prosinca</w:t>
      </w:r>
      <w:r w:rsidRPr="0005132B">
        <w:rPr>
          <w:rFonts w:hAnsi="Times New Roman" w:ascii="Times New Roman"/>
          <w:sz w:val="24"/>
          <w:szCs w:val="24"/>
        </w:rPr>
        <w:t>  2016.</w:t>
      </w:r>
    </w:p>
    <w:p w:rsidRDefault="00C311B7" w:rsidP="00C311B7" w:rsidR="00C311B7" w:rsidRPr="0005132B">
      <w:pPr>
        <w:ind w:firstLine="708"/>
        <w:jc w:val="center"/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>                                                                              </w:t>
      </w:r>
      <w:r w:rsidR="0005132B">
        <w:rPr>
          <w:rFonts w:hAnsi="Times New Roman" w:ascii="Times New Roman"/>
          <w:sz w:val="24"/>
          <w:szCs w:val="24"/>
        </w:rPr>
        <w:t>                  </w:t>
      </w:r>
      <w:r w:rsidRPr="0005132B">
        <w:rPr>
          <w:rFonts w:hAnsi="Times New Roman" w:ascii="Times New Roman"/>
          <w:sz w:val="24"/>
          <w:szCs w:val="24"/>
        </w:rPr>
        <w:t>  Sutkinja:</w:t>
      </w:r>
    </w:p>
    <w:p w:rsidRDefault="00C311B7" w:rsidP="00C311B7" w:rsidR="00C311B7" w:rsidRPr="0005132B">
      <w:pPr>
        <w:jc w:val="right"/>
        <w:rPr>
          <w:rFonts w:hAnsi="Times New Roman" w:ascii="Times New Roman"/>
          <w:sz w:val="24"/>
          <w:szCs w:val="24"/>
        </w:rPr>
      </w:pPr>
      <w:r w:rsidRPr="0005132B">
        <w:rPr>
          <w:rFonts w:hAnsi="Times New Roman" w:ascii="Times New Roman"/>
          <w:sz w:val="24"/>
          <w:szCs w:val="24"/>
        </w:rPr>
        <w:t>Daniela Martini Maoduš</w:t>
      </w:r>
    </w:p>
    <w:p w:rsidRDefault="00C311B7" w:rsidP="00C311B7" w:rsidR="00C311B7"/>
    <w:p w:rsidRDefault="00C311B7" w:rsidP="00C311B7" w:rsidR="00C311B7"/>
    <w:p w:rsidRDefault="00C311B7" w:rsidP="00C311B7" w:rsidR="00C311B7"/>
    <w:p w:rsidRDefault="00C311B7" w:rsidP="00C311B7" w:rsidR="00C311B7"/>
    <w:p w:rsidRDefault="00C311B7" w:rsidP="00C311B7" w:rsidR="00C311B7"/>
    <w:p w:rsidRDefault="00C311B7" w:rsidP="00C311B7" w:rsidR="00C311B7"/>
    <w:p w:rsidRDefault="00C311B7" w:rsidP="00C311B7" w:rsidR="00C311B7">
      <w:proofErr w:type="spellStart"/>
      <w:r>
        <w:t>Rj</w:t>
      </w:r>
      <w:proofErr w:type="spellEnd"/>
      <w:r>
        <w:t>.</w:t>
      </w:r>
    </w:p>
    <w:p w:rsidRDefault="00C311B7" w:rsidP="00C311B7" w:rsidR="00C311B7">
      <w:r>
        <w:t xml:space="preserve">- obavijest objaviti na </w:t>
      </w:r>
      <w:proofErr w:type="spellStart"/>
      <w:r>
        <w:t>eOglasnoj</w:t>
      </w:r>
      <w:proofErr w:type="spellEnd"/>
      <w:r>
        <w:t xml:space="preserve"> ploči</w:t>
      </w:r>
    </w:p>
    <w:p w:rsidRDefault="00C311B7" w:rsidP="00C311B7" w:rsidR="00C311B7"/>
    <w:p w:rsidRDefault="00C311B7" w:rsidP="00C311B7" w:rsidR="00C311B7"/>
    <w:p w:rsidRDefault="00C311B7" w:rsidP="00C311B7" w:rsidR="00C311B7">
      <w:r>
        <w:t>Kalendar: 17 dana</w:t>
      </w:r>
    </w:p>
    <w:p w:rsidRDefault="00C311B7" w:rsidP="00C311B7" w:rsidR="00C311B7"/>
    <w:p w:rsidRDefault="00C311B7" w:rsidP="00C311B7" w:rsidR="00C311B7"/>
    <w:p w:rsidRDefault="0029478E" w:rsidR="0029478E"/>
    <w:sectPr w:rsidR="002947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1B7"/>
    <w:rsid w:val="0005132B"/>
    <w:rsid w:val="00054132"/>
    <w:rsid w:val="0029478E"/>
    <w:rsid w:val="0062309B"/>
    <w:rsid w:val="00C311B7"/>
    <w:rsid w:val="00C4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1B7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11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1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1B7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11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1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6399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5482.EE6CE0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XI DIO I XII KOD SUTKINJE</izvorni_sadrzaj>
    <derivirana_varijabla naziv="DomainObject.Predmet.PrimjedbaSuca_1">XI DIO I XII KOD SUTKINJE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izvorni_sadrzaj>
    <derivirana_varijabla naziv="DomainObject.Predmet.SudioniciListNazivOIB_1"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146</properties:Words>
  <properties:Characters>818</properties:Characters>
  <properties:Lines>36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2016-12-12T13:25:00Z</dcterms:created>
  <dc:creator>wsadmin</dc:creator>
  <cp:lastModifiedBy>wsadmin</cp:lastModifiedBy>
  <cp:lastPrinted>2016-12-12T13:28:00Z</cp:lastPrinted>
  <dcterms:modified xmlns:xsi="http://www.w3.org/2001/XMLSchema-instance" xsi:type="dcterms:W3CDTF">2016-12-12T13:34:00Z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