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1d5bf" w14:paraId="f01d5bf" w:rsidRDefault="006143BC" w:rsidP="00A16C86" w:rsidR="00A16C86">
      <w:pPr>
        <w:pStyle w:val="Zaglavlje"/>
        <w:jc w:val="right"/>
        <w15:collapsed w:val="false"/>
      </w:pPr>
      <w:bookmarkStart w:name="_GoBack" w:id="0"/>
      <w:bookmarkEnd w:id="0"/>
      <w:r>
        <w:t>Poslovni broj: 2 St-879</w:t>
      </w:r>
      <w:r w:rsidR="0003377A">
        <w:t>/16-7</w:t>
      </w:r>
    </w:p>
    <w:p w:rsidRDefault="00A16C86" w:rsidP="00A16C86" w:rsidR="00A16C86">
      <w:pPr>
        <w:pStyle w:val="Zaglavlje"/>
        <w:jc w:val="right"/>
      </w:pPr>
    </w:p>
    <w:p w:rsidRDefault="00A16C86" w:rsidP="00A16C86" w:rsidR="00A16C86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499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A16C86" w:rsidP="00A16C86" w:rsidR="00A16C86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A16C86" w:rsidP="00A16C86" w:rsidR="00A16C86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A16C86" w:rsidP="00A16C86" w:rsidR="00A16C86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A16C86" w:rsidP="00A16C86" w:rsidR="00A16C86">
      <w:pPr>
        <w:pStyle w:val="Zaglavlje"/>
        <w:jc w:val="right"/>
      </w:pPr>
    </w:p>
    <w:p w:rsidRDefault="00A16C86" w:rsidP="00A16C86" w:rsidR="00A16C86">
      <w:pPr>
        <w:pStyle w:val="Zaglavlje"/>
        <w:jc w:val="center"/>
      </w:pPr>
      <w:r>
        <w:t>R E P U B L I K A    H R V A T S K A</w:t>
      </w:r>
    </w:p>
    <w:p w:rsidRDefault="00A16C86" w:rsidP="00A16C86" w:rsidR="00A16C86">
      <w:pPr>
        <w:pStyle w:val="Zaglavlje"/>
        <w:jc w:val="center"/>
      </w:pPr>
    </w:p>
    <w:p w:rsidRDefault="00A16C86" w:rsidP="00A16C86" w:rsidR="00A16C86">
      <w:pPr>
        <w:pStyle w:val="Zaglavlje"/>
        <w:jc w:val="center"/>
      </w:pPr>
      <w:r>
        <w:t>R J E Š E N J E</w:t>
      </w:r>
    </w:p>
    <w:p w:rsidRDefault="00A16C86" w:rsidP="00A16C86" w:rsidR="00A16C86">
      <w:pPr>
        <w:pStyle w:val="Zaglavlje"/>
        <w:jc w:val="right"/>
      </w:pPr>
    </w:p>
    <w:p w:rsidRDefault="00A16C86" w:rsidP="00A16C86" w:rsidR="00A16C86">
      <w:pPr>
        <w:spacing w:lineRule="auto" w:line="240" w:after="0"/>
        <w:jc w:val="both"/>
      </w:pPr>
      <w:r>
        <w:tab/>
        <w:t xml:space="preserve">Trgovački sud u Varaždinu po sucu toga suda Meliti Poljanec Bubaš, kao stečajnoj sutkinji, </w:t>
      </w:r>
      <w:r w:rsidR="0003377A">
        <w:t>u stečajnom predmetu, povodom prijedloga predlagatelja Financijske agencije Regionalni centar Zagreb, Podružnica Varaždin, Augusta Cesarca 2, Varaždin,  za otvaranje stečajnog postupka nad dužnikom PRIZMA d.o.o., OIB: 81184130094 sa sjedištem u Potočka 32, 48260 Križevci</w:t>
      </w:r>
      <w:r w:rsidR="005E162C">
        <w:t>, dana 5</w:t>
      </w:r>
      <w:r>
        <w:t xml:space="preserve">. </w:t>
      </w:r>
      <w:r w:rsidR="0003377A">
        <w:t>prosinca</w:t>
      </w:r>
      <w:r>
        <w:t xml:space="preserve"> 2016. godine</w:t>
      </w:r>
    </w:p>
    <w:p w:rsidRDefault="00A16C86" w:rsidP="00A16C86" w:rsidR="00A16C86">
      <w:pPr>
        <w:spacing w:lineRule="auto" w:line="240" w:after="0"/>
      </w:pPr>
    </w:p>
    <w:p w:rsidRDefault="00A16C86" w:rsidP="00A16C86" w:rsidR="00A16C86">
      <w:pPr>
        <w:spacing w:lineRule="auto" w:line="240" w:after="0"/>
        <w:jc w:val="center"/>
      </w:pPr>
      <w:r>
        <w:t>r i j e š i o  j e</w:t>
      </w:r>
    </w:p>
    <w:p w:rsidRDefault="00A16C86" w:rsidP="00A16C86" w:rsidR="00A16C86">
      <w:pPr>
        <w:spacing w:lineRule="auto" w:line="240" w:after="0"/>
        <w:jc w:val="both"/>
      </w:pPr>
    </w:p>
    <w:p w:rsidRDefault="00A16C86" w:rsidP="00A16C86" w:rsidR="00A16C86">
      <w:pPr>
        <w:spacing w:lineRule="auto" w:line="240" w:after="0"/>
        <w:jc w:val="both"/>
      </w:pPr>
      <w:r>
        <w:tab/>
        <w:t xml:space="preserve">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A16C86" w:rsidP="00A16C86" w:rsidR="00A16C86">
      <w:pPr>
        <w:spacing w:lineRule="auto" w:line="240" w:after="0"/>
        <w:jc w:val="both"/>
        <w:rPr>
          <w:color w:val="FF0000"/>
        </w:rPr>
      </w:pPr>
    </w:p>
    <w:p w:rsidRDefault="0003377A" w:rsidP="00A16C86" w:rsidR="00A16C86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19</w:t>
      </w:r>
      <w:r w:rsidR="008C6D65">
        <w:rPr>
          <w:b/>
          <w:u w:val="single"/>
        </w:rPr>
        <w:t xml:space="preserve">. </w:t>
      </w:r>
      <w:r w:rsidR="00362818">
        <w:rPr>
          <w:b/>
          <w:u w:val="single"/>
        </w:rPr>
        <w:t>siječnja 2017. u 13,5</w:t>
      </w:r>
      <w:r w:rsidR="00A16C86">
        <w:rPr>
          <w:b/>
          <w:u w:val="single"/>
        </w:rPr>
        <w:t>0 sati</w:t>
      </w:r>
    </w:p>
    <w:p w:rsidRDefault="00A16C86" w:rsidP="00A16C86" w:rsidR="00A16C86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A16C86" w:rsidP="00A16C86" w:rsidR="00A16C86">
      <w:pPr>
        <w:spacing w:lineRule="auto" w:line="240" w:after="0"/>
        <w:jc w:val="both"/>
      </w:pPr>
      <w:r>
        <w:t>kod Trgovačkog suda u Varaždinu, Braće Radić 2, soba broj 224/II kat, a na koje se</w:t>
      </w:r>
      <w:r w:rsidR="003309DC">
        <w:t xml:space="preserve"> dostavom otpravka ovog rješenja poziva zakonski zastupnik dužnika PRIZMA d.o.o., OIB: 81184130094 sa sjedištem u Potočka 32, 48260 Križevci te</w:t>
      </w:r>
      <w:r>
        <w:t xml:space="preserve"> objavom ovog rješenja na e-oglasnoj ploči suda Financijska agencija, Regionalni centar Zagreb, Podružnica Varaždin, Augusta Cesarca 2.</w:t>
      </w:r>
    </w:p>
    <w:p w:rsidRDefault="00A16C86" w:rsidP="00A16C86" w:rsidR="00A16C86">
      <w:pPr>
        <w:spacing w:lineRule="auto" w:line="240" w:after="0"/>
        <w:jc w:val="both"/>
      </w:pPr>
    </w:p>
    <w:p w:rsidRDefault="00362818" w:rsidP="00A16C86" w:rsidR="00A16C86">
      <w:pPr>
        <w:spacing w:lineRule="auto" w:line="240" w:after="0"/>
        <w:jc w:val="center"/>
      </w:pPr>
      <w:r>
        <w:t>U Varaždinu, 5</w:t>
      </w:r>
      <w:r w:rsidR="00A16C86">
        <w:t xml:space="preserve">. </w:t>
      </w:r>
      <w:r>
        <w:t>prosinca</w:t>
      </w:r>
      <w:r w:rsidR="00A16C86">
        <w:t xml:space="preserve"> 2016. godine</w:t>
      </w:r>
    </w:p>
    <w:p w:rsidRDefault="00A16C86" w:rsidP="00A16C86" w:rsidR="00A16C86">
      <w:pPr>
        <w:spacing w:lineRule="auto" w:line="240" w:after="0"/>
        <w:jc w:val="both"/>
      </w:pPr>
    </w:p>
    <w:p w:rsidRDefault="00A16C86" w:rsidP="00A16C86" w:rsidR="00A16C86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SUTKINJA</w:t>
      </w:r>
    </w:p>
    <w:p w:rsidRDefault="00A16C86" w:rsidP="00A16C86" w:rsidR="00A16C86">
      <w:pPr>
        <w:spacing w:lineRule="auto" w:line="240" w:after="0"/>
        <w:jc w:val="both"/>
      </w:pPr>
    </w:p>
    <w:p w:rsidRDefault="00A16C86" w:rsidP="00A16C86" w:rsidR="00A16C86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Melita Poljanec Bubaš</w:t>
      </w:r>
      <w:r w:rsidR="0025595A">
        <w:t>,v.r.</w:t>
      </w:r>
    </w:p>
    <w:p w:rsidRDefault="00A16C86" w:rsidP="00A16C86" w:rsidR="00A16C86">
      <w:pPr>
        <w:spacing w:lineRule="auto" w:line="240" w:after="0"/>
        <w:jc w:val="both"/>
      </w:pPr>
    </w:p>
    <w:p w:rsidRDefault="00A16C86" w:rsidP="00A16C86" w:rsidR="00A16C86">
      <w:pPr>
        <w:spacing w:lineRule="auto" w:line="240" w:after="0"/>
        <w:jc w:val="both"/>
      </w:pPr>
    </w:p>
    <w:p w:rsidRDefault="00A16C86" w:rsidP="00A16C86" w:rsidR="00A16C86">
      <w:pPr>
        <w:spacing w:lineRule="auto" w:line="240" w:after="0"/>
        <w:jc w:val="both"/>
      </w:pPr>
    </w:p>
    <w:p w:rsidRDefault="00A16C86" w:rsidP="00A16C86" w:rsidR="00A16C86">
      <w:pPr>
        <w:spacing w:lineRule="auto" w:line="240" w:after="0"/>
        <w:jc w:val="both"/>
      </w:pPr>
      <w:r>
        <w:t>UPUTA O PRAVNOM LIJEKU :</w:t>
      </w:r>
    </w:p>
    <w:p w:rsidRDefault="00A16C86" w:rsidP="00A16C86" w:rsidR="00A16C86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A16C86" w:rsidP="00A16C86" w:rsidR="00A16C86">
      <w:pPr>
        <w:spacing w:lineRule="auto" w:line="240" w:after="0"/>
        <w:jc w:val="both"/>
      </w:pPr>
    </w:p>
    <w:p w:rsidRDefault="003309DC" w:rsidP="00A16C86" w:rsidR="00A16C86">
      <w:r>
        <w:t>DNA:</w:t>
      </w:r>
    </w:p>
    <w:p w:rsidRDefault="003309DC" w:rsidP="003309DC" w:rsidR="003309DC">
      <w:pPr>
        <w:pStyle w:val="Odlomakpopisa"/>
        <w:numPr>
          <w:ilvl w:val="0"/>
          <w:numId w:val="1"/>
        </w:numPr>
      </w:pPr>
      <w:r>
        <w:t>Zakonski zastupnik dužnika ,Zoran Zorko, Križevci, Potočka Ulica 32</w:t>
      </w:r>
    </w:p>
    <w:p w:rsidRDefault="003309DC" w:rsidP="003309DC" w:rsidR="003309DC">
      <w:pPr>
        <w:pStyle w:val="Odlomakpopisa"/>
        <w:numPr>
          <w:ilvl w:val="0"/>
          <w:numId w:val="1"/>
        </w:numPr>
      </w:pPr>
      <w:r>
        <w:t>Predlagatelj FINA putem e- Oglasne ploče suda</w:t>
      </w:r>
    </w:p>
    <w:p w:rsidRDefault="00066EE5" w:rsidR="00066EE5"/>
    <w:sectPr w:rsidSect="003309DC" w:rsidR="00066EE5">
      <w:pgSz w:code="9" w:h="16839" w:w="11907"/>
      <w:pgMar w:gutter="0" w:footer="1134" w:header="1134" w:left="1418" w:bottom="426" w:right="1418" w:top="1418"/>
      <w:paperSrc w:other="15" w:first="15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A90CA7"/>
    <w:multiLevelType w:val="hybridMultilevel"/>
    <w:tmpl w:val="466622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5"/>
  <w:proofState w:grammar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C86"/>
    <w:rsid w:val="0003377A"/>
    <w:rsid w:val="00066EE5"/>
    <w:rsid w:val="0025595A"/>
    <w:rsid w:val="00297BB7"/>
    <w:rsid w:val="003309DC"/>
    <w:rsid w:val="00362818"/>
    <w:rsid w:val="00383E8C"/>
    <w:rsid w:val="005E162C"/>
    <w:rsid w:val="006143BC"/>
    <w:rsid w:val="007B484E"/>
    <w:rsid w:val="00893723"/>
    <w:rsid w:val="008C6D65"/>
    <w:rsid w:val="00A16C86"/>
    <w:rsid w:val="00A20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6C86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6C8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16C86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6C8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6C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309D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43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3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3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3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3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6C86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6C8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16C86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6C8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6C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309D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43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3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3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3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3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St-879/2016-7</izvorni_sadrzaj>
    <derivirana_varijabla naziv="DomainObject.Oznaka_1">St-879/2016-7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St-879/2016</izvorni_sadrzaj>
    <derivirana_varijabla naziv="DomainObject.Predmet.OznakaBroj_1">St-879/2016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PRIZMA društvo s ograničenom odgovornošću za projektiranje i inženjering</izvorni_sadrzaj>
    <derivirana_varijabla naziv="DomainObject.Predmet.ProtustrankaFormated_1">  PRIZMA društvo s ograničenom odgovornošću za projektiranje i inženjering</derivirana_varijabla>
  </DomainObject.Predmet.ProtustrankaFormated>
  <DomainObject.Predmet.ProtustrankaFormatedOIB>
    <izvorni_sadrzaj>  PRIZMA društvo s ograničenom odgovornošću za projektiranje i inženjering, OIB 81184130094</izvorni_sadrzaj>
    <derivirana_varijabla naziv="DomainObject.Predmet.ProtustrankaFormatedOIB_1">  PRIZMA društvo s ograničenom odgovornošću za projektiranje i inženjering, OIB 81184130094</derivirana_varijabla>
  </DomainObject.Predmet.ProtustrankaFormatedOIB>
  <DomainObject.Predmet.ProtustrankaFormatedWithAdress>
    <izvorni_sadrzaj> PRIZMA društvo s ograničenom odgovornošću za projektiranje i inženjering, Potočka 32, 48260 Križevci</izvorni_sadrzaj>
    <derivirana_varijabla naziv="DomainObject.Predmet.ProtustrankaFormatedWithAdress_1"> PRIZMA društvo s ograničenom odgovornošću za projektiranje i inženjering, Potočka 32, 48260 Križevci</derivirana_varijabla>
  </DomainObject.Predmet.ProtustrankaFormatedWithAdress>
  <DomainObject.Predmet.ProtustrankaFormatedWithAdressOIB>
    <izvorni_sadrzaj> PRIZMA društvo s ograničenom odgovornošću za projektiranje i inženjering, OIB 81184130094, Potočka 32, 48260 Križevci</izvorni_sadrzaj>
    <derivirana_varijabla naziv="DomainObject.Predmet.ProtustrankaFormatedWithAdressOIB_1"> PRIZMA društvo s ograničenom odgovornošću za projektiranje i inženjering, OIB 81184130094, Potočka 32, 48260 Križevci</derivirana_varijabla>
  </DomainObject.Predmet.ProtustrankaFormatedWithAdressOIB>
  <DomainObject.Predmet.ProtustrankaWithAdress>
    <izvorni_sadrzaj>PRIZMA društvo s ograničenom odgovornošću za projektiranje i inženjering Potočka 32, 48260 Križevci</izvorni_sadrzaj>
    <derivirana_varijabla naziv="DomainObject.Predmet.ProtustrankaWithAdress_1">PRIZMA društvo s ograničenom odgovornošću za projektiranje i inženjering Potočka 32, 48260 Križevci</derivirana_varijabla>
  </DomainObject.Predmet.ProtustrankaWithAdress>
  <DomainObject.Predmet.ProtustrankaWithAdressOIB>
    <izvorni_sadrzaj>PRIZMA društvo s ograničenom odgovornošću za projektiranje i inženjering, OIB 81184130094, Potočka 32, 48260 Križevci</izvorni_sadrzaj>
    <derivirana_varijabla naziv="DomainObject.Predmet.ProtustrankaWithAdressOIB_1">PRIZMA društvo s ograničenom odgovornošću za projektiranje i inženjering, OIB 81184130094, Potočka 32, 48260 Križevci</derivirana_varijabla>
  </DomainObject.Predmet.ProtustrankaWithAdressOIB>
  <DomainObject.Predmet.ProtustrankaNazivFormated>
    <izvorni_sadrzaj>PRIZMA društvo s ograničenom odgovornošću za projektiranje i inženjering</izvorni_sadrzaj>
    <derivirana_varijabla naziv="DomainObject.Predmet.ProtustrankaNazivFormated_1">PRIZMA društvo s ograničenom odgovornošću za projektiranje i inženjering</derivirana_varijabla>
  </DomainObject.Predmet.ProtustrankaNazivFormated>
  <DomainObject.Predmet.ProtustrankaNazivFormatedOIB>
    <izvorni_sadrzaj>PRIZMA društvo s ograničenom odgovornošću za projektiranje i inženjering, OIB 81184130094</izvorni_sadrzaj>
    <derivirana_varijabla naziv="DomainObject.Predmet.ProtustrankaNazivFormatedOIB_1">PRIZMA društvo s ograničenom odgovornošću za projektiranje i inženjering, OIB 81184130094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85673.91</izvorni_sadrzaj>
    <derivirana_varijabla naziv="DomainObject.Predmet.TrenutnaVrijednost_1">85673.91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PRIZMA društvo s ograničenom odgovornošću za projektiranje i inženjering</item>
    </izvorni_sadrzaj>
    <derivirana_varijabla naziv="DomainObject.Predmet.ProtuStrankaListFormated_1">
      <item>PRIZMA društvo s ograničenom odgovornošću za projektiranje i inženjering</item>
    </derivirana_varijabla>
  </DomainObject.Predmet.ProtuStrankaListFormated>
  <DomainObject.Predmet.ProtuStrankaListFormatedOIB>
    <izvorni_sadrzaj>
      <item>PRIZMA društvo s ograničenom odgovornošću za projektiranje i inženjering, OIB 81184130094</item>
    </izvorni_sadrzaj>
    <derivirana_varijabla naziv="DomainObject.Predmet.ProtuStrankaListFormatedOIB_1">
      <item>PRIZMA društvo s ograničenom odgovornošću za projektiranje i inženjering, OIB 81184130094</item>
    </derivirana_varijabla>
  </DomainObject.Predmet.ProtuStrankaListFormatedOIB>
  <DomainObject.Predmet.ProtuStrankaListFormatedWithAdress>
    <izvorni_sadrzaj>
      <item>PRIZMA društvo s ograničenom odgovornošću za projektiranje i inženjering, Potočka 32, 48260 Križevci</item>
    </izvorni_sadrzaj>
    <derivirana_varijabla naziv="DomainObject.Predmet.ProtuStrankaListFormatedWithAdress_1">
      <item>PRIZMA društvo s ograničenom odgovornošću za projektiranje i inženjering, Potočka 32, 48260 Križevci</item>
    </derivirana_varijabla>
  </DomainObject.Predmet.ProtuStrankaListFormatedWithAdress>
  <DomainObject.Predmet.ProtuStrankaListFormatedWithAdressOIB>
    <izvorni_sadrzaj>
      <item>PRIZMA društvo s ograničenom odgovornošću za projektiranje i inženjering, OIB 81184130094, Potočka 32, 48260 Križevci</item>
    </izvorni_sadrzaj>
    <derivirana_varijabla naziv="DomainObject.Predmet.ProtuStrankaListFormatedWithAdressOIB_1">
      <item>PRIZMA društvo s ograničenom odgovornošću za projektiranje i inženjering, OIB 81184130094, Potočka 32, 48260 Križevci</item>
    </derivirana_varijabla>
  </DomainObject.Predmet.ProtuStrankaListFormatedWithAdressOIB>
  <DomainObject.Predmet.ProtuStrankaListNazivFormated>
    <izvorni_sadrzaj>
      <item>PRIZMA društvo s ograničenom odgovornošću za projektiranje i inženjering</item>
    </izvorni_sadrzaj>
    <derivirana_varijabla naziv="DomainObject.Predmet.ProtuStrankaListNazivFormated_1">
      <item>PRIZMA društvo s ograničenom odgovornošću za projektiranje i inženjering</item>
    </derivirana_varijabla>
  </DomainObject.Predmet.ProtuStrankaListNazivFormated>
  <DomainObject.Predmet.ProtuStrankaListNazivFormatedOIB>
    <izvorni_sadrzaj>
      <item>PRIZMA društvo s ograničenom odgovornošću za projektiranje i inženjering, OIB 81184130094</item>
    </izvorni_sadrzaj>
    <derivirana_varijabla naziv="DomainObject.Predmet.ProtuStrankaListNazivFormatedOIB_1">
      <item>PRIZMA društvo s ograničenom odgovornošću za projektiranje i inženjering, OIB 81184130094</item>
    </derivirana_varijabla>
  </DomainObject.Predmet.ProtuStrankaListNazivFormatedOIB>
  <DomainObject.Predmet.OstaliListFormated>
    <izvorni_sadrzaj>
      <item>sudski registar</item>
      <item>Zoran Zorko</item>
    </izvorni_sadrzaj>
    <derivirana_varijabla naziv="DomainObject.Predmet.OstaliListFormated_1">
      <item>sudski registar</item>
      <item>Zoran Zorko</item>
    </derivirana_varijabla>
  </DomainObject.Predmet.OstaliListFormated>
  <DomainObject.Predmet.OstaliListFormatedOIB>
    <izvorni_sadrzaj>
      <item>sudski registar</item>
      <item>Zoran Zorko, OIB 36549850762</item>
    </izvorni_sadrzaj>
    <derivirana_varijabla naziv="DomainObject.Predmet.OstaliListFormatedOIB_1">
      <item>sudski registar</item>
      <item>Zoran Zorko, OIB 36549850762</item>
    </derivirana_varijabla>
  </DomainObject.Predmet.OstaliListFormatedOIB>
  <DomainObject.Predmet.OstaliListFormatedWithAdress>
    <izvorni_sadrzaj>
      <item>sudski registar</item>
      <item>Zoran Zorko, Potočka Ulica 32, 48260 Križevci</item>
    </izvorni_sadrzaj>
    <derivirana_varijabla naziv="DomainObject.Predmet.OstaliListFormatedWithAdress_1">
      <item>sudski registar</item>
      <item>Zoran Zorko, Potočka Ulica 32, 48260 Križevci</item>
    </derivirana_varijabla>
  </DomainObject.Predmet.OstaliListFormatedWithAdress>
  <DomainObject.Predmet.OstaliListFormatedWithAdressOIB>
    <izvorni_sadrzaj>
      <item>sudski registar</item>
      <item>Zoran Zorko, OIB 36549850762, Potočka Ulica 32, 48260 Križevci</item>
    </izvorni_sadrzaj>
    <derivirana_varijabla naziv="DomainObject.Predmet.OstaliListFormatedWithAdressOIB_1">
      <item>sudski registar</item>
      <item>Zoran Zorko, OIB 36549850762, Potočka Ulica 32, 48260 Križevci</item>
    </derivirana_varijabla>
  </DomainObject.Predmet.OstaliListFormatedWithAdressOIB>
  <DomainObject.Predmet.OstaliListNazivFormated>
    <izvorni_sadrzaj>
      <item>sudski registar</item>
      <item>Zoran Zorko</item>
    </izvorni_sadrzaj>
    <derivirana_varijabla naziv="DomainObject.Predmet.OstaliListNazivFormated_1">
      <item>sudski registar</item>
      <item>Zoran Zorko</item>
    </derivirana_varijabla>
  </DomainObject.Predmet.OstaliListNazivFormated>
  <DomainObject.Predmet.OstaliListNazivFormatedOIB>
    <izvorni_sadrzaj>
      <item>sudski registar</item>
      <item>Zoran Zorko, OIB 36549850762</item>
    </izvorni_sadrzaj>
    <derivirana_varijabla naziv="DomainObject.Predmet.OstaliListNazivFormatedOIB_1">
      <item>sudski registar</item>
      <item>Zoran Zorko, OIB 36549850762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St-879/2016-7</izvorni_sadrzaj>
    <derivirana_varijabla naziv="DomainObject.PoslovniBrojDokumenta_1">St-879/2016-7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PRIZMA društvo s ograničenom odgovornošću za projektiranje i inženjering</izvorni_sadrzaj>
    <derivirana_varijabla naziv="DomainObject.Predmet.ProtustrankaIDrugi_1">PRIZMA društvo s ograničenom odgovornošću za projektiranje i inženjering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PRIZMA društvo s ograničenom odgovornošću za projektiranje i inženjering, OIB 81184130094, Potočka 32, 48260 Križevci</izvorni_sadrzaj>
    <derivirana_varijabla naziv="DomainObject.Predmet.ProtustrankaIDrugiAdressOIB_1">PRIZMA društvo s ograničenom odgovornošću za projektiranje i inženjering, OIB 81184130094, Potočka 32,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PRIZMA društvo s ograničenom odgovornošću za projektiranje i inženjering</item>
      <item>sudski registar</item>
      <item>Zoran Zorko</item>
    </izvorni_sadrzaj>
    <derivirana_varijabla naziv="DomainObject.Predmet.SudioniciListNaziv_1">
      <item>Financijska agencija</item>
      <item>PRIZMA društvo s ograničenom odgovornošću za projektiranje i inženjering</item>
      <item>sudski registar</item>
      <item>Zoran Zorko</item>
    </derivirana_varijabla>
  </DomainObject.Predmet.SudioniciListNaziv>
  <DomainObject.Predmet.SudioniciListAdressOIB>
    <izvorni_sadrzaj>
      <item>Financijska agencija, OIB 85821130368</item>
      <item>PRIZMA društvo s ograničenom odgovornošću za projektiranje i inženjering, OIB 81184130094, Potočka 32,48260 Križevci</item>
      <item>sudski registar</item>
      <item>Zoran Zorko, OIB 36549850762, Potočka Ulica 32,48260 Križevci</item>
    </izvorni_sadrzaj>
    <derivirana_varijabla naziv="DomainObject.Predmet.SudioniciListAdressOIB_1">
      <item>Financijska agencija, OIB 85821130368</item>
      <item>PRIZMA društvo s ograničenom odgovornošću za projektiranje i inženjering, OIB 81184130094, Potočka 32,48260 Križevci</item>
      <item>sudski registar</item>
      <item>Zoran Zorko, OIB 36549850762, Potočka Ulica 32,48260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81184130094</item>
      <item>, OIB null</item>
      <item>, OIB 36549850762</item>
    </izvorni_sadrzaj>
    <derivirana_varijabla naziv="DomainObject.Predmet.SudioniciListNazivOIB_1">
      <item>, OIB 85821130368</item>
      <item>, OIB 81184130094</item>
      <item>, OIB null</item>
      <item>, OIB 36549850762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1237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2016-12-05T13:41:00Z</dcterms:created>
  <dc:creator>Katarina Breški</dc:creator>
  <cp:lastModifiedBy>Katarina Breški</cp:lastModifiedBy>
  <cp:lastPrinted>2016-12-05T13:33:00Z</cp:lastPrinted>
  <dcterms:modified xmlns:xsi="http://www.w3.org/2001/XMLSchema-instance" xsi:type="dcterms:W3CDTF">2016-12-05T13:44:00Z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St-879/2016-7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