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b131" w14:paraId="410b131" w:rsidRDefault="005A4C5B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6314F7">
        <w:rPr>
          <w:sz w:val="24"/>
        </w:rPr>
        <w:t>2069/2016-34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6314F7">
        <w:rPr>
          <w:sz w:val="24"/>
        </w:rPr>
        <w:t xml:space="preserve">prijedloga za otvaranje </w:t>
      </w:r>
      <w:r>
        <w:rPr>
          <w:sz w:val="24"/>
        </w:rPr>
        <w:t xml:space="preserve">stečajnog postupka nad dužnikom </w:t>
      </w:r>
      <w:r w:rsidR="006314F7">
        <w:rPr>
          <w:sz w:val="24"/>
        </w:rPr>
        <w:t>MULTI Service d.o.o Slav.Brod,</w:t>
      </w:r>
      <w:r>
        <w:rPr>
          <w:sz w:val="24"/>
        </w:rPr>
        <w:t xml:space="preserve"> dana </w:t>
      </w:r>
      <w:r w:rsidR="006314F7">
        <w:rPr>
          <w:sz w:val="24"/>
        </w:rPr>
        <w:t>15.ožujka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A31603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 xml:space="preserve">Radi </w:t>
      </w:r>
      <w:r w:rsidR="006314F7">
        <w:rPr>
          <w:sz w:val="24"/>
        </w:rPr>
        <w:t xml:space="preserve">donošenja odluke o prijedlogu za otvaranje </w:t>
      </w:r>
      <w:r w:rsidR="00293FBA">
        <w:rPr>
          <w:sz w:val="24"/>
        </w:rPr>
        <w:t>stečajnoga postupka nad dužnikom</w:t>
      </w:r>
      <w:r w:rsidR="006314F7">
        <w:rPr>
          <w:sz w:val="24"/>
        </w:rPr>
        <w:t xml:space="preserve"> MULTI Service d.o.o Slav.Brod, Petra Krešimira IV/41, OIB 66685902633</w:t>
      </w:r>
      <w:r w:rsidR="005542EA">
        <w:rPr>
          <w:sz w:val="24"/>
        </w:rPr>
        <w:t>,</w:t>
      </w:r>
      <w:r w:rsidR="00293FBA">
        <w:rPr>
          <w:sz w:val="24"/>
        </w:rPr>
        <w:t xml:space="preserve"> poziva se FINA RC  </w:t>
      </w:r>
      <w:r w:rsidR="006314F7">
        <w:rPr>
          <w:sz w:val="24"/>
        </w:rPr>
        <w:t>Osijek u roku od 8</w:t>
      </w:r>
      <w:r w:rsidR="00293FBA">
        <w:rPr>
          <w:sz w:val="24"/>
        </w:rPr>
        <w:t xml:space="preserve"> dana dostaviti ovom sudu </w:t>
      </w:r>
      <w:r w:rsidR="005542EA">
        <w:rPr>
          <w:sz w:val="24"/>
        </w:rPr>
        <w:t>O</w:t>
      </w:r>
      <w:r w:rsidR="00A31603">
        <w:rPr>
          <w:sz w:val="24"/>
        </w:rPr>
        <w:t>čevidnik o danima insolventnosti za dužnika (obrazac ODI).</w:t>
      </w: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Slav.Brodu,</w:t>
      </w:r>
      <w:r w:rsidR="009D36B0">
        <w:rPr>
          <w:sz w:val="24"/>
        </w:rPr>
        <w:t xml:space="preserve"> </w:t>
      </w:r>
      <w:r w:rsidR="006314F7">
        <w:rPr>
          <w:sz w:val="24"/>
        </w:rPr>
        <w:t>15.ožujka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13046D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p w:rsidRDefault="0013046D" w:rsidP="001D2136" w:rsidR="0013046D">
      <w:pPr>
        <w:rPr>
          <w:sz w:val="24"/>
        </w:rPr>
      </w:pPr>
      <w:r>
        <w:rPr>
          <w:sz w:val="24"/>
        </w:rPr>
        <w:t xml:space="preserve">FINA RC </w:t>
      </w:r>
      <w:r w:rsidR="00B11C2D">
        <w:rPr>
          <w:sz w:val="24"/>
        </w:rPr>
        <w:t>Osijek</w:t>
      </w:r>
    </w:p>
    <w:sectPr w:rsidR="0013046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3046D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42EA"/>
    <w:rsid w:val="00555D7C"/>
    <w:rsid w:val="005605AD"/>
    <w:rsid w:val="00585352"/>
    <w:rsid w:val="00586FB0"/>
    <w:rsid w:val="005A4C5B"/>
    <w:rsid w:val="005B1BE6"/>
    <w:rsid w:val="005E50A5"/>
    <w:rsid w:val="005F12E5"/>
    <w:rsid w:val="0060329D"/>
    <w:rsid w:val="00611AD2"/>
    <w:rsid w:val="006314F7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11C2D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A0F72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0F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0F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F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F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F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0F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0F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F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F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F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2017.</izvorni_sadrzaj>
    <derivirana_varijabla naziv="DomainObject.Predmet.DatumRjesavanja_1">10.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St-2069/2016</izvorni_sadrzaj>
    <derivirana_varijabla naziv="DomainObject.Predmet.OznakaBroj_1">St-2069/2016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Service d.o.o. za građevinarstvo, montažu i trgovinu zastupanog po punomoćniku Helena Huđek</izvorni_sadrzaj>
    <derivirana_varijabla naziv="DomainObject.Predmet.ProtustrankaFormated_1">  MULTI Service d.o.o. za građevinarstvo, montažu i trgovinu zastupanog po punomoćniku Helena Huđek</derivirana_varijabla>
  </DomainObject.Predmet.ProtustrankaFormated>
  <DomainObject.Predmet.ProtustrankaFormatedOIB>
    <izvorni_sadrzaj>  MULTI Service d.o.o. za građevinarstvo, montažu i trgovinu, OIB 66685902633 zastupanog po punomoćniku Helena Huđek</izvorni_sadrzaj>
    <derivirana_varijabla naziv="DomainObject.Predmet.ProtustrankaFormatedOIB_1">  MULTI Service d.o.o. za građevinarstvo, montažu i trgovinu, OIB 66685902633 zastupanog po punomoćniku Helena Huđek</derivirana_varijabla>
  </DomainObject.Predmet.ProtustrankaFormatedOIB>
  <DomainObject.Predmet.ProtustrankaFormatedWithAdress>
    <izvorni_sadrzaj> MULTI Service d.o.o. za građevinarstvo, montažu i trgovinu, Petra Krešimira IV 41, 35000 Slavonski Brod zastupanog po punomoćniku Helena Huđek</izvorni_sadrzaj>
    <derivirana_varijabla naziv="DomainObject.Predmet.ProtustrankaFormatedWithAdress_1"> MULTI Service d.o.o. za građevinarstvo, montažu i trgovinu, Petra Krešimira IV 41, 35000 Slavonski Brod zastupanog po punomoćniku Helena Huđek</derivirana_varijabla>
  </DomainObject.Predmet.ProtustrankaFormatedWithAdress>
  <DomainObject.Predmet.ProtustrankaFormatedWithAdressOIB>
    <izvorni_sadrzaj> MULTI Service d.o.o. za građevinarstvo, montažu i trgovinu, OIB 66685902633, Petra Krešimira IV 41, 35000 Slavonski Brod zastupanog po punomoćniku Helena Huđek</izvorni_sadrzaj>
    <derivirana_varijabla naziv="DomainObject.Predmet.ProtustrankaFormatedWithAdressOIB_1"> MULTI Service d.o.o. za građevinarstvo, montažu i trgovinu, OIB 66685902633, Petra Krešimira IV 41, 35000 Slavonski Brod zastupanog po punomoćniku Helena Huđek</derivirana_varijabla>
  </DomainObject.Predmet.ProtustrankaFormatedWithAdressOIB>
  <DomainObject.Predmet.ProtustrankaWithAdress>
    <izvorni_sadrzaj>MULTI Service d.o.o. za građevinarstvo, montažu i trgovinu Petra Krešimira IV 41, 35000 Slavonski Brod</izvorni_sadrzaj>
    <derivirana_varijabla naziv="DomainObject.Predmet.ProtustrankaWithAdress_1">MULTI Service d.o.o. za građevinarstvo, montažu i trgovinu Petra Krešimira IV 41, 35000 Slavonski Brod</derivirana_varijabla>
  </DomainObject.Predmet.ProtustrankaWithAdress>
  <DomainObject.Predmet.ProtustrankaWithAdressOIB>
    <izvorni_sadrzaj>MULTI Service d.o.o. za građevinarstvo, montažu i trgovinu, OIB 66685902633, Petra Krešimira IV 41, 35000 Slavonski Brod</izvorni_sadrzaj>
    <derivirana_varijabla naziv="DomainObject.Predmet.ProtustrankaWithAdressOIB_1">MULTI Service d.o.o. za građevinarstvo, montažu i trgovinu, OIB 66685902633, Petra Krešimira IV 41, 35000 Slavonski Brod</derivirana_varijabla>
  </DomainObject.Predmet.ProtustrankaWithAdressOIB>
  <DomainObject.Predmet.ProtustrankaNazivFormated>
    <izvorni_sadrzaj>MULTI Service d.o.o. za građevinarstvo, montažu i trgovinu</izvorni_sadrzaj>
    <derivirana_varijabla naziv="DomainObject.Predmet.ProtustrankaNazivFormated_1">MULTI Service d.o.o. za građevinarstvo, montažu i trgovinu</derivirana_varijabla>
  </DomainObject.Predmet.ProtustrankaNazivFormated>
  <DomainObject.Predmet.ProtustrankaNazivFormatedOIB>
    <izvorni_sadrzaj>MULTI Service d.o.o. za građevinarstvo, montažu i trgovinu, OIB 66685902633</izvorni_sadrzaj>
    <derivirana_varijabla naziv="DomainObject.Predmet.ProtustrankaNazivFormatedOIB_1">MULTI Service d.o.o. za građevinarstvo, montažu i trgovinu, OIB 66685902633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MULTI Service d.o.o. za građevinarstvo, montažu i trgovinu</izvorni_sadrzaj>
    <derivirana_varijabla naziv="DomainObject.Predmet.StrankaFormated_1">  MULTI Service d.o.o. za građevinarstvo, montažu i trgovinu</derivirana_varijabla>
  </DomainObject.Predmet.StrankaFormated>
  <DomainObject.Predmet.StrankaFormatedOIB>
    <izvorni_sadrzaj>  MULTI Service d.o.o. za građevinarstvo, montažu i trgovinu, OIB 66685902633</izvorni_sadrzaj>
    <derivirana_varijabla naziv="DomainObject.Predmet.StrankaFormatedOIB_1">  MULTI Service d.o.o. za građevinarstvo, montažu i trgovinu, OIB 66685902633</derivirana_varijabla>
  </DomainObject.Predmet.StrankaFormatedOIB>
  <DomainObject.Predmet.StrankaFormatedWithAdress>
    <izvorni_sadrzaj> MULTI Service d.o.o. za građevinarstvo, montažu i trgovinu, Petra Krešimira IV 41, 35000 Slavonski Brod</izvorni_sadrzaj>
    <derivirana_varijabla naziv="DomainObject.Predmet.StrankaFormatedWithAdress_1"> MULTI Service d.o.o. za građevinarstvo, montažu i trgovinu, Petra Krešimira IV 41, 35000 Slavonski Brod</derivirana_varijabla>
  </DomainObject.Predmet.StrankaFormatedWithAdress>
  <DomainObject.Predmet.StrankaFormatedWithAdressOIB>
    <izvorni_sadrzaj> MULTI Service d.o.o. za građevinarstvo, montažu i trgovinu, OIB 66685902633, Petra Krešimira IV 41, 35000 Slavonski Brod</izvorni_sadrzaj>
    <derivirana_varijabla naziv="DomainObject.Predmet.StrankaFormatedWithAdressOIB_1"> MULTI Service d.o.o. za građevinarstvo, montažu i trgovinu, OIB 66685902633, Petra Krešimira IV 41, 35000 Slavonski Brod</derivirana_varijabla>
  </DomainObject.Predmet.StrankaFormatedWithAdressOIB>
  <DomainObject.Predmet.StrankaWithAdress>
    <izvorni_sadrzaj>MULTI Service d.o.o. za građevinarstvo, montažu i trgovinu Petra Krešimira IV 41,35000 Slavonski Brod</izvorni_sadrzaj>
    <derivirana_varijabla naziv="DomainObject.Predmet.StrankaWithAdress_1">MULTI Service d.o.o. za građevinarstvo, montažu i trgovinu Petra Krešimira IV 41,35000 Slavonski Brod</derivirana_varijabla>
  </DomainObject.Predmet.StrankaWithAdress>
  <DomainObject.Predmet.StrankaWithAdressOIB>
    <izvorni_sadrzaj>MULTI Service d.o.o. za građevinarstvo, montažu i trgovinu, OIB 66685902633, Petra Krešimira IV 41,35000 Slavonski Brod</izvorni_sadrzaj>
    <derivirana_varijabla naziv="DomainObject.Predmet.StrankaWithAdressOIB_1">MULTI Service d.o.o. za građevinarstvo, montažu i trgovinu, OIB 66685902633, Petra Krešimira IV 41,35000 Slavonski Brod</derivirana_varijabla>
  </DomainObject.Predmet.StrankaWithAdressOIB>
  <DomainObject.Predmet.StrankaNazivFormated>
    <izvorni_sadrzaj>MULTI Service d.o.o. za građevinarstvo, montažu i trgovinu</izvorni_sadrzaj>
    <derivirana_varijabla naziv="DomainObject.Predmet.StrankaNazivFormated_1">MULTI Service d.o.o. za građevinarstvo, montažu i trgovinu</derivirana_varijabla>
  </DomainObject.Predmet.StrankaNazivFormated>
  <DomainObject.Predmet.StrankaNazivFormatedOIB>
    <izvorni_sadrzaj>MULTI Service d.o.o. za građevinarstvo, montažu i trgovinu, OIB 66685902633</izvorni_sadrzaj>
    <derivirana_varijabla naziv="DomainObject.Predmet.StrankaNazivFormatedOIB_1">MULTI Service d.o.o. za građevinarstvo, montažu i trgovinu, OIB 66685902633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295805.08</izvorni_sadrzaj>
    <derivirana_varijabla naziv="DomainObject.Predmet.TrenutnaVrijednost_1">295805.08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MULTI Service d.o.o. za građevinarstvo, montažu i trgovinu</item>
    </izvorni_sadrzaj>
    <derivirana_varijabla naziv="DomainObject.Predmet.StrankaListFormated_1">
      <item>MULTI Service d.o.o. za građevinarstvo, montažu i trgovinu</item>
    </derivirana_varijabla>
  </DomainObject.Predmet.StrankaListFormated>
  <DomainObject.Predmet.StrankaListFormatedOIB>
    <izvorni_sadrzaj>
      <item>MULTI Service d.o.o. za građevinarstvo, montažu i trgovinu, OIB 66685902633</item>
    </izvorni_sadrzaj>
    <derivirana_varijabla naziv="DomainObject.Predmet.StrankaListFormatedOIB_1">
      <item>MULTI Service d.o.o. za građevinarstvo, montažu i trgovinu, OIB 66685902633</item>
    </derivirana_varijabla>
  </DomainObject.Predmet.StrankaListFormatedOIB>
  <DomainObject.Predmet.StrankaListFormatedWithAdress>
    <izvorni_sadrzaj>
      <item>MULTI Service d.o.o. za građevinarstvo, montažu i trgovinu, Petra Krešimira IV 41, 35000 Slavonski Brod</item>
    </izvorni_sadrzaj>
    <derivirana_varijabla naziv="DomainObject.Predmet.StrankaListFormatedWithAdress_1">
      <item>MULTI Service d.o.o. za građevinarstvo, montažu i trgovinu, Petra Krešimira IV 41, 35000 Slavonski Brod</item>
    </derivirana_varijabla>
  </DomainObject.Predmet.StrankaListFormatedWithAdress>
  <DomainObject.Predmet.StrankaListFormatedWithAdressOIB>
    <izvorni_sadrzaj>
      <item>MULTI Service d.o.o. za građevinarstvo, montažu i trgovinu, OIB 66685902633, Petra Krešimira IV 41, 35000 Slavonski Brod</item>
    </izvorni_sadrzaj>
    <derivirana_varijabla naziv="DomainObject.Predmet.StrankaListFormatedWithAdressOIB_1">
      <item>MULTI Service d.o.o. za građevinarstvo, montažu i trgovinu, OIB 66685902633, Petra Krešimira IV 41, 35000 Slavonski Brod</item>
    </derivirana_varijabla>
  </DomainObject.Predmet.StrankaListFormatedWithAdressOIB>
  <DomainObject.Predmet.StrankaListNazivFormated>
    <izvorni_sadrzaj>
      <item>MULTI Service d.o.o. za građevinarstvo, montažu i trgovinu</item>
    </izvorni_sadrzaj>
    <derivirana_varijabla naziv="DomainObject.Predmet.StrankaListNazivFormated_1">
      <item>MULTI Service d.o.o. za građevinarstvo, montažu i trgovinu</item>
    </derivirana_varijabla>
  </DomainObject.Predmet.StrankaListNazivFormated>
  <DomainObject.Predmet.StrankaListNazivFormatedOIB>
    <izvorni_sadrzaj>
      <item>MULTI Service d.o.o. za građevinarstvo, montažu i trgovinu, OIB 66685902633</item>
    </izvorni_sadrzaj>
    <derivirana_varijabla naziv="DomainObject.Predmet.StrankaListNazivFormatedOIB_1">
      <item>MULTI Service d.o.o. za građevinarstvo, montažu i trgovinu, OIB 66685902633</item>
    </derivirana_varijabla>
  </DomainObject.Predmet.StrankaListNazivFormatedOIB>
  <DomainObject.Predmet.ProtuStrankaListFormated>
    <izvorni_sadrzaj>
      <item>MULTI Service d.o.o. za građevinarstvo, montažu i trgovinu zastupanog po punomoćniku Helena Huđek</item>
    </izvorni_sadrzaj>
    <derivirana_varijabla naziv="DomainObject.Predmet.ProtuStrankaListFormated_1">
      <item>MULTI Service d.o.o. za građevinarstvo, montažu i trgovinu zastupanog po punomoćniku Helena Huđek</item>
    </derivirana_varijabla>
  </DomainObject.Predmet.ProtuStrankaListFormated>
  <DomainObject.Predmet.ProtuStrankaListFormatedOIB>
    <izvorni_sadrzaj>
      <item>MULTI Service d.o.o. za građevinarstvo, montažu i trgovinu, OIB 66685902633 zastupanog po punomoćniku Helena Huđek</item>
    </izvorni_sadrzaj>
    <derivirana_varijabla naziv="DomainObject.Predmet.ProtuStrankaListFormatedOIB_1">
      <item>MULTI Service d.o.o. za građevinarstvo, montažu i trgovinu, OIB 66685902633 zastupanog po punomoćniku Helena Huđek</item>
    </derivirana_varijabla>
  </DomainObject.Predmet.ProtuStrankaListFormatedOIB>
  <DomainObject.Predmet.ProtuStrankaListFormatedWithAdress>
    <izvorni_sadrzaj>
      <item>MULTI Service d.o.o. za građevinarstvo, montažu i trgovinu, Petra Krešimira IV 41, 35000 Slavonski Brod zastupanog po punomoćniku Helena Huđek</item>
    </izvorni_sadrzaj>
    <derivirana_varijabla naziv="DomainObject.Predmet.ProtuStrankaListFormatedWithAdress_1">
      <item>MULTI Service d.o.o. za građevinarstvo, montažu i trgovinu, Petra Krešimira IV 41, 35000 Slavonski Brod zastupanog po punomoćniku Helena Huđek</item>
    </derivirana_varijabla>
  </DomainObject.Predmet.ProtuStrankaListFormatedWithAdress>
  <DomainObject.Predmet.ProtuStrankaListFormatedWithAdressOIB>
    <izvorni_sadrzaj>
      <item>MULTI Service d.o.o. za građevinarstvo, montažu i trgovinu, OIB 66685902633, Petra Krešimira IV 41, 35000 Slavonski Brod zastupanog po punomoćniku Helena Huđek</item>
    </izvorni_sadrzaj>
    <derivirana_varijabla naziv="DomainObject.Predmet.ProtuStrankaListFormatedWithAdressOIB_1">
      <item>MULTI Service d.o.o. za građevinarstvo, montažu i trgovinu, OIB 66685902633, Petra Krešimira IV 41, 35000 Slavonski Brod zastupanog po punomoćniku Helena Huđek</item>
    </derivirana_varijabla>
  </DomainObject.Predmet.ProtuStrankaListFormatedWithAdressOIB>
  <DomainObject.Predmet.ProtuStrankaListNazivFormated>
    <izvorni_sadrzaj>
      <item>MULTI Service d.o.o. za građevinarstvo, montažu i trgovinu</item>
    </izvorni_sadrzaj>
    <derivirana_varijabla naziv="DomainObject.Predmet.ProtuStrankaListNazivFormated_1">
      <item>MULTI Service d.o.o. za građevinarstvo, montažu i trgovinu</item>
    </derivirana_varijabla>
  </DomainObject.Predmet.ProtuStrankaListNazivFormated>
  <DomainObject.Predmet.ProtuStrankaListNazivFormatedOIB>
    <izvorni_sadrzaj>
      <item>MULTI Service d.o.o. za građevinarstvo, montažu i trgovinu, OIB 66685902633</item>
    </izvorni_sadrzaj>
    <derivirana_varijabla naziv="DomainObject.Predmet.ProtuStrankaListNazivFormatedOIB_1">
      <item>MULTI Service d.o.o. za građevinarstvo, montažu i trgovinu, OIB 66685902633</item>
    </derivirana_varijabla>
  </DomainObject.Predmet.ProtuStrankaListNazivFormatedOIB>
  <DomainObject.Predmet.OstaliListFormated>
    <izvorni_sadrzaj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 punomoćnik sudionika u postupku MULTI Service d.o.o. za građevinarstvo, montažu i trgovinu</item>
    </izvorni_sadrzaj>
    <derivirana_varijabla naziv="DomainObject.Predmet.OstaliListFormated_1"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 punomoćnik sudionika u postupku MULTI Service d.o.o. za građevinarstvo, montažu i trgovinu</item>
    </derivirana_varijabla>
  </DomainObject.Predmet.OstaliListFormated>
  <DomainObject.Predmet.OstaliListFormatedOIB>
    <izvorni_sadrzaj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 punomoćnik sudionika u postupku MULTI Service d.o.o. za građevinarstvo, montažu i trgovinu</item>
    </izvorni_sadrzaj>
    <derivirana_varijabla naziv="DomainObject.Predmet.OstaliListFormatedOIB_1"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 punomoćnik sudionika u postupku MULTI Service d.o.o. za građevinarstvo, montažu i trgovinu</item>
    </derivirana_varijabla>
  </DomainObject.Predmet.OstaliListFormatedOIB>
  <DomainObject.Predmet.OstaliListFormatedWithAdress>
    <izvorni_sadrzaj>
      <item>Ivanka Opalić, Petra Krešimira IV 41, 35000 Slavonski Brod</item>
      <item>FINANCIJSKA AGENCIJA Reg.centar, L.Jagera 1-3, 31000 Osijek</item>
      <item>Krešimir Panjaković, Gornjodravska obala 89a, 31000 Osijek</item>
      <item>Krešimir Panjaković,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izvorni_sadrzaj>
    <derivirana_varijabla naziv="DomainObject.Predmet.OstaliListFormatedWithAdress_1">
      <item>Ivanka Opalić, Petra Krešimira IV 41, 35000 Slavonski Brod</item>
      <item>FINANCIJSKA AGENCIJA Reg.centar, L.Jagera 1-3, 31000 Osijek</item>
      <item>Krešimir Panjaković, Gornjodravska obala 89a, 31000 Osijek</item>
      <item>Krešimir Panjaković,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derivirana_varijabla>
  </DomainObject.Predmet.OstaliListFormatedWithAdress>
  <DomainObject.Predmet.OstaliListFormatedWithAdressOIB>
    <izvorni_sadrzaj>
      <item>Ivanka Opalić, OIB 46070826428, Petra Krešimira IV 41, 35000 Slavonski Brod</item>
      <item>FINANCIJSKA AGENCIJA Reg.centar, L.Jagera 1-3, 31000 Osijek</item>
      <item>Krešimir Panjaković, OIB 39814088271, Gornjodravska obala 89a, 31000 Osijek</item>
      <item>Krešimir Panjaković, OIB 39814088271,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izvorni_sadrzaj>
    <derivirana_varijabla naziv="DomainObject.Predmet.OstaliListFormatedWithAdressOIB_1">
      <item>Ivanka Opalić, OIB 46070826428, Petra Krešimira IV 41, 35000 Slavonski Brod</item>
      <item>FINANCIJSKA AGENCIJA Reg.centar, L.Jagera 1-3, 31000 Osijek</item>
      <item>Krešimir Panjaković, OIB 39814088271, Gornjodravska obala 89a, 31000 Osijek</item>
      <item>Krešimir Panjaković, OIB 39814088271,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derivirana_varijabla>
  </DomainObject.Predmet.OstaliListFormatedWithAdressOIB>
  <DomainObject.Predmet.OstaliListNazivFormated>
    <izvorni_sadrzaj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izvorni_sadrzaj>
    <derivirana_varijabla naziv="DomainObject.Predmet.OstaliListNazivFormated_1"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derivirana_varijabla>
  </DomainObject.Predmet.OstaliListNazivFormated>
  <DomainObject.Predmet.OstaliListNazivFormatedOIB>
    <izvorni_sadrzaj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</item>
    </izvorni_sadrzaj>
    <derivirana_varijabla naziv="DomainObject.Predmet.OstaliListNazivFormatedOIB_1"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MULTI Service d.o.o. za građevinarstvo, montažu i trgovinu</izvorni_sadrzaj>
    <derivirana_varijabla naziv="DomainObject.Predmet.StrankaIDrugi_1">MULTI Service d.o.o. za građevinarstvo, montažu i trgovinu</derivirana_varijabla>
  </DomainObject.Predmet.StrankaIDrugi>
  <DomainObject.Predmet.ProtustrankaIDrugi>
    <izvorni_sadrzaj>MULTI Service d.o.o. za građevinarstvo, montažu i trgovinu</izvorni_sadrzaj>
    <derivirana_varijabla naziv="DomainObject.Predmet.ProtustrankaIDrugi_1">MULTI Service d.o.o. za građevinarstvo, montažu i trgovinu</derivirana_varijabla>
  </DomainObject.Predmet.ProtustrankaIDrugi>
  <DomainObject.Predmet.StrankaIDrugiAdressOIB>
    <izvorni_sadrzaj>MULTI Service d.o.o. za građevinarstvo, montažu i trgovinu, OIB 66685902633, Petra Krešimira IV 41, 35000 Slavonski Brod</izvorni_sadrzaj>
    <derivirana_varijabla naziv="DomainObject.Predmet.StrankaIDrugiAdressOIB_1">MULTI Service d.o.o. za građevinarstvo, montažu i trgovinu, OIB 66685902633, Petra Krešimira IV 41, 35000 Slavonski Brod</derivirana_varijabla>
  </DomainObject.Predmet.StrankaIDrugiAdressOIB>
  <DomainObject.Predmet.ProtustrankaIDrugiAdressOIB>
    <izvorni_sadrzaj>MULTI Service d.o.o. za građevinarstvo, montažu i trgovinu, OIB 66685902633, Petra Krešimira IV 41, 35000 Slavonski Brod</izvorni_sadrzaj>
    <derivirana_varijabla naziv="DomainObject.Predmet.ProtustrankaIDrugiAdressOIB_1">MULTI Service d.o.o. za građevinarstvo, montažu i trgovinu, OIB 66685902633, Petra Krešimira IV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2017.</izvorni_sadrzaj>
    <derivirana_varijabla naziv="DomainObject.Predmet.OdlukaRjesenje.DatumDonosenjaOdluke_1">10. siječnja 2017.</derivirana_varijabla>
  </DomainObject.Predmet.OdlukaRjesenje.DatumDonosenjaOdluke>
  <DomainObject.Predmet.OdlukaRjesenje.DatumPravomocnosti>
    <izvorni_sadrzaj>20. veljače 2017.</izvorni_sadrzaj>
    <derivirana_varijabla naziv="DomainObject.Predmet.OdlukaRjesenje.DatumPravomocnosti_1">20. veljače 2017.</derivirana_varijabla>
  </DomainObject.Predmet.OdlukaRjesenje.DatumPravomocnosti>
  <DomainObject.Predmet.OdlukaRjesenje.Oznaka>
    <izvorni_sadrzaj>St-2069/2016-26</izvorni_sadrzaj>
    <derivirana_varijabla naziv="DomainObject.Predmet.OdlukaRjesenje.Oznaka_1">St-2069/2016-26</derivirana_varijabla>
  </DomainObject.Predmet.OdlukaRjesenje.Oznaka>
  <DomainObject.Predmet.SudioniciListNaziv>
    <izvorni_sadrzaj>
      <item>MULTI Service d.o.o. za građevinarstvo, montažu i trgovinu</item>
      <item>MULTI Service d.o.o. za građevinarstvo, montažu i trgovinu</item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izvorni_sadrzaj>
    <derivirana_varijabla naziv="DomainObject.Predmet.SudioniciListNaziv_1">
      <item>MULTI Service d.o.o. za građevinarstvo, montažu i trgovinu</item>
      <item>MULTI Service d.o.o. za građevinarstvo, montažu i trgovinu</item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derivirana_varijabla>
  </DomainObject.Predmet.SudioniciListNaziv>
  <DomainObject.Predmet.SudioniciListAdressOIB>
    <izvorni_sadrzaj>
      <item>MULTI Service d.o.o. za građevinarstvo, montažu i trgovinu, OIB 66685902633, Petra Krešimira IV 41,35000 Slavonski Brod</item>
      <item>MULTI Service d.o.o. za građevinarstvo, montažu i trgovinu, OIB 66685902633, Petra Krešimira IV 41,35000 Slavonski Brod</item>
      <item>Ivanka Opalić, OIB 46070826428, Petra Krešimira IV 41,35000 Slavonski Brod</item>
      <item>FINANCIJSKA AGENCIJA Reg.centar, L.Jagera 1-3,31000 Osijek</item>
      <item>Krešimir Panjaković, OIB 39814088271, Gornjodravska obala 89a,31000 Osijek</item>
      <item>Krešimir Panjaković, OIB 39814088271, Gornjodravska obala 89a,31000 Osijek</item>
      <item>Gabrijel Zovak</item>
      <item>Saša Rendulić</item>
      <item>Dubravka Horvat</item>
      <item>Helena Huđek, Bogovićeva 1b,10000 Zagreb</item>
    </izvorni_sadrzaj>
    <derivirana_varijabla naziv="DomainObject.Predmet.SudioniciListAdressOIB_1">
      <item>MULTI Service d.o.o. za građevinarstvo, montažu i trgovinu, OIB 66685902633, Petra Krešimira IV 41,35000 Slavonski Brod</item>
      <item>MULTI Service d.o.o. za građevinarstvo, montažu i trgovinu, OIB 66685902633, Petra Krešimira IV 41,35000 Slavonski Brod</item>
      <item>Ivanka Opalić, OIB 46070826428, Petra Krešimira IV 41,35000 Slavonski Brod</item>
      <item>FINANCIJSKA AGENCIJA Reg.centar, L.Jagera 1-3,31000 Osijek</item>
      <item>Krešimir Panjaković, OIB 39814088271, Gornjodravska obala 89a,31000 Osijek</item>
      <item>Krešimir Panjaković, OIB 39814088271, Gornjodravska obala 89a,31000 Osijek</item>
      <item>Gabrijel Zovak</item>
      <item>Saša Rendulić</item>
      <item>Dubravka Horvat</item>
      <item>Helena Huđek, Bogovićeva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66685902633</item>
      <item>, OIB 66685902633</item>
      <item>, OIB 46070826428</item>
      <item>, OIB null</item>
      <item>, OIB 39814088271</item>
      <item>, OIB 39814088271</item>
      <item>, OIB null</item>
      <item>, OIB null</item>
      <item>, OIB null</item>
      <item>, OIB null</item>
    </izvorni_sadrzaj>
    <derivirana_varijabla naziv="DomainObject.Predmet.SudioniciListNazivOIB_1">
      <item>, OIB 66685902633</item>
      <item>, OIB 66685902633</item>
      <item>, OIB 46070826428</item>
      <item>, OIB null</item>
      <item>, OIB 39814088271</item>
      <item>, OIB 39814088271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129</properties:Words>
  <properties:Characters>664</properties:Characters>
  <properties:Lines>31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2017-03-15T10:33:00Z</dcterms:created>
  <dc:creator>Trgovacki sud</dc:creator>
  <cp:lastModifiedBy>wsadmin</cp:lastModifiedBy>
  <cp:lastPrinted>2017-03-15T10:24:00Z</cp:lastPrinted>
  <dcterms:modified xmlns:xsi="http://www.w3.org/2001/XMLSchema-instance" xsi:type="dcterms:W3CDTF">2017-03-15T10:34:00Z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