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b1e02" w14:paraId="eeb1e02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F83C1C" w:rsidR="00666C4B" w:rsidRPr="00F83C1C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213CEE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 xml:space="preserve">po sucu toga </w:t>
      </w:r>
      <w:r w:rsidR="00213CEE">
        <w:rPr>
          <w:rFonts w:cs="Times New Roman"/>
        </w:rPr>
        <w:t xml:space="preserve">suda Kseniji Flack-Makitan, kao </w:t>
      </w:r>
      <w:r w:rsidR="00EF04AA" w:rsidRPr="00BA0147">
        <w:rPr>
          <w:rFonts w:cs="Times New Roman"/>
        </w:rPr>
        <w:t>sucu u stečajnom predmetu p</w:t>
      </w:r>
      <w:r w:rsidR="00EF04AA">
        <w:rPr>
          <w:rFonts w:cs="Times New Roman"/>
        </w:rPr>
        <w:t>ovodom prijedloga predlagatelja</w:t>
      </w:r>
      <w:r w:rsidR="007410CE">
        <w:rPr>
          <w:rFonts w:cs="Times New Roman"/>
        </w:rPr>
        <w:t xml:space="preserve"> Financijske agencije, Regionalni centar Zagreb, Podružnica Varaždin, </w:t>
      </w:r>
      <w:r w:rsidR="00EF04AA" w:rsidRPr="00BA0147">
        <w:rPr>
          <w:rFonts w:cs="Times New Roman"/>
        </w:rPr>
        <w:t>za otvaranje stečajnog postupka nad dužnikom</w:t>
      </w:r>
      <w:r w:rsidR="001170B6">
        <w:t xml:space="preserve"> </w:t>
      </w:r>
      <w:r w:rsidR="00F05CCA">
        <w:rPr>
          <w:rFonts w:cs="Times New Roman"/>
        </w:rPr>
        <w:t xml:space="preserve">DIONA d.o.o., Žarovnica, Žarovnica 110D, OIB: 95020659298, </w:t>
      </w:r>
      <w:r w:rsidR="00F05CCA">
        <w:t xml:space="preserve">3. travnja </w:t>
      </w:r>
      <w:r w:rsidR="00F83C1C">
        <w:rPr>
          <w:rFonts w:cs="Times New Roman"/>
        </w:rPr>
        <w:t>2017.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EF04AA" w:rsidP="00EF04AA" w:rsidR="00EF04AA">
      <w:pPr>
        <w:ind w:firstLine="709"/>
        <w:jc w:val="both"/>
      </w:pPr>
      <w:r>
        <w:t>Pozivaju se osobe koje imaju pravni interes za provedbom ovog stečajnog postupka nad stečajnim dužnikom</w:t>
      </w:r>
      <w:r w:rsidR="00F05CCA">
        <w:t xml:space="preserve"> </w:t>
      </w:r>
      <w:r w:rsidR="00F05CCA">
        <w:rPr>
          <w:rFonts w:cs="Times New Roman"/>
        </w:rPr>
        <w:t>DIONA d.o.o., Žarovnica, Žarovnica 110D, OIB: 95020659298</w:t>
      </w:r>
      <w:r>
        <w:t>, da u roku od 15 dana od objave na mrežnoj stranici e-Oglasna ploča suda, uplate predujam za namirenje troškova prethodnog i otvorenog stečajnog postupka u iznosu</w:t>
      </w:r>
      <w:r w:rsidR="00BF4648">
        <w:t xml:space="preserve"> od 5</w:t>
      </w:r>
      <w:r>
        <w:t>.000,00 kn, na račun ovoga suda koji se vodi kod Hrvatske poštanske banke d.d. Zagreb, IBAN: HR40 2390 0011 3000 0275 4, model: 02, s pozivom na poslovni broj spisa St-</w:t>
      </w:r>
      <w:r w:rsidR="00F05CCA">
        <w:t>139/17</w:t>
      </w:r>
      <w:r>
        <w:t>, jer će u protivnom sud donijeti rješenje o otvaranju i zaključenju stečajnog postupka.</w:t>
      </w:r>
    </w:p>
    <w:p w:rsidRDefault="00EF04AA" w:rsidP="005F7221" w:rsidR="00EF04AA"/>
    <w:p w:rsidRDefault="00EF04AA" w:rsidP="005F7221" w:rsidR="00EF04AA"/>
    <w:p w:rsidRDefault="00A61381" w:rsidP="005F7221" w:rsidR="00A61381"/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BF4648" w:rsidP="00EF04AA" w:rsidR="00BF4648"/>
    <w:p w:rsidRDefault="00EF04AA" w:rsidP="00EF04AA" w:rsidR="00213CEE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A61381" w:rsidP="00EF04AA" w:rsidR="00A61381">
      <w:pPr>
        <w:jc w:val="both"/>
      </w:pP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F05CCA">
        <w:rPr>
          <w:rFonts w:cs="Times New Roman"/>
        </w:rPr>
        <w:t>3. travnja</w:t>
      </w:r>
      <w:r w:rsidR="00F83C1C">
        <w:rPr>
          <w:rFonts w:cs="Times New Roman"/>
        </w:rPr>
        <w:t xml:space="preserve"> 2017</w:t>
      </w:r>
      <w:r w:rsidR="00CE6118">
        <w:rPr>
          <w:rFonts w:cs="Times New Roman"/>
        </w:rPr>
        <w:t>. godine.</w:t>
      </w:r>
    </w:p>
    <w:p w:rsidRDefault="00A61381" w:rsidP="00CE6118" w:rsidR="00A61381">
      <w:pPr>
        <w:jc w:val="center"/>
        <w:rPr>
          <w:rFonts w:cs="Times New Roman"/>
        </w:rPr>
      </w:pPr>
    </w:p>
    <w:p w:rsidRDefault="00666C4B" w:rsidP="00461516" w:rsidR="00666C4B"/>
    <w:p w:rsidRDefault="00666C4B" w:rsidP="00F83C1C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EF04AA" w:rsidP="00A61381" w:rsidR="00EF04AA">
      <w:pPr>
        <w:jc w:val="both"/>
        <w:rPr>
          <w:rFonts w:cs="Times New Roman"/>
        </w:rPr>
      </w:pPr>
    </w:p>
    <w:p w:rsidRDefault="00F83C1C" w:rsidP="00C42207" w:rsidR="00F83C1C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 w:rsidR="00657482">
        <w:rPr>
          <w:rFonts w:cs="Times New Roman"/>
        </w:rPr>
        <w:t>, v.r.</w:t>
      </w:r>
    </w:p>
    <w:p w:rsidRDefault="001D2BCB" w:rsidP="00CE6118" w:rsidR="001D2BCB">
      <w:pPr>
        <w:jc w:val="both"/>
      </w:pPr>
    </w:p>
    <w:p w:rsidRDefault="00A61381" w:rsidR="0079114C">
      <w:pPr>
        <w:jc w:val="both"/>
      </w:pPr>
      <w:r>
        <w:t>POUKA O PRAVNOM LIJEKU:</w:t>
      </w:r>
    </w:p>
    <w:p w:rsidRDefault="00A61381" w:rsidR="00A61381">
      <w:pPr>
        <w:jc w:val="both"/>
      </w:pPr>
      <w:r>
        <w:t xml:space="preserve">Protiv ovog rješenja posebna žalba nije dopuštena. </w:t>
      </w:r>
      <w:r w:rsidR="00657482">
        <w:t>(čl. 18. st. 2. i 19. st. 7. Stečajnog zakona).</w:t>
      </w:r>
    </w:p>
    <w:p w:rsidRDefault="00A61381" w:rsidR="00A61381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F31" w:rsidP="00BA0147" w:rsidR="00DF6F31">
      <w:r>
        <w:separator/>
      </w:r>
    </w:p>
  </w:endnote>
  <w:endnote w:id="0" w:type="continuationSeparator">
    <w:p w:rsidRDefault="00DF6F31" w:rsidP="00BA0147" w:rsidR="00DF6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F31" w:rsidP="00BA0147" w:rsidR="00DF6F31">
      <w:r>
        <w:separator/>
      </w:r>
    </w:p>
  </w:footnote>
  <w:footnote w:id="0" w:type="continuationSeparator">
    <w:p w:rsidRDefault="00DF6F31" w:rsidP="00BA0147" w:rsidR="00DF6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61381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>Poslovni broj: 5 St</w:t>
    </w:r>
    <w:r w:rsidR="00F04E7C">
      <w:t>-</w:t>
    </w:r>
    <w:r w:rsidR="00F05CCA">
      <w:t>139/17-8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658C"/>
    <w:rsid w:val="000531BB"/>
    <w:rsid w:val="000B44AC"/>
    <w:rsid w:val="000C472A"/>
    <w:rsid w:val="000D6933"/>
    <w:rsid w:val="000F0DE4"/>
    <w:rsid w:val="000F55DF"/>
    <w:rsid w:val="001170B6"/>
    <w:rsid w:val="001611DE"/>
    <w:rsid w:val="001B5CA0"/>
    <w:rsid w:val="001D0412"/>
    <w:rsid w:val="001D2BCB"/>
    <w:rsid w:val="00213CEE"/>
    <w:rsid w:val="00217753"/>
    <w:rsid w:val="002341FF"/>
    <w:rsid w:val="0027697F"/>
    <w:rsid w:val="002A7120"/>
    <w:rsid w:val="002A7BAD"/>
    <w:rsid w:val="002D481B"/>
    <w:rsid w:val="002D4F2D"/>
    <w:rsid w:val="00317223"/>
    <w:rsid w:val="003538D1"/>
    <w:rsid w:val="00363E19"/>
    <w:rsid w:val="003A689F"/>
    <w:rsid w:val="003B3055"/>
    <w:rsid w:val="003F0BEA"/>
    <w:rsid w:val="00406AF2"/>
    <w:rsid w:val="0044358D"/>
    <w:rsid w:val="0046016D"/>
    <w:rsid w:val="00461516"/>
    <w:rsid w:val="004D15D7"/>
    <w:rsid w:val="004F0C0D"/>
    <w:rsid w:val="0058239B"/>
    <w:rsid w:val="00586314"/>
    <w:rsid w:val="00591BCF"/>
    <w:rsid w:val="0059284F"/>
    <w:rsid w:val="005A09E6"/>
    <w:rsid w:val="005A139C"/>
    <w:rsid w:val="005A53BD"/>
    <w:rsid w:val="005A7952"/>
    <w:rsid w:val="005D0175"/>
    <w:rsid w:val="005F4618"/>
    <w:rsid w:val="005F7221"/>
    <w:rsid w:val="006063E0"/>
    <w:rsid w:val="00613CF2"/>
    <w:rsid w:val="00640372"/>
    <w:rsid w:val="00657482"/>
    <w:rsid w:val="00666C4B"/>
    <w:rsid w:val="00681854"/>
    <w:rsid w:val="006873E3"/>
    <w:rsid w:val="00695D0C"/>
    <w:rsid w:val="006B57C6"/>
    <w:rsid w:val="006B5EF7"/>
    <w:rsid w:val="006C5FEF"/>
    <w:rsid w:val="006D7F44"/>
    <w:rsid w:val="00720601"/>
    <w:rsid w:val="00724390"/>
    <w:rsid w:val="0072529F"/>
    <w:rsid w:val="007410CE"/>
    <w:rsid w:val="00742B02"/>
    <w:rsid w:val="0076577E"/>
    <w:rsid w:val="0079114C"/>
    <w:rsid w:val="007D470A"/>
    <w:rsid w:val="0080270A"/>
    <w:rsid w:val="00806764"/>
    <w:rsid w:val="00845E5B"/>
    <w:rsid w:val="008B385D"/>
    <w:rsid w:val="008B5950"/>
    <w:rsid w:val="0092371F"/>
    <w:rsid w:val="00926C33"/>
    <w:rsid w:val="00953C7E"/>
    <w:rsid w:val="009668AE"/>
    <w:rsid w:val="00970E9C"/>
    <w:rsid w:val="009C0AFE"/>
    <w:rsid w:val="009F187F"/>
    <w:rsid w:val="009F4BEF"/>
    <w:rsid w:val="00A4112C"/>
    <w:rsid w:val="00A61381"/>
    <w:rsid w:val="00AC55E9"/>
    <w:rsid w:val="00AF1E8D"/>
    <w:rsid w:val="00B15F84"/>
    <w:rsid w:val="00B520A6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73667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70B9C"/>
    <w:rsid w:val="00DB63DD"/>
    <w:rsid w:val="00DF6F31"/>
    <w:rsid w:val="00E0463A"/>
    <w:rsid w:val="00E35839"/>
    <w:rsid w:val="00E557EB"/>
    <w:rsid w:val="00E717D2"/>
    <w:rsid w:val="00E924AB"/>
    <w:rsid w:val="00EA5506"/>
    <w:rsid w:val="00EC3F7F"/>
    <w:rsid w:val="00EF04AA"/>
    <w:rsid w:val="00EF51DF"/>
    <w:rsid w:val="00F04E7C"/>
    <w:rsid w:val="00F05CCA"/>
    <w:rsid w:val="00F07400"/>
    <w:rsid w:val="00F83C1C"/>
    <w:rsid w:val="00FD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845E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5E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5E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5E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5E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845E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5E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5E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5E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5E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2017.</izvorni_sadrzaj>
    <derivirana_varijabla naziv="DomainObject.Predmet.DatumOsnivanja_1">14.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St-139/2017</izvorni_sadrzaj>
    <derivirana_varijabla naziv="DomainObject.Predmet.OznakaBroj_1">St-139/2017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DIONA društvo s ograničenom odgovornošću za trgovinu, export-import i usluge</izvorni_sadrzaj>
    <derivirana_varijabla naziv="DomainObject.Predmet.ProtustrankaFormated_1">  DIONA društvo s ograničenom odgovornošću za trgovinu, export-import i usluge</derivirana_varijabla>
  </DomainObject.Predmet.ProtustrankaFormated>
  <DomainObject.Predmet.ProtustrankaFormatedOIB>
    <izvorni_sadrzaj>  DIONA društvo s ograničenom odgovornošću za trgovinu, export-import i usluge, OIB 95020659298</izvorni_sadrzaj>
    <derivirana_varijabla naziv="DomainObject.Predmet.ProtustrankaFormatedOIB_1">  DIONA društvo s ograničenom odgovornošću za trgovinu, export-import i usluge, OIB 95020659298</derivirana_varijabla>
  </DomainObject.Predmet.ProtustrankaFormatedOIB>
  <DomainObject.Predmet.ProtustrankaFormatedWithAdress>
    <izvorni_sadrzaj> DIONA društvo s ograničenom odgovornošću za trgovinu, export-import i usluge, Žarovnica 110D, 42250 Žarovnica</izvorni_sadrzaj>
    <derivirana_varijabla naziv="DomainObject.Predmet.ProtustrankaFormatedWithAdress_1"> DIONA društvo s ograničenom odgovornošću za trgovinu, export-import i usluge, Žarovnica 110D, 42250 Žarovnica</derivirana_varijabla>
  </DomainObject.Predmet.ProtustrankaFormatedWithAdress>
  <DomainObject.Predmet.ProtustrankaFormatedWithAdressOIB>
    <izvorni_sadrzaj> DIONA društvo s ograničenom odgovornošću za trgovinu, export-import i usluge, OIB 95020659298, Žarovnica 110D, 42250 Žarovnica</izvorni_sadrzaj>
    <derivirana_varijabla naziv="DomainObject.Predmet.ProtustrankaFormatedWithAdressOIB_1"> DIONA društvo s ograničenom odgovornošću za trgovinu, export-import i usluge, OIB 95020659298, Žarovnica 110D, 42250 Žarovnica</derivirana_varijabla>
  </DomainObject.Predmet.ProtustrankaFormatedWithAdressOIB>
  <DomainObject.Predmet.ProtustrankaWithAdress>
    <izvorni_sadrzaj>DIONA društvo s ograničenom odgovornošću za trgovinu, export-import i usluge Žarovnica 110D, 42250 Žarovnica</izvorni_sadrzaj>
    <derivirana_varijabla naziv="DomainObject.Predmet.ProtustrankaWithAdress_1">DIONA društvo s ograničenom odgovornošću za trgovinu, export-import i usluge Žarovnica 110D, 42250 Žarovnica</derivirana_varijabla>
  </DomainObject.Predmet.ProtustrankaWithAdress>
  <DomainObject.Predmet.ProtustrankaWithAdressOIB>
    <izvorni_sadrzaj>DIONA društvo s ograničenom odgovornošću za trgovinu, export-import i usluge, OIB 95020659298, Žarovnica 110D, 42250 Žarovnica</izvorni_sadrzaj>
    <derivirana_varijabla naziv="DomainObject.Predmet.ProtustrankaWithAdressOIB_1">DIONA društvo s ograničenom odgovornošću za trgovinu, export-import i usluge, OIB 95020659298, Žarovnica 110D, 42250 Žarovnica</derivirana_varijabla>
  </DomainObject.Predmet.ProtustrankaWithAdressOIB>
  <DomainObject.Predmet.ProtustrankaNazivFormated>
    <izvorni_sadrzaj>DIONA društvo s ograničenom odgovornošću za trgovinu, export-import i usluge</izvorni_sadrzaj>
    <derivirana_varijabla naziv="DomainObject.Predmet.ProtustrankaNazivFormated_1">DIONA društvo s ograničenom odgovornošću za trgovinu, export-import i usluge</derivirana_varijabla>
  </DomainObject.Predmet.ProtustrankaNazivFormated>
  <DomainObject.Predmet.ProtustrankaNazivFormatedOIB>
    <izvorni_sadrzaj>DIONA društvo s ograničenom odgovornošću za trgovinu, export-import i usluge, OIB 95020659298</izvorni_sadrzaj>
    <derivirana_varijabla naziv="DomainObject.Predmet.ProtustrankaNazivFormatedOIB_1">DIONA društvo s ograničenom odgovornošću za trgovinu, export-import i usluge, OIB 95020659298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42939.63</izvorni_sadrzaj>
    <derivirana_varijabla naziv="DomainObject.Predmet.TrenutnaVrijednost_1">42939.63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DIONA društvo s ograničenom odgovornošću za trgovinu, export-import i usluge</item>
    </izvorni_sadrzaj>
    <derivirana_varijabla naziv="DomainObject.Predmet.ProtuStrankaListFormated_1">
      <item>DIONA društvo s ograničenom odgovornošću za trgovinu, export-import i usluge</item>
    </derivirana_varijabla>
  </DomainObject.Predmet.ProtuStrankaListFormated>
  <DomainObject.Predmet.ProtuStrankaListFormatedOIB>
    <izvorni_sadrzaj>
      <item>DIONA društvo s ograničenom odgovornošću za trgovinu, export-import i usluge, OIB 95020659298</item>
    </izvorni_sadrzaj>
    <derivirana_varijabla naziv="DomainObject.Predmet.ProtuStrankaListFormatedOIB_1">
      <item>DIONA društvo s ograničenom odgovornošću za trgovinu, export-import i usluge, OIB 95020659298</item>
    </derivirana_varijabla>
  </DomainObject.Predmet.ProtuStrankaListFormatedOIB>
  <DomainObject.Predmet.ProtuStrankaListFormatedWithAdress>
    <izvorni_sadrzaj>
      <item>DIONA društvo s ograničenom odgovornošću za trgovinu, export-import i usluge, Žarovnica 110D, 42250 Žarovnica</item>
    </izvorni_sadrzaj>
    <derivirana_varijabla naziv="DomainObject.Predmet.ProtuStrankaListFormatedWithAdress_1">
      <item>DIONA društvo s ograničenom odgovornošću za trgovinu, export-import i usluge, Žarovnica 110D, 42250 Žarovnica</item>
    </derivirana_varijabla>
  </DomainObject.Predmet.ProtuStrankaListFormatedWithAdress>
  <DomainObject.Predmet.ProtuStrankaListFormatedWithAdressOIB>
    <izvorni_sadrzaj>
      <item>DIONA društvo s ograničenom odgovornošću za trgovinu, export-import i usluge, OIB 95020659298, Žarovnica 110D, 42250 Žarovnica</item>
    </izvorni_sadrzaj>
    <derivirana_varijabla naziv="DomainObject.Predmet.ProtuStrankaListFormatedWithAdressOIB_1">
      <item>DIONA društvo s ograničenom odgovornošću za trgovinu, export-import i usluge, OIB 95020659298, Žarovnica 110D, 42250 Žarovnica</item>
    </derivirana_varijabla>
  </DomainObject.Predmet.ProtuStrankaListFormatedWithAdressOIB>
  <DomainObject.Predmet.ProtuStrankaListNazivFormated>
    <izvorni_sadrzaj>
      <item>DIONA društvo s ograničenom odgovornošću za trgovinu, export-import i usluge</item>
    </izvorni_sadrzaj>
    <derivirana_varijabla naziv="DomainObject.Predmet.ProtuStrankaListNazivFormated_1">
      <item>DIONA društvo s ograničenom odgovornošću za trgovinu, export-import i usluge</item>
    </derivirana_varijabla>
  </DomainObject.Predmet.ProtuStrankaListNazivFormated>
  <DomainObject.Predmet.ProtuStrankaListNazivFormatedOIB>
    <izvorni_sadrzaj>
      <item>DIONA društvo s ograničenom odgovornošću za trgovinu, export-import i usluge, OIB 95020659298</item>
    </izvorni_sadrzaj>
    <derivirana_varijabla naziv="DomainObject.Predmet.ProtuStrankaListNazivFormatedOIB_1">
      <item>DIONA društvo s ograničenom odgovornošću za trgovinu, export-import i usluge, OIB 95020659298</item>
    </derivirana_varijabla>
  </DomainObject.Predmet.ProtuStrankaListNazivFormatedOIB>
  <DomainObject.Predmet.OstaliListFormated>
    <izvorni_sadrzaj>
      <item>Sudski registar</item>
      <item>e-oglasna ploča</item>
      <item>VALENTINA MAVREK</item>
    </izvorni_sadrzaj>
    <derivirana_varijabla naziv="DomainObject.Predmet.OstaliListFormated_1">
      <item>Sudski registar</item>
      <item>e-oglasna ploča</item>
      <item>VALENTINA MAVREK</item>
    </derivirana_varijabla>
  </DomainObject.Predmet.OstaliListFormated>
  <DomainObject.Predmet.OstaliListFormatedOIB>
    <izvorni_sadrzaj>
      <item>Sudski registar</item>
      <item>e-oglasna ploča</item>
      <item>VALENTINA MAVREK, OIB 16275147827</item>
    </izvorni_sadrzaj>
    <derivirana_varijabla naziv="DomainObject.Predmet.OstaliListFormatedOIB_1">
      <item>Sudski registar</item>
      <item>e-oglasna ploča</item>
      <item>VALENTINA MAVREK, OIB 16275147827</item>
    </derivirana_varijabla>
  </DomainObject.Predmet.OstaliListFormatedOIB>
  <DomainObject.Predmet.OstaliListFormatedWithAdress>
    <izvorni_sadrzaj>
      <item>Sudski registar</item>
      <item>e-oglasna ploča</item>
      <item>VALENTINA MAVREK, Žarovnica 110D, 42250 Žarovnica</item>
    </izvorni_sadrzaj>
    <derivirana_varijabla naziv="DomainObject.Predmet.OstaliListFormatedWithAdress_1">
      <item>Sudski registar</item>
      <item>e-oglasna ploča</item>
      <item>VALENTINA MAVREK, Žarovnica 110D, 42250 Žarovnica</item>
    </derivirana_varijabla>
  </DomainObject.Predmet.OstaliListFormatedWithAdress>
  <DomainObject.Predmet.OstaliListFormatedWithAdressOIB>
    <izvorni_sadrzaj>
      <item>Sudski registar</item>
      <item>e-oglasna ploča</item>
      <item>VALENTINA MAVREK, OIB 16275147827, Žarovnica 110D, 42250 Žarovnica</item>
    </izvorni_sadrzaj>
    <derivirana_varijabla naziv="DomainObject.Predmet.OstaliListFormatedWithAdressOIB_1">
      <item>Sudski registar</item>
      <item>e-oglasna ploča</item>
      <item>VALENTINA MAVREK, OIB 16275147827, Žarovnica 110D, 42250 Žarovnica</item>
    </derivirana_varijabla>
  </DomainObject.Predmet.OstaliListFormatedWithAdressOIB>
  <DomainObject.Predmet.OstaliListNazivFormated>
    <izvorni_sadrzaj>
      <item>Sudski registar</item>
      <item>e-oglasna ploča</item>
      <item>VALENTINA MAVREK</item>
    </izvorni_sadrzaj>
    <derivirana_varijabla naziv="DomainObject.Predmet.OstaliListNazivFormated_1">
      <item>Sudski registar</item>
      <item>e-oglasna ploča</item>
      <item>VALENTINA MAVREK</item>
    </derivirana_varijabla>
  </DomainObject.Predmet.OstaliListNazivFormated>
  <DomainObject.Predmet.OstaliListNazivFormatedOIB>
    <izvorni_sadrzaj>
      <item>Sudski registar</item>
      <item>e-oglasna ploča</item>
      <item>VALENTINA MAVREK, OIB 16275147827</item>
    </izvorni_sadrzaj>
    <derivirana_varijabla naziv="DomainObject.Predmet.OstaliListNazivFormatedOIB_1">
      <item>Sudski registar</item>
      <item>e-oglasna ploča</item>
      <item>VALENTINA MAVREK, OIB 16275147827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DIONA društvo s ograničenom odgovornošću za trgovinu, export-import i usluge</izvorni_sadrzaj>
    <derivirana_varijabla naziv="DomainObject.Predmet.ProtustrankaIDrugi_1">DIONA društvo s ograničenom odgovornošću za trgovinu, export-import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DIONA društvo s ograničenom odgovornošću za trgovinu, export-import i usluge, OIB 95020659298, Žarovnica 110D, 42250 Žarovnica</izvorni_sadrzaj>
    <derivirana_varijabla naziv="DomainObject.Predmet.ProtustrankaIDrugiAdressOIB_1">DIONA društvo s ograničenom odgovornošću za trgovinu, export-import i usluge, OIB 95020659298, Žarovnica 110D, 42250 Žarovnica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DIONA društvo s ograničenom odgovornošću za trgovinu, export-import i usluge</item>
      <item>Sudski registar</item>
      <item>e-oglasna ploča</item>
      <item>VALENTINA MAVREK</item>
    </izvorni_sadrzaj>
    <derivirana_varijabla naziv="DomainObject.Predmet.SudioniciListNaziv_1">
      <item>Financijska agencija</item>
      <item>DIONA društvo s ograničenom odgovornošću za trgovinu, export-import i usluge</item>
      <item>Sudski registar</item>
      <item>e-oglasna ploča</item>
      <item>VALENTINA MAVREK</item>
    </derivirana_varijabla>
  </DomainObject.Predmet.SudioniciListNaziv>
  <DomainObject.Predmet.SudioniciListAdressOIB>
    <izvorni_sadrzaj>
      <item>Financijska agencija, OIB 85821130368, Ulica grada Vukovara 70,10000 Zagreb</item>
      <item>DIONA društvo s ograničenom odgovornošću za trgovinu, export-import i usluge, OIB 95020659298, Žarovnica 110D,42250 Žarovnica</item>
      <item>Sudski registar</item>
      <item>e-oglasna ploča</item>
      <item>VALENTINA MAVREK, OIB 16275147827, Žarovnica 110D,42250 Žarovnica</item>
    </izvorni_sadrzaj>
    <derivirana_varijabla naziv="DomainObject.Predmet.SudioniciListAdressOIB_1">
      <item>Financijska agencija, OIB 85821130368, Ulica grada Vukovara 70,10000 Zagreb</item>
      <item>DIONA društvo s ograničenom odgovornošću za trgovinu, export-import i usluge, OIB 95020659298, Žarovnica 110D,42250 Žarovnica</item>
      <item>Sudski registar</item>
      <item>e-oglasna ploča</item>
      <item>VALENTINA MAVREK, OIB 16275147827, Žarovnica 110D,42250 Žarovnica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95020659298</item>
      <item>, OIB null</item>
      <item>, OIB null</item>
      <item>, OIB 16275147827</item>
    </izvorni_sadrzaj>
    <derivirana_varijabla naziv="DomainObject.Predmet.SudioniciListNazivOIB_1">
      <item>, OIB 85821130368</item>
      <item>, OIB 95020659298</item>
      <item>, OIB null</item>
      <item>, OIB null</item>
      <item>, OIB 16275147827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3E7473-E489-4B8E-AC38-2F85E378C7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274</properties:Words>
  <properties:Characters>1402</properties:Characters>
  <properties:Lines>48</properties:Lines>
  <properties:Paragraphs>17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2017-04-03T09:39:00Z</cp:lastPrinted>
  <dcterms:modified xmlns:xsi="http://www.w3.org/2001/XMLSchema-instance" xsi:type="dcterms:W3CDTF">2017-04-03T09:40:00Z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