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1535" w14:paraId="0b81535" w:rsidRDefault="00AE649C" w:rsidP="00FA5B5E" w:rsidR="00AE649C" w:rsidRPr="00B76F3C">
      <w:pPr>
        <w:pStyle w:val="Naslov3"/>
        <w15:collapsed w:val="false"/>
      </w:pPr>
    </w:p>
    <w:p w:rsidRDefault="00DD332D" w:rsidP="00DD332D" w:rsidR="00DD332D" w:rsidRPr="00DD332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spacing w:after="0"/>
        <w:ind w:firstLine="708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>REPUBLIKA HRVATSKA</w:t>
      </w:r>
      <w:r w:rsidRPr="00DD332D">
        <w:rPr>
          <w:rFonts w:cs="Times New Roman" w:eastAsia="Times New Roman"/>
          <w:lang w:eastAsia="hr-HR"/>
        </w:rPr>
        <w:tab/>
        <w:t xml:space="preserve">                                      Poslovni broj: 3. St-858/2016-5</w:t>
      </w:r>
    </w:p>
    <w:p w:rsidRDefault="00DD332D" w:rsidP="00DD332D" w:rsidR="00DD332D" w:rsidRPr="00DD332D">
      <w:pPr>
        <w:spacing w:after="0"/>
        <w:ind w:firstLine="708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>Zadar, Dr. Franje Tuđmana 35</w:t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  <w:t xml:space="preserve">        </w:t>
      </w:r>
    </w:p>
    <w:p w:rsidRDefault="00DD332D" w:rsidP="00DD332D" w:rsidR="00DD332D" w:rsidRPr="00DD332D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DD332D" w:rsidP="00DD332D" w:rsidR="00DD332D" w:rsidRPr="00DD332D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spacing w:after="0"/>
        <w:jc w:val="right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DD332D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DD332D">
        <w:rPr>
          <w:rFonts w:cs="Times New Roman" w:eastAsia="Times New Roman"/>
          <w:lang w:eastAsia="hr-HR"/>
        </w:rPr>
        <w:t>Regionalni centar Split, Podružnica Zadar,</w:t>
      </w:r>
    </w:p>
    <w:p w:rsidRDefault="00DD332D" w:rsidP="00DD332D" w:rsidR="00DD332D" w:rsidRPr="00DD332D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D332D">
        <w:rPr>
          <w:rFonts w:cs="Times New Roman" w:eastAsia="Times New Roman"/>
          <w:lang w:eastAsia="hr-HR"/>
        </w:rPr>
        <w:t xml:space="preserve"> Ivana Danila 4</w:t>
      </w:r>
    </w:p>
    <w:p w:rsidRDefault="00DD332D" w:rsidP="00DD332D" w:rsidR="00DD332D" w:rsidRPr="00DD33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332D" w:rsidP="00DD332D" w:rsidR="00DD332D" w:rsidRPr="00DD33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332D" w:rsidP="00DD332D" w:rsidR="00DD332D" w:rsidRPr="00DD33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DD332D">
        <w:rPr>
          <w:rFonts w:cs="Times New Roman" w:eastAsia="Times New Roman"/>
          <w:lang w:eastAsia="hr-HR"/>
        </w:rPr>
        <w:t>posl</w:t>
      </w:r>
      <w:proofErr w:type="spellEnd"/>
      <w:r w:rsidRPr="00DD332D">
        <w:rPr>
          <w:rFonts w:cs="Times New Roman" w:eastAsia="Times New Roman"/>
          <w:lang w:eastAsia="hr-HR"/>
        </w:rPr>
        <w:t xml:space="preserve">. broj gornji od 17. lipnja 2016. koje se u privitku dostavlja, pozvani ste na ročišta od 5. srpnja 2016. radi očitovanja o prijedlogu i utvrđivanja pretpostavki za otvaranje stečajnog postupka nad dužnikom SLAPOVI ZRMANJE d.o.o. sa sjedištem u </w:t>
      </w:r>
      <w:proofErr w:type="spellStart"/>
      <w:r w:rsidRPr="00DD332D">
        <w:rPr>
          <w:rFonts w:cs="Times New Roman" w:eastAsia="Times New Roman"/>
          <w:lang w:eastAsia="hr-HR"/>
        </w:rPr>
        <w:t>Muškovcima</w:t>
      </w:r>
      <w:proofErr w:type="spellEnd"/>
      <w:r w:rsidRPr="00DD332D">
        <w:rPr>
          <w:rFonts w:cs="Times New Roman" w:eastAsia="Times New Roman"/>
          <w:lang w:eastAsia="hr-HR"/>
        </w:rPr>
        <w:t xml:space="preserve"> (Obrovac) </w:t>
      </w:r>
      <w:proofErr w:type="spellStart"/>
      <w:r w:rsidRPr="00DD332D">
        <w:rPr>
          <w:rFonts w:cs="Times New Roman" w:eastAsia="Times New Roman"/>
          <w:lang w:eastAsia="hr-HR"/>
        </w:rPr>
        <w:t>Muškovci</w:t>
      </w:r>
      <w:proofErr w:type="spellEnd"/>
      <w:r w:rsidRPr="00DD332D">
        <w:rPr>
          <w:rFonts w:cs="Times New Roman" w:eastAsia="Times New Roman"/>
          <w:lang w:eastAsia="hr-HR"/>
        </w:rPr>
        <w:t xml:space="preserve"> 5, OIB:80962618921.</w:t>
      </w:r>
    </w:p>
    <w:p w:rsidRDefault="00DD332D" w:rsidP="00DD332D" w:rsidR="00DD332D" w:rsidRPr="00DD33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spacing w:after="0"/>
        <w:jc w:val="both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4.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DD332D" w:rsidP="00DD332D" w:rsidR="00DD332D" w:rsidRPr="00DD332D">
      <w:pPr>
        <w:spacing w:after="0"/>
        <w:jc w:val="both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 xml:space="preserve"> </w:t>
      </w:r>
    </w:p>
    <w:p w:rsidRDefault="00DD332D" w:rsidP="00DD332D" w:rsidR="00DD332D" w:rsidRPr="00DD332D">
      <w:pPr>
        <w:spacing w:after="0"/>
        <w:jc w:val="both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DD332D">
        <w:rPr>
          <w:rFonts w:cs="Times New Roman" w:eastAsia="Times New Roman"/>
          <w:lang w:eastAsia="hr-HR"/>
        </w:rPr>
        <w:t>faxa</w:t>
      </w:r>
      <w:proofErr w:type="spellEnd"/>
      <w:r w:rsidRPr="00DD332D">
        <w:rPr>
          <w:rFonts w:cs="Times New Roman" w:eastAsia="Times New Roman"/>
          <w:lang w:eastAsia="hr-HR"/>
        </w:rPr>
        <w:t xml:space="preserve"> ovog suda broj 023/292-055.</w:t>
      </w:r>
    </w:p>
    <w:p w:rsidRDefault="00DD332D" w:rsidP="00DD332D" w:rsidR="00DD332D" w:rsidRPr="00DD33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spacing w:after="0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</w:p>
    <w:p w:rsidRDefault="00DD332D" w:rsidP="00DD332D" w:rsidR="00DD332D" w:rsidRPr="00DD332D">
      <w:pPr>
        <w:spacing w:after="0"/>
        <w:jc w:val="center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 xml:space="preserve">U Zadru 17. lipnja 2016. </w:t>
      </w:r>
    </w:p>
    <w:p w:rsidRDefault="00DD332D" w:rsidP="00DD332D" w:rsidR="00DD332D" w:rsidRPr="00DD33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spacing w:after="0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spacing w:after="0"/>
        <w:rPr>
          <w:rFonts w:cs="Times New Roman" w:eastAsia="Times New Roman"/>
          <w:lang w:eastAsia="hr-HR"/>
        </w:rPr>
      </w:pPr>
    </w:p>
    <w:p w:rsidRDefault="00DD332D" w:rsidP="00DD332D" w:rsidR="00DD332D" w:rsidRPr="00DD332D">
      <w:pPr>
        <w:spacing w:after="0"/>
        <w:jc w:val="right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DD332D" w:rsidP="00DD332D" w:rsidR="00DD332D" w:rsidRPr="00DD332D">
      <w:pPr>
        <w:spacing w:after="0"/>
        <w:ind w:firstLine="708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 xml:space="preserve">                                 </w:t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</w:r>
      <w:r w:rsidRPr="00DD332D">
        <w:rPr>
          <w:rFonts w:cs="Times New Roman" w:eastAsia="Times New Roman"/>
          <w:lang w:eastAsia="hr-HR"/>
        </w:rPr>
        <w:tab/>
        <w:t xml:space="preserve">    Sutkinja:</w:t>
      </w:r>
    </w:p>
    <w:p w:rsidRDefault="00DD332D" w:rsidP="00DD332D" w:rsidR="00DD332D" w:rsidRPr="00DD332D">
      <w:pPr>
        <w:spacing w:after="0"/>
        <w:jc w:val="right"/>
        <w:rPr>
          <w:rFonts w:cs="Times New Roman" w:eastAsia="Times New Roman"/>
          <w:lang w:eastAsia="hr-HR"/>
        </w:rPr>
      </w:pPr>
      <w:r w:rsidRPr="00DD332D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DD332D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32D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9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St-858/2016-4</izvorni_sadrzaj>
    <derivirana_varijabla naziv="DomainObject.Oznaka_1">St-858/2016-4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SLAPOVI ZRMANJE d.o.o. za trgovinu, turizam i poslovne usluge</izvorni_sadrzaj>
    <derivirana_varijabla naziv="DomainObject.Predmet.ProtustrankaFormated_1">  SLAPOVI ZRMANJE d.o.o. za trgovinu, turizam i poslovne usluge</derivirana_varijabla>
  </DomainObject.Predmet.ProtustrankaFormated>
  <DomainObject.Predmet.ProtustrankaFormatedOIB>
    <izvorni_sadrzaj>  SLAPOVI ZRMANJE d.o.o. za trgovinu, turizam i poslovne usluge, OIB 80962618921</izvorni_sadrzaj>
    <derivirana_varijabla naziv="DomainObject.Predmet.ProtustrankaFormatedOIB_1">  SLAPOVI ZRMANJE d.o.o. za trgovinu, turizam i poslovne usluge, OIB 80962618921</derivirana_varijabla>
  </DomainObject.Predmet.ProtustrankaFormatedOIB>
  <DomainObject.Predmet.ProtustrankaFormatedWithAdress>
    <izvorni_sadrzaj> SLAPOVI ZRMANJE d.o.o. za trgovinu, turizam i poslovne usluge, Muškovci 5, 23450 Obrovac</izvorni_sadrzaj>
    <derivirana_varijabla naziv="DomainObject.Predmet.ProtustrankaFormatedWithAdress_1"> SLAPOVI ZRMANJE d.o.o. za trgovinu, turizam i poslovne usluge, Muškovci 5, 23450 Obrovac</derivirana_varijabla>
  </DomainObject.Predmet.ProtustrankaFormatedWithAdress>
  <DomainObject.Predmet.ProtustrankaFormatedWithAdressOIB>
    <izvorni_sadrzaj> SLAPOVI ZRMANJE d.o.o. za trgovinu, turizam i poslovne usluge, OIB 80962618921, Muškovci 5, 23450 Obrovac</izvorni_sadrzaj>
    <derivirana_varijabla naziv="DomainObject.Predmet.ProtustrankaFormatedWithAdressOIB_1"> SLAPOVI ZRMANJE d.o.o. za trgovinu, turizam i poslovne usluge, OIB 80962618921, Muškovci 5, 23450 Obrovac</derivirana_varijabla>
  </DomainObject.Predmet.ProtustrankaFormatedWithAdressOIB>
  <DomainObject.Predmet.ProtustrankaWithAdress>
    <izvorni_sadrzaj>SLAPOVI ZRMANJE d.o.o. za trgovinu, turizam i poslovne usluge Muškovci 5, 23450 Obrovac</izvorni_sadrzaj>
    <derivirana_varijabla naziv="DomainObject.Predmet.ProtustrankaWithAdress_1">SLAPOVI ZRMANJE d.o.o. za trgovinu, turizam i poslovne usluge Muškovci 5, 23450 Obrovac</derivirana_varijabla>
  </DomainObject.Predmet.ProtustrankaWithAdress>
  <DomainObject.Predmet.ProtustrankaWithAdressOIB>
    <izvorni_sadrzaj>SLAPOVI ZRMANJE d.o.o. za trgovinu, turizam i poslovne usluge, OIB 80962618921, Muškovci 5, 23450 Obrovac</izvorni_sadrzaj>
    <derivirana_varijabla naziv="DomainObject.Predmet.ProtustrankaWithAdressOIB_1">SLAPOVI ZRMANJE d.o.o. za trgovinu, turizam i poslovne usluge, OIB 80962618921, Muškovci 5, 23450 Obrovac</derivirana_varijabla>
  </DomainObject.Predmet.ProtustrankaWithAdressOIB>
  <DomainObject.Predmet.ProtustrankaNazivFormated>
    <izvorni_sadrzaj>SLAPOVI ZRMANJE d.o.o. za trgovinu, turizam i poslovne usluge</izvorni_sadrzaj>
    <derivirana_varijabla naziv="DomainObject.Predmet.ProtustrankaNazivFormated_1">SLAPOVI ZRMANJE d.o.o. za trgovinu, turizam i poslovne usluge</derivirana_varijabla>
  </DomainObject.Predmet.ProtustrankaNazivFormated>
  <DomainObject.Predmet.ProtustrankaNazivFormatedOIB>
    <izvorni_sadrzaj>SLAPOVI ZRMANJE d.o.o. za trgovinu, turizam i poslovne usluge, OIB 80962618921</izvorni_sadrzaj>
    <derivirana_varijabla naziv="DomainObject.Predmet.ProtustrankaNazivFormatedOIB_1">SLAPOVI ZRMANJE d.o.o. za trgovinu, turizam i poslovne usluge, OIB 80962618921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Nikola Buljević</izvorni_sadrzaj>
    <derivirana_varijabla naziv="DomainObject.Predmet.StrankaFormated_1">  Financijska agencija; Nikola Buljević</derivirana_varijabla>
  </DomainObject.Predmet.StrankaFormated>
  <DomainObject.Predmet.StrankaFormatedOIB>
    <izvorni_sadrzaj>  Financijska agencija, OIB 85821130368; Nikola Buljević, OIB 16626248526</izvorni_sadrzaj>
    <derivirana_varijabla naziv="DomainObject.Predmet.StrankaFormatedOIB_1">  Financijska agencija, OIB 85821130368; Nikola Buljević, OIB 16626248526</derivirana_varijabla>
  </DomainObject.Predmet.StrankaFormatedOIB>
  <DomainObject.Predmet.StrankaFormatedWithAdress>
    <izvorni_sadrzaj> Financijska agencija, Ivana Danila 4, 23000 Zadar; Nikola Buljević, PARAVINJA DOLAC 5 (ranije: MUŠKOVCI, MUŠKOVCI, 0), 23450 Muškovci</izvorni_sadrzaj>
    <derivirana_varijabla naziv="DomainObject.Predmet.StrankaFormatedWithAdress_1"> Financijska agencija, Ivana Danila 4, 23000 Zadar; Nikola Buljević, PARAVINJA DOLAC 5 (ranije: MUŠKOVCI, MUŠKOVCI, 0), 23450 Muškovci</derivirana_varijabla>
  </DomainObject.Predmet.StrankaFormatedWithAdress>
  <DomainObject.Predmet.StrankaFormatedWithAdressOIB>
    <izvorni_sadrzaj> Financijska agencija, OIB 85821130368, Ivana Danila 4, 23000 Zadar; Nikola Buljević, OIB 16626248526, PARAVINJA DOLAC 5 (ranije: MUŠKOVCI, MUŠKOVCI, 0), 23450 Muškovci</izvorni_sadrzaj>
    <derivirana_varijabla naziv="DomainObject.Predmet.StrankaFormatedWithAdressOIB_1"> Financijska agencija, OIB 85821130368, Ivana Danila 4, 23000 Zadar; Nikola Buljević, OIB 16626248526, PARAVINJA DOLAC 5 (ranije: MUŠKOVCI, MUŠKOVCI, 0), 23450 Muškovci</derivirana_varijabla>
  </DomainObject.Predmet.StrankaFormatedWithAdressOIB>
  <DomainObject.Predmet.StrankaWithAdress>
    <izvorni_sadrzaj>Financijska agencija Ivana Danila 4,23000 Zadar,Nikola Buljević PARAVINJA DOLAC 5 (ranije: MUŠKOVCI, MUŠKOVCI, 0),23450 Muškovci</izvorni_sadrzaj>
    <derivirana_varijabla naziv="DomainObject.Predmet.StrankaWithAdress_1">Financijska agencija Ivana Danila 4,23000 Zadar,Nikola Buljević PARAVINJA DOLAC 5 (ranije: MUŠKOVCI, MUŠKOVCI, 0),23450 Muškovci</derivirana_varijabla>
  </DomainObject.Predmet.StrankaWithAdress>
  <DomainObject.Predmet.StrankaWithAdressOIB>
    <izvorni_sadrzaj>Financijska agencija, OIB 85821130368, Ivana Danila 4,23000 Zadar,Nikola Buljević, OIB 16626248526, PARAVINJA DOLAC 5 (ranije: MUŠKOVCI, MUŠKOVCI, 0),23450 Muškovci</izvorni_sadrzaj>
    <derivirana_varijabla naziv="DomainObject.Predmet.StrankaWithAdressOIB_1">Financijska agencija, OIB 85821130368, Ivana Danila 4,23000 Zadar,Nikola Buljević, OIB 16626248526, PARAVINJA DOLAC 5 (ranije: MUŠKOVCI, MUŠKOVCI, 0),23450 Muškovci</derivirana_varijabla>
  </DomainObject.Predmet.StrankaWithAdressOIB>
  <DomainObject.Predmet.StrankaNazivFormated>
    <izvorni_sadrzaj>Financijska agencija,Nikola Buljević</izvorni_sadrzaj>
    <derivirana_varijabla naziv="DomainObject.Predmet.StrankaNazivFormated_1">Financijska agencija,Nikola Buljević</derivirana_varijabla>
  </DomainObject.Predmet.StrankaNazivFormated>
  <DomainObject.Predmet.StrankaNazivFormatedOIB>
    <izvorni_sadrzaj>Financijska agencija, OIB 85821130368,Nikola Buljević, OIB 16626248526</izvorni_sadrzaj>
    <derivirana_varijabla naziv="DomainObject.Predmet.StrankaNazivFormatedOIB_1">Financijska agencija, OIB 85821130368,Nikola Buljević, OIB 16626248526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24895.62</izvorni_sadrzaj>
    <derivirana_varijabla naziv="DomainObject.Predmet.TrenutnaVrijednost_1">24895.62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Nikola Buljević</item>
    </izvorni_sadrzaj>
    <derivirana_varijabla naziv="DomainObject.Predmet.StrankaListFormated_1">
      <item>Financijska agencija</item>
      <item>Nikola Buljević</item>
    </derivirana_varijabla>
  </DomainObject.Predmet.StrankaListFormated>
  <DomainObject.Predmet.StrankaListFormatedOIB>
    <izvorni_sadrzaj>
      <item>Financijska agencija, OIB 85821130368</item>
      <item>Nikola Buljević, OIB 16626248526</item>
    </izvorni_sadrzaj>
    <derivirana_varijabla naziv="DomainObject.Predmet.StrankaListFormatedOIB_1">
      <item>Financijska agencija, OIB 85821130368</item>
      <item>Nikola Buljević, OIB 16626248526</item>
    </derivirana_varijabla>
  </DomainObject.Predmet.StrankaListFormatedOIB>
  <DomainObject.Predmet.StrankaListFormatedWithAdress>
    <izvorni_sadrzaj>
      <item>Financijska agencija, Ivana Danila 4, 23000 Zadar</item>
      <item>Nikola Buljević, PARAVINJA DOLAC 5 (ranije: MUŠKOVCI, MUŠKOVCI, 0), 23450 Muškovci</item>
    </izvorni_sadrzaj>
    <derivirana_varijabla naziv="DomainObject.Predmet.StrankaListFormatedWithAdress_1">
      <item>Financijska agencija, Ivana Danila 4, 23000 Zadar</item>
      <item>Nikola Buljević, PARAVINJA DOLAC 5 (ranije: MUŠKOVCI, MUŠKOVCI, 0), 23450 Muškovci</item>
    </derivirana_varijabla>
  </DomainObject.Predmet.StrankaListFormatedWithAdress>
  <DomainObject.Predmet.StrankaListFormatedWithAdressOIB>
    <izvorni_sadrzaj>
      <item>Financijska agencija, OIB 85821130368, Ivana Danila 4, 23000 Zadar</item>
      <item>Nikola Buljević, OIB 16626248526, PARAVINJA DOLAC 5 (ranije: MUŠKOVCI, MUŠKOVCI, 0), 23450 Muškovci</item>
    </izvorni_sadrzaj>
    <derivirana_varijabla naziv="DomainObject.Predmet.StrankaListFormatedWithAdressOIB_1">
      <item>Financijska agencija, OIB 85821130368, Ivana Danila 4, 23000 Zadar</item>
      <item>Nikola Buljević, OIB 16626248526, PARAVINJA DOLAC 5 (ranije: MUŠKOVCI, MUŠKOVCI, 0), 23450 Muškovci</item>
    </derivirana_varijabla>
  </DomainObject.Predmet.StrankaListFormatedWithAdressOIB>
  <DomainObject.Predmet.StrankaListNazivFormated>
    <izvorni_sadrzaj>
      <item>Financijska agencija</item>
      <item>Nikola Buljević</item>
    </izvorni_sadrzaj>
    <derivirana_varijabla naziv="DomainObject.Predmet.StrankaListNazivFormated_1">
      <item>Financijska agencija</item>
      <item>Nikola Buljević</item>
    </derivirana_varijabla>
  </DomainObject.Predmet.StrankaListNazivFormated>
  <DomainObject.Predmet.StrankaListNazivFormatedOIB>
    <izvorni_sadrzaj>
      <item>Financijska agencija, OIB 85821130368</item>
      <item>Nikola Buljević, OIB 16626248526</item>
    </izvorni_sadrzaj>
    <derivirana_varijabla naziv="DomainObject.Predmet.StrankaListNazivFormatedOIB_1">
      <item>Financijska agencija, OIB 85821130368</item>
      <item>Nikola Buljević, OIB 16626248526</item>
    </derivirana_varijabla>
  </DomainObject.Predmet.StrankaListNazivFormatedOIB>
  <DomainObject.Predmet.ProtuStrankaListFormated>
    <izvorni_sadrzaj>
      <item>SLAPOVI ZRMANJE d.o.o. za trgovinu, turizam i poslovne usluge</item>
    </izvorni_sadrzaj>
    <derivirana_varijabla naziv="DomainObject.Predmet.ProtuStrankaListFormated_1">
      <item>SLAPOVI ZRMANJE d.o.o. za trgovinu, turizam i poslovne usluge</item>
    </derivirana_varijabla>
  </DomainObject.Predmet.ProtuStrankaListFormated>
  <DomainObject.Predmet.ProtuStrankaListFormatedOIB>
    <izvorni_sadrzaj>
      <item>SLAPOVI ZRMANJE d.o.o. za trgovinu, turizam i poslovne usluge, OIB 80962618921</item>
    </izvorni_sadrzaj>
    <derivirana_varijabla naziv="DomainObject.Predmet.ProtuStrankaListFormatedOIB_1">
      <item>SLAPOVI ZRMANJE d.o.o. za trgovinu, turizam i poslovne usluge, OIB 80962618921</item>
    </derivirana_varijabla>
  </DomainObject.Predmet.ProtuStrankaListFormatedOIB>
  <DomainObject.Predmet.ProtuStrankaListFormatedWithAdress>
    <izvorni_sadrzaj>
      <item>SLAPOVI ZRMANJE d.o.o. za trgovinu, turizam i poslovne usluge, Muškovci 5, 23450 Obrovac</item>
    </izvorni_sadrzaj>
    <derivirana_varijabla naziv="DomainObject.Predmet.ProtuStrankaListFormatedWithAdress_1">
      <item>SLAPOVI ZRMANJE d.o.o. za trgovinu, turizam i poslovne usluge, Muškovci 5, 23450 Obrovac</item>
    </derivirana_varijabla>
  </DomainObject.Predmet.ProtuStrankaListFormatedWithAdress>
  <DomainObject.Predmet.ProtuStrankaListFormatedWithAdressOIB>
    <izvorni_sadrzaj>
      <item>SLAPOVI ZRMANJE d.o.o. za trgovinu, turizam i poslovne usluge, OIB 80962618921, Muškovci 5, 23450 Obrovac</item>
    </izvorni_sadrzaj>
    <derivirana_varijabla naziv="DomainObject.Predmet.ProtuStrankaListFormatedWithAdressOIB_1">
      <item>SLAPOVI ZRMANJE d.o.o. za trgovinu, turizam i poslovne usluge, OIB 80962618921, Muškovci 5, 23450 Obrovac</item>
    </derivirana_varijabla>
  </DomainObject.Predmet.ProtuStrankaListFormatedWithAdressOIB>
  <DomainObject.Predmet.ProtuStrankaListNazivFormated>
    <izvorni_sadrzaj>
      <item>SLAPOVI ZRMANJE d.o.o. za trgovinu, turizam i poslovne usluge</item>
    </izvorni_sadrzaj>
    <derivirana_varijabla naziv="DomainObject.Predmet.ProtuStrankaListNazivFormated_1">
      <item>SLAPOVI ZRMANJE d.o.o. za trgovinu, turizam i poslovne usluge</item>
    </derivirana_varijabla>
  </DomainObject.Predmet.ProtuStrankaListNazivFormated>
  <DomainObject.Predmet.ProtuStrankaListNazivFormatedOIB>
    <izvorni_sadrzaj>
      <item>SLAPOVI ZRMANJE d.o.o. za trgovinu, turizam i poslovne usluge, OIB 80962618921</item>
    </izvorni_sadrzaj>
    <derivirana_varijabla naziv="DomainObject.Predmet.ProtuStrankaListNazivFormatedOIB_1">
      <item>SLAPOVI ZRMANJE d.o.o. za trgovinu, turizam i poslovne usluge, OIB 80962618921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St-858/2016-4</izvorni_sadrzaj>
    <derivirana_varijabla naziv="DomainObject.PoslovniBrojDokumenta_1">St-858/2016-4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SLAPOVI ZRMANJE d.o.o. za trgovinu, turizam i poslovne usluge</izvorni_sadrzaj>
    <derivirana_varijabla naziv="DomainObject.Predmet.ProtustrankaIDrugi_1">SLAPOVI ZRMANJE d.o.o. za trgovinu, turizam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SLAPOVI ZRMANJE d.o.o. za trgovinu, turizam i poslovne usluge, OIB 80962618921, Muškovci 5, 23450 Obrovac</izvorni_sadrzaj>
    <derivirana_varijabla naziv="DomainObject.Predmet.ProtustrankaIDrugiAdressOIB_1">SLAPOVI ZRMANJE d.o.o. za trgovinu, turizam i poslovne usluge, OIB 80962618921, Muškovci 5,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SLAPOVI ZRMANJE d.o.o. za trgovinu, turizam i poslovne usluge</item>
      <item>Nikola Buljević</item>
    </izvorni_sadrzaj>
    <derivirana_varijabla naziv="DomainObject.Predmet.SudioniciListNaziv_1">
      <item>Financijska agencija</item>
      <item>SLAPOVI ZRMANJE d.o.o. za trgovinu, turizam i poslovne usluge</item>
      <item>Nikola Buljević</item>
    </derivirana_varijabla>
  </DomainObject.Predmet.SudioniciListNaziv>
  <DomainObject.Predmet.SudioniciListAdressOIB>
    <izvorni_sadrzaj>
      <item>Financijska agencija, OIB 85821130368, Ivana Danila 4,23000 Zadar</item>
      <item>SLAPOVI ZRMANJE d.o.o. za trgovinu, turizam i poslovne usluge, OIB 80962618921, Muškovci 5,23450 Obrovac</item>
      <item>Nikola Buljević, OIB 16626248526, PARAVINJA DOLAC 5 (ranije: MUŠKOVCI, MUŠKOVCI, 0),23450 Muškovci</item>
    </izvorni_sadrzaj>
    <derivirana_varijabla naziv="DomainObject.Predmet.SudioniciListAdressOIB_1">
      <item>Financijska agencija, OIB 85821130368, Ivana Danila 4,23000 Zadar</item>
      <item>SLAPOVI ZRMANJE d.o.o. za trgovinu, turizam i poslovne usluge, OIB 80962618921, Muškovci 5,23450 Obrovac</item>
      <item>Nikola Buljević, OIB 16626248526, PARAVINJA DOLAC 5 (ranije: MUŠKOVCI, MUŠKOVCI, 0),23450 Muškovci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0E14C-97C9-47CC-B439-73835823B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778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2016-06-17T09:48:00Z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