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a31e" w14:paraId="ab8a31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5C44" w:rsidP="00EC5C44" w:rsidR="00EC5C4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St-326/2017-2.</w:t>
      </w:r>
    </w:p>
    <w:p w:rsidRDefault="00EC5C44" w:rsidP="00EC5C44" w:rsidR="00EC5C44">
      <w:pPr>
        <w:jc w:val="center"/>
        <w:rPr>
          <w:rFonts w:cs="Arial" w:hAnsi="Arial" w:ascii="Arial"/>
          <w:b/>
          <w:noProof/>
        </w:rPr>
      </w:pPr>
    </w:p>
    <w:p w:rsidRDefault="00EC5C44" w:rsidP="00EC5C44" w:rsidR="00EC5C44">
      <w:pPr>
        <w:jc w:val="center"/>
        <w:rPr>
          <w:rFonts w:cs="Arial" w:hAnsi="Arial" w:ascii="Arial"/>
          <w:b/>
          <w:noProof/>
        </w:rPr>
      </w:pPr>
    </w:p>
    <w:p w:rsidRDefault="00EC5C44" w:rsidP="00EC5C44" w:rsidR="00EC5C4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C5C44" w:rsidP="00EC5C44" w:rsidR="00EC5C44">
      <w:pPr>
        <w:rPr>
          <w:rFonts w:cs="Arial" w:hAnsi="Arial" w:ascii="Arial"/>
          <w:b/>
          <w:noProof/>
        </w:rPr>
      </w:pPr>
    </w:p>
    <w:p w:rsidRDefault="00EC5C44" w:rsidP="00EC5C44" w:rsidR="00EC5C4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C5C44" w:rsidP="00EC5C44" w:rsidR="00EC5C44">
      <w:pPr>
        <w:outlineLvl w:val="0"/>
        <w:rPr>
          <w:rFonts w:cs="Arial" w:hAnsi="Arial" w:ascii="Arial"/>
          <w:noProof/>
        </w:rPr>
      </w:pPr>
    </w:p>
    <w:p w:rsidRDefault="00EC5C44" w:rsidP="00EC5C44" w:rsidR="00EC5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ELEKTROKOLENKO d.o.o. za elektroinstalacijske radove, usluge i trgovinu iz </w:t>
      </w:r>
      <w:proofErr w:type="spellStart"/>
      <w:r>
        <w:rPr>
          <w:rFonts w:cs="Arial" w:hAnsi="Arial" w:ascii="Arial"/>
        </w:rPr>
        <w:t>Vulišinca</w:t>
      </w:r>
      <w:proofErr w:type="spellEnd"/>
      <w:r>
        <w:rPr>
          <w:rFonts w:cs="Arial" w:hAnsi="Arial" w:ascii="Arial"/>
        </w:rPr>
        <w:t xml:space="preserve"> 38, MBS 070092336, OIB 27362997253, d</w:t>
      </w:r>
      <w:r>
        <w:rPr>
          <w:rFonts w:cs="Arial" w:hAnsi="Arial" w:ascii="Arial"/>
          <w:noProof/>
        </w:rPr>
        <w:t>ana 14. kolovoza 2017. godine</w:t>
      </w:r>
    </w:p>
    <w:p w:rsidRDefault="00EC5C44" w:rsidP="00EC5C44" w:rsidR="00EC5C44">
      <w:pPr>
        <w:ind w:firstLine="851"/>
        <w:jc w:val="both"/>
        <w:rPr>
          <w:rFonts w:cs="Arial" w:hAnsi="Arial" w:ascii="Arial"/>
          <w:noProof/>
        </w:rPr>
      </w:pPr>
    </w:p>
    <w:p w:rsidRDefault="00EC5C44" w:rsidP="00EC5C44" w:rsidR="00EC5C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C5C44" w:rsidP="00EC5C44" w:rsidR="00EC5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C5C44" w:rsidP="00EC5C44" w:rsidR="00EC5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ELEKTROKOLENKO d.o.o. za elektroinstalacijske radove, usluge i trgovinu iz </w:t>
      </w:r>
      <w:proofErr w:type="spellStart"/>
      <w:r>
        <w:rPr>
          <w:rFonts w:cs="Arial" w:hAnsi="Arial" w:ascii="Arial"/>
        </w:rPr>
        <w:t>Vulišinca</w:t>
      </w:r>
      <w:proofErr w:type="spellEnd"/>
      <w:r>
        <w:rPr>
          <w:rFonts w:cs="Arial" w:hAnsi="Arial" w:ascii="Arial"/>
        </w:rPr>
        <w:t xml:space="preserve"> 38, MBS 070092336, OIB 27362997253. </w:t>
      </w:r>
    </w:p>
    <w:p w:rsidRDefault="00EC5C44" w:rsidP="00EC5C44" w:rsidR="00EC5C4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C5C44" w:rsidP="00EC5C44" w:rsidR="00EC5C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11,30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C5C44" w:rsidP="00EC5C44" w:rsidR="00EC5C4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EC5C44" w:rsidP="00EC5C44" w:rsidR="00EC5C4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Franjo Kolenko iz Vulišinca 38.</w:t>
      </w:r>
    </w:p>
    <w:p w:rsidRDefault="00EC5C44" w:rsidP="00EC5C44" w:rsidR="00EC5C44">
      <w:pPr>
        <w:ind w:left="851"/>
        <w:jc w:val="both"/>
        <w:rPr>
          <w:rFonts w:cs="Arial" w:hAnsi="Arial" w:ascii="Arial"/>
          <w:noProof/>
        </w:rPr>
      </w:pPr>
    </w:p>
    <w:p w:rsidRDefault="00EC5C44" w:rsidP="00EC5C44" w:rsidR="00EC5C4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C5C44" w:rsidP="00EC5C44" w:rsidR="00EC5C4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EC5C44" w:rsidP="00EC5C44" w:rsidR="00EC5C44">
      <w:pPr>
        <w:jc w:val="center"/>
        <w:outlineLvl w:val="0"/>
        <w:rPr>
          <w:rFonts w:cs="Arial" w:eastAsia="Times New Roman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C5C44" w:rsidP="00EC5C44" w:rsidR="00EC5C44">
      <w:pPr>
        <w:jc w:val="center"/>
        <w:outlineLvl w:val="0"/>
        <w:rPr>
          <w:rFonts w:cs="Arial" w:hAnsi="Arial" w:ascii="Arial"/>
          <w:noProof/>
        </w:rPr>
      </w:pPr>
    </w:p>
    <w:p w:rsidRDefault="00EC5C44" w:rsidP="00EC5C44" w:rsidR="00EC5C4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442 dana, u ukupnom iznosu od 54.035,77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devet zaposlenika.</w:t>
      </w:r>
      <w:r>
        <w:rPr>
          <w:rFonts w:cs="Arial" w:hAnsi="Arial" w:ascii="Arial"/>
        </w:rPr>
        <w:t xml:space="preserve">              </w:t>
      </w:r>
    </w:p>
    <w:p w:rsidRDefault="00EC5C44" w:rsidP="00EC5C44" w:rsidR="00EC5C4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C5C44" w:rsidP="00EC5C44" w:rsidR="00EC5C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C5C44" w:rsidP="00EC5C44" w:rsidR="00EC5C4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C5C44" w:rsidP="00EC5C44" w:rsidR="00EC5C44">
      <w:pPr>
        <w:jc w:val="both"/>
        <w:rPr>
          <w:rFonts w:cs="Arial" w:hAnsi="Arial" w:ascii="Arial"/>
          <w:noProof/>
        </w:rPr>
      </w:pPr>
    </w:p>
    <w:p w:rsidRDefault="00EC5C44" w:rsidP="00EC5C44" w:rsidR="00EC5C4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EC5C44" w:rsidP="00EC5C44" w:rsidR="00EC5C44">
      <w:pPr>
        <w:jc w:val="both"/>
        <w:rPr>
          <w:rFonts w:cs="Arial" w:hAnsi="Arial" w:ascii="Arial"/>
          <w:noProof/>
        </w:rPr>
      </w:pPr>
    </w:p>
    <w:p w:rsidRDefault="00EC5C44" w:rsidP="00EC5C44" w:rsidR="00EC5C4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  <w:bookmarkStart w:name="_GoBack" w:id="0"/>
      <w:bookmarkEnd w:id="0"/>
    </w:p>
    <w:p w:rsidRDefault="00EC5C44" w:rsidP="00EC5C44" w:rsidR="00EC5C4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C5C44" w:rsidP="00EC5C44" w:rsidR="00EC5C44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C5C44" w:rsidP="00EC5C44" w:rsidR="00EC5C44">
      <w:pPr>
        <w:jc w:val="both"/>
        <w:rPr>
          <w:rFonts w:cs="Arial" w:hAnsi="Arial" w:ascii="Arial"/>
          <w:noProof/>
        </w:rPr>
      </w:pPr>
    </w:p>
    <w:p w:rsidRDefault="00EC5C44" w:rsidP="00EC5C44" w:rsidR="00EC5C4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C5C44" w:rsidP="00EC5C44" w:rsidR="00EC5C44">
      <w:pPr>
        <w:jc w:val="both"/>
        <w:rPr>
          <w:rFonts w:cs="Arial" w:hAnsi="Arial" w:ascii="Arial"/>
        </w:rPr>
      </w:pPr>
    </w:p>
    <w:p w:rsidRDefault="00EC5C44" w:rsidP="00EC5C44" w:rsidR="00EC5C44">
      <w:pPr>
        <w:jc w:val="both"/>
        <w:rPr>
          <w:rFonts w:cs="Arial" w:hAnsi="Arial" w:ascii="Arial"/>
        </w:rPr>
      </w:pPr>
    </w:p>
    <w:p w:rsidRDefault="00EC5C44" w:rsidP="00EC5C44" w:rsidR="00EC5C44">
      <w:pPr>
        <w:jc w:val="both"/>
        <w:rPr>
          <w:rFonts w:cs="Arial" w:hAnsi="Arial" w:ascii="Arial"/>
          <w:noProof/>
        </w:rPr>
      </w:pPr>
    </w:p>
    <w:p w:rsidRDefault="00EC5C44" w:rsidP="00EC5C44" w:rsidR="00EC5C44">
      <w:pPr>
        <w:jc w:val="both"/>
        <w:rPr>
          <w:rFonts w:cs="Arial" w:hAnsi="Arial" w:ascii="Arial"/>
          <w:noProof/>
        </w:rPr>
      </w:pPr>
    </w:p>
    <w:p w:rsidRDefault="00EC5C44" w:rsidP="00EC5C44" w:rsidR="00EC5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C5C44" w:rsidP="00EC5C44" w:rsidR="00EC5C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EC5C44" w:rsidP="00EC5C44" w:rsidR="00EC5C4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C5C44" w:rsidP="00EC5C44" w:rsidR="00EC5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EC5C44" w:rsidP="00EC5C44" w:rsidR="00EC5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C5C44" w:rsidP="00EC5C44" w:rsidR="00EC5C4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EC5C44" w:rsidP="00EC5C44" w:rsidR="00EC5C44">
      <w:pPr>
        <w:rPr>
          <w:rFonts w:cs="Arial" w:hAnsi="Arial" w:ascii="Arial"/>
        </w:rPr>
      </w:pPr>
    </w:p>
    <w:p w:rsidRDefault="00EC5C44" w:rsidP="00EC5C44" w:rsidR="00EC5C4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5C44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85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St-326/2017-2</izvorni_sadrzaj>
    <derivirana_varijabla naziv="DomainObject.Oznaka_1">St-326/2017-2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ELEKTROKOLENKO društvo s ograničenom odgovornošću za elektroinstalacijske radove, usluge i trgovinu zastupanog po punomoćniku Franjo Kolenko</izvorni_sadrzaj>
    <derivirana_varijabla naziv="DomainObject.Predmet.ProtustrankaFormated_1">  ELEKTROKOLENKO društvo s ograničenom odgovornošću za elektroinstalacijske radove, usluge i trgovinu zastupanog po punomoćniku Franjo Kolenko</derivirana_varijabla>
  </DomainObject.Predmet.ProtustrankaFormated>
  <DomainObject.Predmet.ProtustrankaFormatedOIB>
    <izvorni_sadrzaj>  ELEKTROKOLENKO društvo s ograničenom odgovornošću za elektroinstalacijske radove, usluge i trgovinu, OIB 27362997253 zastupanog po punomoćniku Franjo Kolenko</izvorni_sadrzaj>
    <derivirana_varijabla naziv="DomainObject.Predmet.ProtustrankaFormatedOIB_1">  ELEKTROKOLENKO društvo s ograničenom odgovornošću za elektroinstalacijske radove, usluge i trgovinu, OIB 27362997253 zastupanog po punomoćniku Franjo Kolenko</derivirana_varijabla>
  </DomainObject.Predmet.ProtustrankaFormatedOIB>
  <DomainObject.Predmet.ProtustrankaFormatedWithAdress>
    <izvorni_sadrzaj> ELEKTROKOLENKO društvo s ograničenom odgovornošću za elektroinstalacijske radove, usluge i trgovinu, Vulišinec 38, 42250 Vulišinec zastupanog po punomoćniku Franjo Kolenko</izvorni_sadrzaj>
    <derivirana_varijabla naziv="DomainObject.Predmet.ProtustrankaFormatedWithAdress_1"> ELEKTROKOLENKO društvo s ograničenom odgovornošću za elektroinstalacijske radove, usluge i trgovinu, Vulišinec 38, 42250 Vulišinec zastupanog po punomoćniku Franjo Kolenko</derivirana_varijabla>
  </DomainObject.Predmet.ProtustrankaFormatedWithAdress>
  <DomainObject.Predmet.ProtustrankaFormatedWithAdressOIB>
    <izvorni_sadrzaj> ELEKTROKOLENKO društvo s ograničenom odgovornošću za elektroinstalacijske radove, usluge i trgovinu, OIB 27362997253, Vulišinec 38, 42250 Vulišinec zastupanog po punomoćniku Franjo Kolenko</izvorni_sadrzaj>
    <derivirana_varijabla naziv="DomainObject.Predmet.ProtustrankaFormatedWithAdressOIB_1"> ELEKTROKOLENKO društvo s ograničenom odgovornošću za elektroinstalacijske radove, usluge i trgovinu, OIB 27362997253, Vulišinec 38, 42250 Vulišinec zastupanog po punomoćniku Franjo Kolenko</derivirana_varijabla>
  </DomainObject.Predmet.ProtustrankaFormatedWithAdressOIB>
  <DomainObject.Predmet.ProtustrankaWithAdress>
    <izvorni_sadrzaj>ELEKTROKOLENKO društvo s ograničenom odgovornošću za elektroinstalacijske radove, usluge i trgovinu Vulišinec 38, 42250 Vulišinec</izvorni_sadrzaj>
    <derivirana_varijabla naziv="DomainObject.Predmet.ProtustrankaWithAdress_1">ELEKTROKOLENKO društvo s ograničenom odgovornošću za elektroinstalacijske radove, usluge i trgovinu Vulišinec 38, 42250 Vulišinec</derivirana_varijabla>
  </DomainObject.Predmet.ProtustrankaWithAdress>
  <DomainObject.Predmet.ProtustrankaWithAdressOIB>
    <izvorni_sadrzaj>ELEKTROKOLENKO društvo s ograničenom odgovornošću za elektroinstalacijske radove, usluge i trgovinu, OIB 27362997253, Vulišinec 38, 42250 Vulišinec</izvorni_sadrzaj>
    <derivirana_varijabla naziv="DomainObject.Predmet.ProtustrankaWithAdressOIB_1">ELEKTROKOLENKO društvo s ograničenom odgovornošću za elektroinstalacijske radove, usluge i trgovinu, OIB 27362997253, Vulišinec 38, 42250 Vulišinec</derivirana_varijabla>
  </DomainObject.Predmet.ProtustrankaWithAdressOIB>
  <DomainObject.Predmet.ProtustrankaNazivFormated>
    <izvorni_sadrzaj>ELEKTROKOLENKO društvo s ograničenom odgovornošću za elektroinstalacijske radove, usluge i trgovinu</izvorni_sadrzaj>
    <derivirana_varijabla naziv="DomainObject.Predmet.ProtustrankaNazivFormated_1">ELEKTROKOLENKO društvo s ograničenom odgovornošću za elektroinstalacijske radove, usluge i trgovinu</derivirana_varijabla>
  </DomainObject.Predmet.ProtustrankaNazivFormated>
  <DomainObject.Predmet.ProtustrankaNazivFormatedOIB>
    <izvorni_sadrzaj>ELEKTROKOLENKO društvo s ograničenom odgovornošću za elektroinstalacijske radove, usluge i trgovinu, OIB 27362997253</izvorni_sadrzaj>
    <derivirana_varijabla naziv="DomainObject.Predmet.ProtustrankaNazivFormatedOIB_1">ELEKTROKOLENKO društvo s ograničenom odgovornošću za elektroinstalacijske radove, usluge i trgovinu, OIB 27362997253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ELEKTROKOLENKO društvo s ograničenom odgovornošću za elektroinstalacijske radove, usluge i trgovinu zastupanog po punomoćniku Franjo Kolenko</item>
    </izvorni_sadrzaj>
    <derivirana_varijabla naziv="DomainObject.Predmet.ProtuStrankaListFormated_1">
      <item>ELEKTROKOLENKO društvo s ograničenom odgovornošću za elektroinstalacijske radove, usluge i trgovinu zastupanog po punomoćniku Franjo Kolenko</item>
    </derivirana_varijabla>
  </DomainObject.Predmet.ProtuStrankaListFormated>
  <DomainObject.Predmet.ProtuStrankaListFormatedOIB>
    <izvorni_sadrzaj>
      <item>ELEKTROKOLENKO društvo s ograničenom odgovornošću za elektroinstalacijske radove, usluge i trgovinu, OIB 27362997253 zastupanog po punomoćniku Franjo Kolenko</item>
    </izvorni_sadrzaj>
    <derivirana_varijabla naziv="DomainObject.Predmet.ProtuStrankaListFormatedOIB_1">
      <item>ELEKTROKOLENKO društvo s ograničenom odgovornošću za elektroinstalacijske radove, usluge i trgovinu, OIB 27362997253 zastupanog po punomoćniku Franjo Kolenko</item>
    </derivirana_varijabla>
  </DomainObject.Predmet.ProtuStrankaListFormatedOIB>
  <DomainObject.Predmet.ProtuStrankaListFormatedWithAdress>
    <izvorni_sadrzaj>
      <item>ELEKTROKOLENKO društvo s ograničenom odgovornošću za elektroinstalacijske radove, usluge i trgovinu, Vulišinec 38, 42250 Vulišinec zastupanog po punomoćniku Franjo Kolenko</item>
    </izvorni_sadrzaj>
    <derivirana_varijabla naziv="DomainObject.Predmet.ProtuStrankaListFormatedWithAdress_1">
      <item>ELEKTROKOLENKO društvo s ograničenom odgovornošću za elektroinstalacijske radove, usluge i trgovinu, Vulišinec 38, 42250 Vulišinec zastupanog po punomoćniku Franjo Kolenko</item>
    </derivirana_varijabla>
  </DomainObject.Predmet.ProtuStrankaListFormatedWithAdress>
  <DomainObject.Predmet.ProtuStrankaListFormatedWithAdressOIB>
    <izvorni_sadrzaj>
      <item>ELEKTROKOLENKO društvo s ograničenom odgovornošću za elektroinstalacijske radove, usluge i trgovinu, OIB 27362997253, Vulišinec 38, 42250 Vulišinec zastupanog po punomoćniku Franjo Kolenko</item>
    </izvorni_sadrzaj>
    <derivirana_varijabla naziv="DomainObject.Predmet.ProtuStrankaListFormatedWithAdressOIB_1">
      <item>ELEKTROKOLENKO društvo s ograničenom odgovornošću za elektroinstalacijske radove, usluge i trgovinu, OIB 27362997253, Vulišinec 38, 42250 Vulišinec zastupanog po punomoćniku Franjo Kolenko</item>
    </derivirana_varijabla>
  </DomainObject.Predmet.ProtuStrankaListFormatedWithAdressOIB>
  <DomainObject.Predmet.ProtuStrankaListNazivFormated>
    <izvorni_sadrzaj>
      <item>ELEKTROKOLENKO društvo s ograničenom odgovornošću za elektroinstalacijske radove, usluge i trgovinu</item>
    </izvorni_sadrzaj>
    <derivirana_varijabla naziv="DomainObject.Predmet.ProtuStrankaListNazivFormated_1">
      <item>ELEKTROKOLENKO društvo s ograničenom odgovornošću za elektroinstalacijske radove, usluge i trgovinu</item>
    </derivirana_varijabla>
  </DomainObject.Predmet.ProtuStrankaListNazivFormated>
  <DomainObject.Predmet.ProtuStrankaListNazivFormatedOIB>
    <izvorni_sadrzaj>
      <item>ELEKTROKOLENKO društvo s ograničenom odgovornošću za elektroinstalacijske radove, usluge i trgovinu, OIB 27362997253</item>
    </izvorni_sadrzaj>
    <derivirana_varijabla naziv="DomainObject.Predmet.ProtuStrankaListNazivFormatedOIB_1">
      <item>ELEKTROKOLENKO društvo s ograničenom odgovornošću za elektroinstalacijske radove, usluge i trgovinu, OIB 27362997253</item>
    </derivirana_varijabla>
  </DomainObject.Predmet.ProtuStrankaListNazivFormatedOIB>
  <DomainObject.Predmet.OstaliListFormated>
    <izvorni_sadrzaj>
      <item>sudski registar</item>
      <item>Franjo Kolenko punomoćnik sudionika u postupku ELEKTROKOLENKO društvo s ograničenom odgovornošću za elektroinstalacijske radove, usluge i trgovinu</item>
    </izvorni_sadrzaj>
    <derivirana_varijabla naziv="DomainObject.Predmet.OstaliListFormated_1">
      <item>sudski registar</item>
      <item>Franjo Kolenko punomoćnik sudionika u postupku ELEKTROKOLENKO društvo s ograničenom odgovornošću za elektroinstalacijske radove, usluge i trgovinu</item>
    </derivirana_varijabla>
  </DomainObject.Predmet.OstaliListFormated>
  <DomainObject.Predmet.OstaliListFormatedOIB>
    <izvorni_sadrzaj>
      <item>sudski registar</item>
      <item>Franjo Kolenko, OIB 90832034398 punomoćnik sudionika u postupku ELEKTROKOLENKO društvo s ograničenom odgovornošću za elektroinstalacijske radove, usluge i trgovinu</item>
    </izvorni_sadrzaj>
    <derivirana_varijabla naziv="DomainObject.Predmet.OstaliListFormatedOIB_1">
      <item>sudski registar</item>
      <item>Franjo Kolenko, OIB 90832034398 punomoćnik sudionika u postupku ELEKTROKOLENKO društvo s ograničenom odgovornošću za elektroinstalacijske radove, usluge i trgovinu</item>
    </derivirana_varijabla>
  </DomainObject.Predmet.OstaliListFormatedOIB>
  <DomainObject.Predmet.OstaliListFormatedWithAdress>
    <izvorni_sadrzaj>
      <item>sudski registar</item>
      <item>Franjo Kolenko,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_1">
      <item>sudski registar</item>
      <item>Franjo Kolenko, Vulišinec 38, 42250 Vulišinec punomoćnik sudionika u postupku ELEKTROKOLENKO društvo s ograničenom odgovornošću za elektroinstalacijske radove, usluge i trgovinu</item>
    </derivirana_varijabla>
  </DomainObject.Predmet.OstaliListFormatedWithAdress>
  <DomainObject.Predmet.OstaliListFormatedWithAdressOIB>
    <izvorni_sadrzaj>
      <item>sudski registar</item>
      <item>Franjo Kolenko, OIB 90832034398, Vulišinec 38, 42250 Vulišinec punomoćnik sudionika u postupku ELEKTROKOLENKO društvo s ograničenom odgovornošću za elektroinstalacijske radove, usluge i trgovinu</item>
    </izvorni_sadrzaj>
    <derivirana_varijabla naziv="DomainObject.Predmet.OstaliListFormatedWithAdressOIB_1">
      <item>sudski registar</item>
      <item>Franjo Kolenko, OIB 90832034398, Vulišinec 38, 42250 Vulišinec punomoćnik sudionika u postupku ELEKTROKOLENKO društvo s ograničenom odgovornošću za elektroinstalacijske radove, usluge i trgovinu</item>
    </derivirana_varijabla>
  </DomainObject.Predmet.OstaliListFormatedWithAdressOIB>
  <DomainObject.Predmet.OstaliListNazivFormated>
    <izvorni_sadrzaj>
      <item>sudski registar</item>
      <item>Franjo Kolenko</item>
    </izvorni_sadrzaj>
    <derivirana_varijabla naziv="DomainObject.Predmet.OstaliListNazivFormated_1">
      <item>sudski registar</item>
      <item>Franjo Kolenko</item>
    </derivirana_varijabla>
  </DomainObject.Predmet.OstaliListNazivFormated>
  <DomainObject.Predmet.OstaliListNazivFormatedOIB>
    <izvorni_sadrzaj>
      <item>sudski registar</item>
      <item>Franjo Kolenko, OIB 90832034398</item>
    </izvorni_sadrzaj>
    <derivirana_varijabla naziv="DomainObject.Predmet.OstaliListNazivFormatedOIB_1">
      <item>sudski registar</item>
      <item>Franjo Kolenko, OIB 90832034398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St-326/2017-2</izvorni_sadrzaj>
    <derivirana_varijabla naziv="DomainObject.PoslovniBrojDokumenta_1">St-326/2017-2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ELEKTROKOLENKO društvo s ograničenom odgovornošću za elektroinstalacijske radove, usluge i trgovinu</izvorni_sadrzaj>
    <derivirana_varijabla naziv="DomainObject.Predmet.ProtustrankaIDrugi_1">ELEKTROKOLENKO društvo s ograničenom odgovornošću za elektroinstalacijske radove, usluge i trgovinu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ELEKTROKOLENKO društvo s ograničenom odgovornošću za elektroinstalacijske radove, usluge i trgovinu, OIB 27362997253, Vulišinec 38, 42250 Vulišinec</izvorni_sadrzaj>
    <derivirana_varijabla naziv="DomainObject.Predmet.ProtustrankaIDrugiAdressOIB_1">ELEKTROKOLENKO društvo s ograničenom odgovornošću za elektroinstalacijske radove, usluge i trgovinu, OIB 27362997253, Vulišinec 38, 42250 Vulišinec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ELEKTROKOLENKO društvo s ograničenom odgovornošću za elektroinstalacijske radove, usluge i trgovinu</item>
      <item>Financijska agencija, RC ZAGREB, Podružnica VARAŽDIN</item>
      <item>sudski registar</item>
      <item>Franjo Kolenko</item>
    </izvorni_sadrzaj>
    <derivirana_varijabla naziv="DomainObject.Predmet.SudioniciListNaziv_1">
      <item>ELEKTROKOLENKO društvo s ograničenom odgovornošću za elektroinstalacijske radove, usluge i trgovinu</item>
      <item>Financijska agencija, RC ZAGREB, Podružnica VARAŽDIN</item>
      <item>sudski registar</item>
      <item>Franjo Kolenko</item>
    </derivirana_varijabla>
  </DomainObject.Predmet.SudioniciListNaziv>
  <DomainObject.Predmet.SudioniciListAdressOIB>
    <izvorni_sadrzaj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izvorni_sadrzaj>
    <derivirana_varijabla naziv="DomainObject.Predmet.SudioniciListAdressOIB_1">
      <item>ELEKTROKOLENKO društvo s ograničenom odgovornošću za elektroinstalacijske radove, usluge i trgovinu, OIB 27362997253, Vulišinec 38,42250 Vulišinec</item>
      <item>Financijska agencija, RC ZAGREB, Podružnica VARAŽDIN, OIB 85821130368, A. Cesarca 2,42000 Varaždin</item>
      <item>sudski registar</item>
      <item>Franjo Kolenko, OIB 90832034398, Vulišinec 38,42250 Vulišinec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A8A571-A7A5-44CC-BA3B-BC8FEAC08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2785</properties:Characters>
  <properties:Lines>78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