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4132" w14:paraId="3584132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3A1823">
        <w:rPr>
          <w:szCs w:val="24"/>
          <w:lang w:val="hr-HR"/>
        </w:rPr>
        <w:t>I. ANIMUS</w:t>
      </w:r>
      <w:r w:rsidR="005A22D1">
        <w:rPr>
          <w:szCs w:val="24"/>
          <w:lang w:val="hr-HR"/>
        </w:rPr>
        <w:t xml:space="preserve"> </w:t>
      </w:r>
      <w:r w:rsidR="00543987">
        <w:rPr>
          <w:szCs w:val="24"/>
          <w:lang w:val="hr-HR"/>
        </w:rPr>
        <w:t>j.</w:t>
      </w:r>
      <w:r w:rsidR="00FE28CE" w:rsidRPr="001474B1">
        <w:rPr>
          <w:szCs w:val="24"/>
          <w:lang w:val="hr-HR"/>
        </w:rPr>
        <w:t xml:space="preserve">d.o.o. </w:t>
      </w:r>
      <w:r w:rsidR="003A1823">
        <w:rPr>
          <w:szCs w:val="24"/>
          <w:lang w:val="hr-HR"/>
        </w:rPr>
        <w:t>Plomin, Vozilići 26 C</w:t>
      </w:r>
      <w:r w:rsidR="00D02184" w:rsidRPr="001474B1">
        <w:rPr>
          <w:szCs w:val="24"/>
          <w:lang w:val="hr-HR"/>
        </w:rPr>
        <w:t>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0279FE" w:rsidRPr="001474B1">
        <w:rPr>
          <w:szCs w:val="24"/>
          <w:lang w:val="hr-HR"/>
        </w:rPr>
        <w:t xml:space="preserve"> </w:t>
      </w:r>
      <w:r w:rsidR="003A1823">
        <w:rPr>
          <w:szCs w:val="24"/>
        </w:rPr>
        <w:t>79463363823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5A22D1">
        <w:rPr>
          <w:szCs w:val="24"/>
          <w:lang w:val="hr-HR"/>
        </w:rPr>
        <w:t>2</w:t>
      </w:r>
      <w:r w:rsidR="00EA3D5E">
        <w:rPr>
          <w:szCs w:val="24"/>
          <w:lang w:val="hr-HR"/>
        </w:rPr>
        <w:t>6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6411BF" w:rsidRPr="001474B1">
        <w:rPr>
          <w:szCs w:val="24"/>
          <w:lang w:val="hr-HR"/>
        </w:rPr>
        <w:t xml:space="preserve">siječnja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3A1823">
        <w:rPr>
          <w:szCs w:val="24"/>
          <w:lang w:val="hr-HR"/>
        </w:rPr>
        <w:t>Iris Stepčić Dundara</w:t>
      </w:r>
      <w:r w:rsidR="00E61280" w:rsidRPr="001474B1">
        <w:rPr>
          <w:szCs w:val="24"/>
          <w:lang w:val="hr-HR"/>
        </w:rPr>
        <w:t xml:space="preserve"> </w:t>
      </w:r>
      <w:r w:rsidR="00F926C7" w:rsidRPr="001474B1">
        <w:rPr>
          <w:szCs w:val="24"/>
          <w:lang w:val="hr-HR"/>
        </w:rPr>
        <w:t xml:space="preserve">iz </w:t>
      </w:r>
      <w:r w:rsidR="003A1823">
        <w:rPr>
          <w:szCs w:val="24"/>
          <w:lang w:val="hr-HR"/>
        </w:rPr>
        <w:t>Marinići, Bezjaki 24 A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3A1823">
        <w:rPr>
          <w:szCs w:val="24"/>
        </w:rPr>
        <w:t>02832202461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3A1823">
        <w:rPr>
          <w:szCs w:val="24"/>
          <w:lang w:val="hr-HR"/>
        </w:rPr>
        <w:t>I. ANIMUS j.</w:t>
      </w:r>
      <w:r w:rsidR="003A1823" w:rsidRPr="001474B1">
        <w:rPr>
          <w:szCs w:val="24"/>
          <w:lang w:val="hr-HR"/>
        </w:rPr>
        <w:t xml:space="preserve">d.o.o. </w:t>
      </w:r>
      <w:r w:rsidR="003A1823">
        <w:rPr>
          <w:szCs w:val="24"/>
          <w:lang w:val="hr-HR"/>
        </w:rPr>
        <w:t>Plomin, Vozilići 26 C</w:t>
      </w:r>
      <w:r w:rsidR="003A1823" w:rsidRPr="001474B1">
        <w:rPr>
          <w:szCs w:val="24"/>
          <w:lang w:val="hr-HR"/>
        </w:rPr>
        <w:t>, OIB</w:t>
      </w:r>
      <w:r w:rsidR="003A1823">
        <w:rPr>
          <w:szCs w:val="24"/>
          <w:lang w:val="hr-HR"/>
        </w:rPr>
        <w:t>:</w:t>
      </w:r>
      <w:r w:rsidR="003A1823" w:rsidRPr="001474B1">
        <w:rPr>
          <w:szCs w:val="24"/>
          <w:lang w:val="hr-HR"/>
        </w:rPr>
        <w:t xml:space="preserve"> </w:t>
      </w:r>
      <w:r w:rsidR="003A1823">
        <w:rPr>
          <w:szCs w:val="24"/>
        </w:rPr>
        <w:t>79463363823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D0305A">
        <w:rPr>
          <w:szCs w:val="24"/>
          <w:u w:val="single"/>
          <w:lang w:val="hr-HR"/>
        </w:rPr>
        <w:t>3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EA3D5E">
        <w:rPr>
          <w:szCs w:val="24"/>
          <w:lang w:val="hr-HR"/>
        </w:rPr>
        <w:t>3</w:t>
      </w:r>
      <w:r w:rsidR="003A1823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3A1823">
        <w:rPr>
          <w:szCs w:val="24"/>
        </w:rPr>
        <w:t>02832202461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EA3D5E">
        <w:rPr>
          <w:szCs w:val="24"/>
          <w:lang w:val="hr-HR"/>
        </w:rPr>
        <w:t>3</w:t>
      </w:r>
      <w:r w:rsidR="003A1823">
        <w:rPr>
          <w:szCs w:val="24"/>
          <w:lang w:val="hr-HR"/>
        </w:rPr>
        <w:t>7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AA3C03" w:rsidRPr="001474B1">
        <w:rPr>
          <w:szCs w:val="24"/>
          <w:lang w:val="hr-HR"/>
        </w:rPr>
        <w:t>110. st. 1.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D0305A">
        <w:rPr>
          <w:szCs w:val="24"/>
          <w:lang w:val="hr-HR"/>
        </w:rPr>
        <w:t>3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5A22D1">
        <w:rPr>
          <w:szCs w:val="24"/>
          <w:lang w:val="hr-HR"/>
        </w:rPr>
        <w:t>2</w:t>
      </w:r>
      <w:r w:rsidR="00EA3D5E">
        <w:rPr>
          <w:szCs w:val="24"/>
          <w:lang w:val="hr-HR"/>
        </w:rPr>
        <w:t>6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6411BF" w:rsidRPr="001474B1">
        <w:rPr>
          <w:szCs w:val="24"/>
          <w:lang w:val="hr-HR"/>
        </w:rPr>
        <w:t xml:space="preserve">siječnja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E26F5D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EA3D5E">
      <w:t>3</w:t>
    </w:r>
    <w:r w:rsidR="003A1823">
      <w:t>7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55B"/>
    <w:rsid w:val="00052C53"/>
    <w:rsid w:val="000B1210"/>
    <w:rsid w:val="000B3375"/>
    <w:rsid w:val="000C77F9"/>
    <w:rsid w:val="000D0B38"/>
    <w:rsid w:val="000D1509"/>
    <w:rsid w:val="000E022A"/>
    <w:rsid w:val="000E3020"/>
    <w:rsid w:val="000E629A"/>
    <w:rsid w:val="000F5648"/>
    <w:rsid w:val="000F6D56"/>
    <w:rsid w:val="00137C1E"/>
    <w:rsid w:val="001474B1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A04D2"/>
    <w:rsid w:val="002D53E2"/>
    <w:rsid w:val="002E3E7A"/>
    <w:rsid w:val="0038347C"/>
    <w:rsid w:val="00387499"/>
    <w:rsid w:val="003A0A21"/>
    <w:rsid w:val="003A1823"/>
    <w:rsid w:val="003B5D91"/>
    <w:rsid w:val="004016BF"/>
    <w:rsid w:val="00411D08"/>
    <w:rsid w:val="0041332A"/>
    <w:rsid w:val="00416DAB"/>
    <w:rsid w:val="00426186"/>
    <w:rsid w:val="00447E5F"/>
    <w:rsid w:val="00474B52"/>
    <w:rsid w:val="004753E0"/>
    <w:rsid w:val="004E3491"/>
    <w:rsid w:val="0052557C"/>
    <w:rsid w:val="0053207A"/>
    <w:rsid w:val="00543987"/>
    <w:rsid w:val="005462E9"/>
    <w:rsid w:val="00554328"/>
    <w:rsid w:val="0057756B"/>
    <w:rsid w:val="00581FE4"/>
    <w:rsid w:val="005A16BB"/>
    <w:rsid w:val="005A22D1"/>
    <w:rsid w:val="005C4305"/>
    <w:rsid w:val="006411BF"/>
    <w:rsid w:val="006B7169"/>
    <w:rsid w:val="006E39F9"/>
    <w:rsid w:val="006F3D58"/>
    <w:rsid w:val="007124D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A6884"/>
    <w:rsid w:val="007B1CBA"/>
    <w:rsid w:val="007D4AF9"/>
    <w:rsid w:val="007D574C"/>
    <w:rsid w:val="00847C24"/>
    <w:rsid w:val="00860A29"/>
    <w:rsid w:val="00863208"/>
    <w:rsid w:val="00866EE9"/>
    <w:rsid w:val="008972F8"/>
    <w:rsid w:val="008A0855"/>
    <w:rsid w:val="008A36E3"/>
    <w:rsid w:val="008B53E9"/>
    <w:rsid w:val="008D27FC"/>
    <w:rsid w:val="008D5A4C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26A8"/>
    <w:rsid w:val="00A010C1"/>
    <w:rsid w:val="00A74281"/>
    <w:rsid w:val="00AA3C03"/>
    <w:rsid w:val="00AC4A52"/>
    <w:rsid w:val="00AC6252"/>
    <w:rsid w:val="00AC69D0"/>
    <w:rsid w:val="00B21FA5"/>
    <w:rsid w:val="00B3134C"/>
    <w:rsid w:val="00B85801"/>
    <w:rsid w:val="00B867D1"/>
    <w:rsid w:val="00B90C73"/>
    <w:rsid w:val="00BF557B"/>
    <w:rsid w:val="00BF6416"/>
    <w:rsid w:val="00C5140B"/>
    <w:rsid w:val="00C514B0"/>
    <w:rsid w:val="00C5750A"/>
    <w:rsid w:val="00C85A1F"/>
    <w:rsid w:val="00C908CF"/>
    <w:rsid w:val="00CA0FFC"/>
    <w:rsid w:val="00CA2EEA"/>
    <w:rsid w:val="00CB7835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C0C"/>
    <w:rsid w:val="00D74246"/>
    <w:rsid w:val="00D839C8"/>
    <w:rsid w:val="00D85AD3"/>
    <w:rsid w:val="00DD5C44"/>
    <w:rsid w:val="00DE23ED"/>
    <w:rsid w:val="00DE629C"/>
    <w:rsid w:val="00E026B0"/>
    <w:rsid w:val="00E06FF0"/>
    <w:rsid w:val="00E20CB3"/>
    <w:rsid w:val="00E26F5D"/>
    <w:rsid w:val="00E50E62"/>
    <w:rsid w:val="00E56872"/>
    <w:rsid w:val="00E60363"/>
    <w:rsid w:val="00E61280"/>
    <w:rsid w:val="00E813E3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26C7"/>
    <w:rsid w:val="00F9559E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26F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F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26F5D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26F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26F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26F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F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26F5D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26F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26F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St-37/2017</izvorni_sadrzaj>
    <derivirana_varijabla naziv="DomainObject.Predmet.OznakaBroj_1">St-37/2017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 ANIMUS j.d.o.o. PLOMIN</izvorni_sadrzaj>
    <derivirana_varijabla naziv="DomainObject.Predmet.ProtustrankaFormated_1">  I. ANIMUS j.d.o.o. PLOMIN</derivirana_varijabla>
  </DomainObject.Predmet.ProtustrankaFormated>
  <DomainObject.Predmet.ProtustrankaFormatedOIB>
    <izvorni_sadrzaj>  I. ANIMUS j.d.o.o. PLOMIN, OIB 79463363823</izvorni_sadrzaj>
    <derivirana_varijabla naziv="DomainObject.Predmet.ProtustrankaFormatedOIB_1">  I. ANIMUS j.d.o.o. PLOMIN, OIB 79463363823</derivirana_varijabla>
  </DomainObject.Predmet.ProtustrankaFormatedOIB>
  <DomainObject.Predmet.ProtustrankaFormatedWithAdress>
    <izvorni_sadrzaj> I. ANIMUS j.d.o.o. PLOMIN, Vozilići 26 C, 52234 Plomin</izvorni_sadrzaj>
    <derivirana_varijabla naziv="DomainObject.Predmet.ProtustrankaFormatedWithAdress_1"> I. ANIMUS j.d.o.o. PLOMIN, Vozilići 26 C, 52234 Plomin</derivirana_varijabla>
  </DomainObject.Predmet.ProtustrankaFormatedWithAdress>
  <DomainObject.Predmet.ProtustrankaFormatedWithAdressOIB>
    <izvorni_sadrzaj> I. ANIMUS j.d.o.o. PLOMIN, OIB 79463363823, Vozilići 26 C, 52234 Plomin</izvorni_sadrzaj>
    <derivirana_varijabla naziv="DomainObject.Predmet.ProtustrankaFormatedWithAdressOIB_1"> I. ANIMUS j.d.o.o. PLOMIN, OIB 79463363823, Vozilići 26 C, 52234 Plomin</derivirana_varijabla>
  </DomainObject.Predmet.ProtustrankaFormatedWithAdressOIB>
  <DomainObject.Predmet.ProtustrankaWithAdress>
    <izvorni_sadrzaj>I. ANIMUS j.d.o.o. PLOMIN Vozilići 26 C, 52234 Plomin</izvorni_sadrzaj>
    <derivirana_varijabla naziv="DomainObject.Predmet.ProtustrankaWithAdress_1">I. ANIMUS j.d.o.o. PLOMIN Vozilići 26 C, 52234 Plomin</derivirana_varijabla>
  </DomainObject.Predmet.ProtustrankaWithAdress>
  <DomainObject.Predmet.ProtustrankaWithAdressOIB>
    <izvorni_sadrzaj>I. ANIMUS j.d.o.o. PLOMIN, OIB 79463363823, Vozilići 26 C, 52234 Plomin</izvorni_sadrzaj>
    <derivirana_varijabla naziv="DomainObject.Predmet.ProtustrankaWithAdressOIB_1">I. ANIMUS j.d.o.o. PLOMIN, OIB 79463363823, Vozilići 26 C, 52234 Plomin</derivirana_varijabla>
  </DomainObject.Predmet.ProtustrankaWithAdressOIB>
  <DomainObject.Predmet.ProtustrankaNazivFormated>
    <izvorni_sadrzaj>I. ANIMUS j.d.o.o. PLOMIN</izvorni_sadrzaj>
    <derivirana_varijabla naziv="DomainObject.Predmet.ProtustrankaNazivFormated_1">I. ANIMUS j.d.o.o. PLOMIN</derivirana_varijabla>
  </DomainObject.Predmet.ProtustrankaNazivFormated>
  <DomainObject.Predmet.ProtustrankaNazivFormatedOIB>
    <izvorni_sadrzaj>I. ANIMUS j.d.o.o. PLOMIN, OIB 79463363823</izvorni_sadrzaj>
    <derivirana_varijabla naziv="DomainObject.Predmet.ProtustrankaNazivFormatedOIB_1">I. ANIMUS j.d.o.o. PLOMIN, OIB 79463363823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34084.19</izvorni_sadrzaj>
    <derivirana_varijabla naziv="DomainObject.Predmet.TrenutnaVrijednost_1">34084.19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I. ANIMUS j.d.o.o. PLOMIN</item>
    </izvorni_sadrzaj>
    <derivirana_varijabla naziv="DomainObject.Predmet.ProtuStrankaListFormated_1">
      <item>I. ANIMUS j.d.o.o. PLOMIN</item>
    </derivirana_varijabla>
  </DomainObject.Predmet.ProtuStrankaListFormated>
  <DomainObject.Predmet.ProtuStrankaListFormatedOIB>
    <izvorni_sadrzaj>
      <item>I. ANIMUS j.d.o.o. PLOMIN, OIB 79463363823</item>
    </izvorni_sadrzaj>
    <derivirana_varijabla naziv="DomainObject.Predmet.ProtuStrankaListFormatedOIB_1">
      <item>I. ANIMUS j.d.o.o. PLOMIN, OIB 79463363823</item>
    </derivirana_varijabla>
  </DomainObject.Predmet.ProtuStrankaListFormatedOIB>
  <DomainObject.Predmet.ProtuStrankaListFormatedWithAdress>
    <izvorni_sadrzaj>
      <item>I. ANIMUS j.d.o.o. PLOMIN, Vozilići 26 C, 52234 Plomin</item>
    </izvorni_sadrzaj>
    <derivirana_varijabla naziv="DomainObject.Predmet.ProtuStrankaListFormatedWithAdress_1">
      <item>I. ANIMUS j.d.o.o. PLOMIN, Vozilići 26 C, 52234 Plomin</item>
    </derivirana_varijabla>
  </DomainObject.Predmet.ProtuStrankaListFormatedWithAdress>
  <DomainObject.Predmet.ProtuStrankaListFormatedWithAdressOIB>
    <izvorni_sadrzaj>
      <item>I. ANIMUS j.d.o.o. PLOMIN, OIB 79463363823, Vozilići 26 C, 52234 Plomin</item>
    </izvorni_sadrzaj>
    <derivirana_varijabla naziv="DomainObject.Predmet.ProtuStrankaListFormatedWithAdressOIB_1">
      <item>I. ANIMUS j.d.o.o. PLOMIN, OIB 79463363823, Vozilići 26 C, 52234 Plomin</item>
    </derivirana_varijabla>
  </DomainObject.Predmet.ProtuStrankaListFormatedWithAdressOIB>
  <DomainObject.Predmet.ProtuStrankaListNazivFormated>
    <izvorni_sadrzaj>
      <item>I. ANIMUS j.d.o.o. PLOMIN</item>
    </izvorni_sadrzaj>
    <derivirana_varijabla naziv="DomainObject.Predmet.ProtuStrankaListNazivFormated_1">
      <item>I. ANIMUS j.d.o.o. PLOMIN</item>
    </derivirana_varijabla>
  </DomainObject.Predmet.ProtuStrankaListNazivFormated>
  <DomainObject.Predmet.ProtuStrankaListNazivFormatedOIB>
    <izvorni_sadrzaj>
      <item>I. ANIMUS j.d.o.o. PLOMIN, OIB 79463363823</item>
    </izvorni_sadrzaj>
    <derivirana_varijabla naziv="DomainObject.Predmet.ProtuStrankaListNazivFormatedOIB_1">
      <item>I. ANIMUS j.d.o.o. PLOMIN, OIB 79463363823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I. ANIMUS j.d.o.o. PLOMIN</izvorni_sadrzaj>
    <derivirana_varijabla naziv="DomainObject.Predmet.ProtustrankaIDrugi_1">I. ANIMUS j.d.o.o. PLOMIN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I. ANIMUS j.d.o.o. PLOMIN, OIB 79463363823, Vozilići 26 C, 52234 Plomin</izvorni_sadrzaj>
    <derivirana_varijabla naziv="DomainObject.Predmet.ProtustrankaIDrugiAdressOIB_1">I. ANIMUS j.d.o.o. PLOMIN, OIB 79463363823, Vozilići 26 C, 52234 Plomin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I. ANIMUS j.d.o.o. PLOMIN</item>
    </izvorni_sadrzaj>
    <derivirana_varijabla naziv="DomainObject.Predmet.SudioniciListNaziv_1">
      <item>FINANCIJSKA AGENCIJA, RC RIJEKA, PODRUŽNICA PULA, PULA</item>
      <item>I. ANIMUS j.d.o.o. PLOMIN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I. ANIMUS j.d.o.o. PLOMIN, OIB 79463363823, Vozilići 26 C,52234 Plomin</item>
    </izvorni_sadrzaj>
    <derivirana_varijabla naziv="DomainObject.Predmet.SudioniciListAdressOIB_1">
      <item>FINANCIJSKA AGENCIJA, RC RIJEKA, PODRUŽNICA PULA, PULA, OIB 85821130368, Giardini 5,52100 Pula</item>
      <item>I. ANIMUS j.d.o.o. PLOMIN, OIB 79463363823, Vozilići 26 C,52234 Plomin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79463363823</item>
    </izvorni_sadrzaj>
    <derivirana_varijabla naziv="DomainObject.Predmet.SudioniciListNazivOIB_1">
      <item>, OIB 85821130368</item>
      <item>, OIB 79463363823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936</properties:Words>
  <properties:Characters>5073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2017-01-26T13:25:00Z</dcterms:created>
  <dc:creator>Jasmina Matika</dc:creator>
  <cp:lastModifiedBy>Sanja Lakošeljac</cp:lastModifiedBy>
  <cp:lastPrinted>2017-01-26T13:24:00Z</cp:lastPrinted>
  <dcterms:modified xmlns:xsi="http://www.w3.org/2001/XMLSchema-instance" xsi:type="dcterms:W3CDTF">2017-01-26T13:35:00Z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