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df67" w14:paraId="195df67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12</w:t>
      </w:r>
      <w:r w:rsidR="00D9731C">
        <w:t>24</w:t>
      </w:r>
      <w:r w:rsidR="003C5692">
        <w:t>/17-</w:t>
      </w:r>
      <w:r w:rsidR="00D9731C">
        <w:t>3</w:t>
      </w:r>
      <w:r w:rsidR="004244DD">
        <w:t>1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4244DD" w:rsidP="004244DD" w:rsidR="004244DD">
      <w:pPr>
        <w:jc w:val="both"/>
      </w:pPr>
      <w:r>
        <w:tab/>
      </w:r>
      <w:r w:rsidR="00D9731C" w:rsidRPr="005C6248">
        <w:t xml:space="preserve">Trgovački sud u Osijeku, po sucu mr. sc. Tihomiru Kovačeviću, kao stečajnom sucu, povodom prijedloga </w:t>
      </w:r>
      <w:r w:rsidR="00D9731C">
        <w:t>RH, MF, Porezna uprava, Područni ured Zagreb</w:t>
      </w:r>
      <w:r w:rsidR="00D9731C" w:rsidRPr="005C6248">
        <w:t xml:space="preserve">, OIB </w:t>
      </w:r>
      <w:r w:rsidR="00D9731C" w:rsidRPr="00B64773">
        <w:t>18683136487</w:t>
      </w:r>
      <w:r w:rsidR="00D9731C">
        <w:t>, zastupana po ŽDO u Osijeku</w:t>
      </w:r>
      <w:r w:rsidR="00D9731C" w:rsidRPr="005C6248">
        <w:t xml:space="preserve"> za otvaranje stečajnog postupka nad dužnikom MONDO PAPIR d.o.o. za trgovinu papirom i papirnim prerađevinama, Zagreb, Goljak 23, MBS 080150182, OIB 69256928085, dana 2</w:t>
      </w:r>
      <w:r w:rsidR="0076404C">
        <w:t>0</w:t>
      </w:r>
      <w:r w:rsidR="00D9731C" w:rsidRPr="005C6248">
        <w:t xml:space="preserve">. </w:t>
      </w:r>
      <w:r w:rsidR="0076404C">
        <w:t>ožujka</w:t>
      </w:r>
      <w:r w:rsidR="00D9731C" w:rsidRPr="005C6248">
        <w:t xml:space="preserve"> 2018.</w:t>
      </w:r>
    </w:p>
    <w:p w:rsidRDefault="00B976DE" w:rsidP="000A0078" w:rsidR="001C16F2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76404C" w:rsidRPr="0076404C">
        <w:t>Zoran Kovač, Zagreb, Goljak 23, OIB 75385620611</w:t>
      </w:r>
      <w:r w:rsidR="00D17B95">
        <w:t xml:space="preserve">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F47EF5">
        <w:t>12</w:t>
      </w:r>
      <w:r w:rsidR="00F401C7">
        <w:t>24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F47EF5">
        <w:t>12</w:t>
      </w:r>
      <w:r w:rsidR="00F401C7">
        <w:t>24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F401C7" w:rsidRPr="00F401C7">
        <w:t>Zoran Kovač, Zagreb, Goljak 23, OIB 75385620611</w:t>
      </w:r>
      <w:r w:rsidR="00480323">
        <w:t xml:space="preserve">,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F47EF5">
        <w:t>12</w:t>
      </w:r>
      <w:r w:rsidR="00F401C7">
        <w:t>24</w:t>
      </w:r>
      <w:r w:rsidR="006559AB">
        <w:t>-2017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F47EF5">
        <w:t>12</w:t>
      </w:r>
      <w:r w:rsidR="00F401C7">
        <w:t>24</w:t>
      </w:r>
      <w:r w:rsidR="006559AB">
        <w:t>-2017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F401C7" w:rsidRPr="00F401C7">
        <w:t>Zoran Kovač, Zagreb, Goljak 23, OIB 75385620611</w:t>
      </w:r>
      <w:r w:rsidR="006559AB">
        <w:t xml:space="preserve">, </w:t>
      </w:r>
      <w:r>
        <w:t>te se istoj zabranjuje da tu tražbinu naplati ili inače raspolaže njome.</w:t>
      </w:r>
    </w:p>
    <w:p w:rsidRDefault="00404D6D" w:rsidP="00B976DE" w:rsidR="00404D6D">
      <w:pPr>
        <w:ind w:hanging="284" w:left="993"/>
        <w:jc w:val="both"/>
      </w:pPr>
    </w:p>
    <w:p w:rsidRDefault="000D2EFC" w:rsidP="00B976DE" w:rsidR="000D2EFC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F401C7" w:rsidRPr="00F401C7">
        <w:t>MONDO PAPIR d.o.o. za trgovinu papirom i papirnim prerađevinama, Zagreb, Goljak 23, MBS 080150182, OIB 69256928085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1C16F2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1C16F2" w:rsidP="00B976DE" w:rsidR="001C16F2">
      <w:pPr>
        <w:pStyle w:val="Tijeloteksta"/>
        <w:rPr>
          <w:b/>
          <w:bCs/>
        </w:rPr>
      </w:pPr>
    </w:p>
    <w:p w:rsidRDefault="007A3744" w:rsidP="007A3744" w:rsidR="007A3744">
      <w:pPr>
        <w:ind w:firstLine="720"/>
        <w:jc w:val="both"/>
      </w:pPr>
      <w:r>
        <w:t>Dana 1</w:t>
      </w:r>
      <w:r w:rsidR="0017245F">
        <w:t>6</w:t>
      </w:r>
      <w:r>
        <w:t>.0</w:t>
      </w:r>
      <w:r w:rsidR="0017245F">
        <w:t>2</w:t>
      </w:r>
      <w:r>
        <w:t>.201</w:t>
      </w:r>
      <w:r w:rsidR="0017245F">
        <w:t>6</w:t>
      </w:r>
      <w:r>
        <w:t xml:space="preserve">. zaprimljen je na Trgovačkom sudu u Zagrebu prijedlog </w:t>
      </w:r>
      <w:r w:rsidR="0017245F">
        <w:t>RH, MF, Porezna uprava, Područni ured Zagreb</w:t>
      </w:r>
      <w:r>
        <w:t xml:space="preserve">, za otvaranje stečajnog postupka nad dužnikom </w:t>
      </w:r>
      <w:r w:rsidR="00F401C7" w:rsidRPr="00F401C7">
        <w:t>MONDO PAPIR d.o.o. za trgovinu papirom i papirnim prerađevinama, Zagreb, Goljak 23, MBS 080150182, OIB 69256928085</w:t>
      </w:r>
      <w:r>
        <w:t>, temeljem odredbe čl. 1</w:t>
      </w:r>
      <w:r w:rsidR="001B2811">
        <w:t>6</w:t>
      </w:r>
      <w:r>
        <w:t xml:space="preserve">. </w:t>
      </w:r>
      <w:r w:rsidR="001B2811">
        <w:t>i</w:t>
      </w:r>
      <w:r>
        <w:t>. 1</w:t>
      </w:r>
      <w:r w:rsidR="001B2811">
        <w:t>09</w:t>
      </w:r>
      <w:r>
        <w:t xml:space="preserve">. </w:t>
      </w:r>
      <w:r w:rsidR="001B2811">
        <w:t xml:space="preserve"> st. 1. </w:t>
      </w:r>
      <w:r>
        <w:t xml:space="preserve">Stečajnog zakona (NN 71/15, dalje: SZ), a rješenjem </w:t>
      </w:r>
      <w:r w:rsidR="0008188B">
        <w:t xml:space="preserve">Trgovačkog suda u Zagrebu </w:t>
      </w:r>
      <w:r>
        <w:t>poslovnog broja 4</w:t>
      </w:r>
      <w:r w:rsidR="0008188B">
        <w:t>7</w:t>
      </w:r>
      <w:r>
        <w:t xml:space="preserve"> St-</w:t>
      </w:r>
      <w:r w:rsidR="0008188B">
        <w:t>85</w:t>
      </w:r>
      <w:r>
        <w:t>/17-1</w:t>
      </w:r>
      <w:r w:rsidR="0008188B">
        <w:t>0</w:t>
      </w:r>
      <w:r>
        <w:t xml:space="preserve"> od </w:t>
      </w:r>
      <w:r w:rsidR="0008188B">
        <w:t>7</w:t>
      </w:r>
      <w:r>
        <w:t>.</w:t>
      </w:r>
      <w:r w:rsidR="0008188B">
        <w:t>0</w:t>
      </w:r>
      <w:r>
        <w:t>2.2017. pokrenut je prethodni postupak.</w:t>
      </w:r>
    </w:p>
    <w:p w:rsidRDefault="00B976DE" w:rsidP="005F016E" w:rsidR="00B976DE">
      <w:pPr>
        <w:pStyle w:val="Tijeloteksta"/>
      </w:pPr>
    </w:p>
    <w:p w:rsidRDefault="00B976DE" w:rsidP="00B976DE" w:rsidR="00B976DE">
      <w:pPr>
        <w:jc w:val="both"/>
      </w:pPr>
      <w:r>
        <w:tab/>
        <w:t xml:space="preserve">Zaključkom </w:t>
      </w:r>
      <w:r w:rsidR="0008188B">
        <w:t xml:space="preserve">ovoga suda poslovnog broja 14 </w:t>
      </w:r>
      <w:r>
        <w:t>St-</w:t>
      </w:r>
      <w:r w:rsidR="00B92622">
        <w:t>12</w:t>
      </w:r>
      <w:r w:rsidR="0008188B">
        <w:t>24</w:t>
      </w:r>
      <w:r w:rsidR="00FD15F6">
        <w:t>/17</w:t>
      </w:r>
      <w:r w:rsidR="004A3AB9">
        <w:t>-</w:t>
      </w:r>
      <w:r w:rsidR="008B020A">
        <w:t>3</w:t>
      </w:r>
      <w:r w:rsidR="004A3AB9">
        <w:t xml:space="preserve"> od </w:t>
      </w:r>
      <w:r w:rsidR="00EF06B5">
        <w:t>2</w:t>
      </w:r>
      <w:r w:rsidR="004A3AB9">
        <w:t>.</w:t>
      </w:r>
      <w:r w:rsidR="00EF06B5">
        <w:t>0</w:t>
      </w:r>
      <w:r w:rsidR="008B020A">
        <w:t>1</w:t>
      </w:r>
      <w:r w:rsidR="004A3AB9">
        <w:t>.201</w:t>
      </w:r>
      <w:r w:rsidR="00EF06B5">
        <w:t>8</w:t>
      </w:r>
      <w:r w:rsidR="004A3AB9">
        <w:t xml:space="preserve">. </w:t>
      </w:r>
      <w:r>
        <w:t xml:space="preserve">pozvana je osoba za zastupanje dužnika </w:t>
      </w:r>
      <w:r w:rsidR="00F401C7" w:rsidRPr="00F401C7">
        <w:t>Zoran Kovač, Zagreb, Goljak 23, OIB 75385620611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</w:t>
      </w:r>
      <w:r w:rsidR="008B020A">
        <w:t xml:space="preserve"> (minimalne nagrade privremenom stečajnom upravitelju i putnih troškova istog sukladno čl. 94. SZ, te čl. 4. Uredbe o kriterijima i načinu obračuna i plaćanja nagrade stečajnim upraviteljima – NN 105/15, budući je privremeni stečajni upravitelj s područja Trgovačkog suda u Osijeku s adresom prebivališta u </w:t>
      </w:r>
      <w:r w:rsidR="00376E3E">
        <w:t>Pakrac</w:t>
      </w:r>
      <w:r w:rsidR="008B020A">
        <w:t>u, a dužnik ima sjedište u Zagrebu</w:t>
      </w:r>
      <w:r w:rsidR="00A74102">
        <w:t>)</w:t>
      </w:r>
      <w:r w:rsidR="008B020A">
        <w:t>,</w:t>
      </w:r>
      <w:r>
        <w:t xml:space="preserve">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B92622">
        <w:t>12</w:t>
      </w:r>
      <w:r w:rsidR="00376E3E">
        <w:t>24</w:t>
      </w:r>
      <w:r w:rsidR="00F116DF">
        <w:t>/17-</w:t>
      </w:r>
      <w:r w:rsidR="00115240">
        <w:t>3</w:t>
      </w:r>
      <w:r w:rsidR="00F116DF">
        <w:t xml:space="preserve"> od </w:t>
      </w:r>
      <w:r w:rsidR="00376E3E">
        <w:t>2</w:t>
      </w:r>
      <w:r w:rsidR="00F116DF">
        <w:t>.</w:t>
      </w:r>
      <w:r w:rsidR="00376E3E">
        <w:t>0</w:t>
      </w:r>
      <w:r w:rsidR="00115240">
        <w:t>1</w:t>
      </w:r>
      <w:r w:rsidR="00F116DF">
        <w:t>.201</w:t>
      </w:r>
      <w:r w:rsidR="00376E3E">
        <w:t>8</w:t>
      </w:r>
      <w:r w:rsidR="00F116DF">
        <w:t xml:space="preserve">. </w:t>
      </w:r>
      <w:r>
        <w:t xml:space="preserve">osoba ovlaštena za zastupanje dužnika zaprimila je dana </w:t>
      </w:r>
      <w:r w:rsidR="004B7B75">
        <w:t>10</w:t>
      </w:r>
      <w:r w:rsidR="004D2342">
        <w:t>.</w:t>
      </w:r>
      <w:r w:rsidR="004B7B75">
        <w:t>0</w:t>
      </w:r>
      <w:r w:rsidR="00115240">
        <w:t>1</w:t>
      </w:r>
      <w:r w:rsidR="00712E59">
        <w:t>.</w:t>
      </w:r>
      <w:r w:rsidR="004D2342">
        <w:t>201</w:t>
      </w:r>
      <w:r w:rsidR="004B7B75">
        <w:t>8</w:t>
      </w:r>
      <w:r w:rsidR="004D2342">
        <w:t>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F34667" w:rsidP="00F34667" w:rsidR="00F34667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F34667" w:rsidP="00B976DE" w:rsidR="00F34667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76404C" w:rsidRPr="0076404C">
        <w:t xml:space="preserve">20. ožujka </w:t>
      </w:r>
      <w:r>
        <w:t>201</w:t>
      </w:r>
      <w:r w:rsidR="0076404C">
        <w:t>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F34667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lastRenderedPageBreak/>
        <w:t>D</w:t>
      </w:r>
      <w:r w:rsidR="00F34667">
        <w:t xml:space="preserve"> </w:t>
      </w:r>
      <w:r>
        <w:t>N</w:t>
      </w:r>
      <w:r w:rsidR="00F34667">
        <w:t xml:space="preserve"> </w:t>
      </w:r>
      <w:r>
        <w:t>A</w:t>
      </w:r>
    </w:p>
    <w:p w:rsidRDefault="00B976DE" w:rsidP="00A8587B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4B7B75" w:rsidRPr="00F401C7">
        <w:t>Zoran Kovač, Zagreb, Goljak 23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  <w:r w:rsidR="004B7B75">
        <w:t xml:space="preserve"> i ovršnosti</w:t>
      </w:r>
    </w:p>
    <w:p w:rsidRDefault="00A8587B" w:rsidP="00C5225C" w:rsidR="00A8587B">
      <w:pPr>
        <w:numPr>
          <w:ilvl w:val="0"/>
          <w:numId w:val="9"/>
        </w:numPr>
        <w:ind w:firstLine="142" w:left="284"/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</w:t>
      </w:r>
    </w:p>
    <w:sectPr w:rsidSect="00F06892" w:rsidR="00A8587B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1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D9731C" w:rsidRPr="00D9731C">
      <w:t>1224/17-31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188B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240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45F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2811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6E3E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4D6D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44DD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7B75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A22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04C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74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20A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061D8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4102"/>
    <w:rsid w:val="00A75192"/>
    <w:rsid w:val="00A836EA"/>
    <w:rsid w:val="00A8587B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9731C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B5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01C7"/>
    <w:rsid w:val="00F41231"/>
    <w:rsid w:val="00F46B8B"/>
    <w:rsid w:val="00F46BC9"/>
    <w:rsid w:val="00F47EF5"/>
    <w:rsid w:val="00F5389A"/>
    <w:rsid w:val="00F5537F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St-1224/2017</izvorni_sadrzaj>
    <derivirana_varijabla naziv="DomainObject.Predmet.OznakaBroj_1">St-1224/2017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MONDO PAPIR d.o.o.</izvorni_sadrzaj>
    <derivirana_varijabla naziv="DomainObject.Predmet.ProtustrankaFormated_1">  MONDO PAPIR d.o.o.</derivirana_varijabla>
  </DomainObject.Predmet.ProtustrankaFormated>
  <DomainObject.Predmet.ProtustrankaFormatedOIB>
    <izvorni_sadrzaj>  MONDO PAPIR d.o.o., OIB 69256928085</izvorni_sadrzaj>
    <derivirana_varijabla naziv="DomainObject.Predmet.ProtustrankaFormatedOIB_1">  MONDO PAPIR d.o.o., OIB 69256928085</derivirana_varijabla>
  </DomainObject.Predmet.ProtustrankaFormatedOIB>
  <DomainObject.Predmet.ProtustrankaFormatedWithAdress>
    <izvorni_sadrzaj> MONDO PAPIR d.o.o., Goljak 23, 10000 Zagreb</izvorni_sadrzaj>
    <derivirana_varijabla naziv="DomainObject.Predmet.ProtustrankaFormatedWithAdress_1"> MONDO PAPIR d.o.o., Goljak 23, 10000 Zagreb</derivirana_varijabla>
  </DomainObject.Predmet.ProtustrankaFormatedWithAdress>
  <DomainObject.Predmet.ProtustrankaFormatedWithAdressOIB>
    <izvorni_sadrzaj> MONDO PAPIR d.o.o., OIB 69256928085, Goljak 23, 10000 Zagreb</izvorni_sadrzaj>
    <derivirana_varijabla naziv="DomainObject.Predmet.ProtustrankaFormatedWithAdressOIB_1"> MONDO PAPIR d.o.o., OIB 69256928085, Goljak 23, 10000 Zagreb</derivirana_varijabla>
  </DomainObject.Predmet.ProtustrankaFormatedWithAdressOIB>
  <DomainObject.Predmet.ProtustrankaWithAdress>
    <izvorni_sadrzaj>MONDO PAPIR d.o.o. Goljak 23, 10000 Zagreb</izvorni_sadrzaj>
    <derivirana_varijabla naziv="DomainObject.Predmet.ProtustrankaWithAdress_1">MONDO PAPIR d.o.o. Goljak 23, 10000 Zagreb</derivirana_varijabla>
  </DomainObject.Predmet.ProtustrankaWithAdress>
  <DomainObject.Predmet.ProtustrankaWithAdressOIB>
    <izvorni_sadrzaj>MONDO PAPIR d.o.o., OIB 69256928085, Goljak 23, 10000 Zagreb</izvorni_sadrzaj>
    <derivirana_varijabla naziv="DomainObject.Predmet.ProtustrankaWithAdressOIB_1">MONDO PAPIR d.o.o., OIB 69256928085, Goljak 23, 10000 Zagreb</derivirana_varijabla>
  </DomainObject.Predmet.ProtustrankaWithAdressOIB>
  <DomainObject.Predmet.ProtustrankaNazivFormated>
    <izvorni_sadrzaj>MONDO PAPIR d.o.o.</izvorni_sadrzaj>
    <derivirana_varijabla naziv="DomainObject.Predmet.ProtustrankaNazivFormated_1">MONDO PAPIR d.o.o.</derivirana_varijabla>
  </DomainObject.Predmet.ProtustrankaNazivFormated>
  <DomainObject.Predmet.ProtustrankaNazivFormatedOIB>
    <izvorni_sadrzaj>MONDO PAPIR d.o.o., OIB 69256928085</izvorni_sadrzaj>
    <derivirana_varijabla naziv="DomainObject.Predmet.ProtustrankaNazivFormatedOIB_1">MONDO PAPIR d.o.o., OIB 69256928085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MONDO PAPIR d.o.o.</item>
    </izvorni_sadrzaj>
    <derivirana_varijabla naziv="DomainObject.Predmet.ProtuStrankaListFormated_1">
      <item>MONDO PAPIR d.o.o.</item>
    </derivirana_varijabla>
  </DomainObject.Predmet.ProtuStrankaListFormated>
  <DomainObject.Predmet.ProtuStrankaListFormatedOIB>
    <izvorni_sadrzaj>
      <item>MONDO PAPIR d.o.o., OIB 69256928085</item>
    </izvorni_sadrzaj>
    <derivirana_varijabla naziv="DomainObject.Predmet.ProtuStrankaListFormatedOIB_1">
      <item>MONDO PAPIR d.o.o., OIB 69256928085</item>
    </derivirana_varijabla>
  </DomainObject.Predmet.ProtuStrankaListFormatedOIB>
  <DomainObject.Predmet.ProtuStrankaListFormatedWithAdress>
    <izvorni_sadrzaj>
      <item>MONDO PAPIR d.o.o., Goljak 23, 10000 Zagreb</item>
    </izvorni_sadrzaj>
    <derivirana_varijabla naziv="DomainObject.Predmet.ProtuStrankaListFormatedWithAdress_1">
      <item>MONDO PAPIR d.o.o., Goljak 23, 10000 Zagreb</item>
    </derivirana_varijabla>
  </DomainObject.Predmet.ProtuStrankaListFormatedWithAdress>
  <DomainObject.Predmet.ProtuStrankaListFormatedWithAdressOIB>
    <izvorni_sadrzaj>
      <item>MONDO PAPIR d.o.o., OIB 69256928085, Goljak 23, 10000 Zagreb</item>
    </izvorni_sadrzaj>
    <derivirana_varijabla naziv="DomainObject.Predmet.ProtuStrankaListFormatedWithAdressOIB_1">
      <item>MONDO PAPIR d.o.o., OIB 69256928085, Goljak 23, 10000 Zagreb</item>
    </derivirana_varijabla>
  </DomainObject.Predmet.ProtuStrankaListFormatedWithAdressOIB>
  <DomainObject.Predmet.ProtuStrankaListNazivFormated>
    <izvorni_sadrzaj>
      <item>MONDO PAPIR d.o.o.</item>
    </izvorni_sadrzaj>
    <derivirana_varijabla naziv="DomainObject.Predmet.ProtuStrankaListNazivFormated_1">
      <item>MONDO PAPIR d.o.o.</item>
    </derivirana_varijabla>
  </DomainObject.Predmet.ProtuStrankaListNazivFormated>
  <DomainObject.Predmet.ProtuStrankaListNazivFormatedOIB>
    <izvorni_sadrzaj>
      <item>MONDO PAPIR d.o.o., OIB 69256928085</item>
    </izvorni_sadrzaj>
    <derivirana_varijabla naziv="DomainObject.Predmet.ProtuStrankaListNazivFormatedOIB_1">
      <item>MONDO PAPIR d.o.o., OIB 69256928085</item>
    </derivirana_varijabla>
  </DomainObject.Predmet.ProtuStrankaListNazivFormatedOIB>
  <DomainObject.Predmet.OstaliListFormated>
    <izvorni_sadrzaj>
      <item>ŽDO u Osijeku</item>
      <item>Zoran Kovač</item>
    </izvorni_sadrzaj>
    <derivirana_varijabla naziv="DomainObject.Predmet.OstaliListFormated_1">
      <item>ŽDO u Osijeku</item>
      <item>Zoran Kovač</item>
    </derivirana_varijabla>
  </DomainObject.Predmet.OstaliListFormated>
  <DomainObject.Predmet.OstaliListFormatedOIB>
    <izvorni_sadrzaj>
      <item>ŽDO u Osijeku, OIB 16488001145</item>
      <item>Zoran Kovač, OIB 75385620611</item>
    </izvorni_sadrzaj>
    <derivirana_varijabla naziv="DomainObject.Predmet.OstaliListFormatedOIB_1">
      <item>ŽDO u Osijeku, OIB 16488001145</item>
      <item>Zoran Kovač, OIB 75385620611</item>
    </derivirana_varijabla>
  </DomainObject.Predmet.OstaliListFormatedOIB>
  <DomainObject.Predmet.OstaliListFormatedWithAdress>
    <izvorni_sadrzaj>
      <item>ŽDO u Osijeku, Savska cesta 41, 10000 Zagreb</item>
      <item>Zoran Kovač, Goljak 23, 10000 Zagreb</item>
    </izvorni_sadrzaj>
    <derivirana_varijabla naziv="DomainObject.Predmet.OstaliListFormatedWithAdress_1">
      <item>ŽDO u Osijeku, Savska cesta 41, 10000 Zagreb</item>
      <item>Zoran Kovač, Goljak 23, 10000 Zagreb</item>
    </derivirana_varijabla>
  </DomainObject.Predmet.OstaliListFormatedWithAdress>
  <DomainObject.Predmet.OstaliListFormatedWithAdressOIB>
    <izvorni_sadrzaj>
      <item>ŽDO u Osijeku, OIB 16488001145, Savska cesta 41, 10000 Zagreb</item>
      <item>Zoran Kovač, OIB 75385620611, Goljak 23, 10000 Zagreb</item>
    </izvorni_sadrzaj>
    <derivirana_varijabla naziv="DomainObject.Predmet.OstaliListFormatedWithAdressOIB_1">
      <item>ŽDO u Osijeku, OIB 16488001145, Savska cesta 41, 10000 Zagreb</item>
      <item>Zoran Kovač, OIB 75385620611, Goljak 23, 10000 Zagreb</item>
    </derivirana_varijabla>
  </DomainObject.Predmet.OstaliListFormatedWithAdressOIB>
  <DomainObject.Predmet.OstaliListNazivFormated>
    <izvorni_sadrzaj>
      <item>ŽDO u Osijeku</item>
      <item>Zoran Kovač</item>
    </izvorni_sadrzaj>
    <derivirana_varijabla naziv="DomainObject.Predmet.OstaliListNazivFormated_1">
      <item>ŽDO u Osijeku</item>
      <item>Zoran Kovač</item>
    </derivirana_varijabla>
  </DomainObject.Predmet.OstaliListNazivFormated>
  <DomainObject.Predmet.OstaliListNazivFormatedOIB>
    <izvorni_sadrzaj>
      <item>ŽDO u Osijeku, OIB 16488001145</item>
      <item>Zoran Kovač, OIB 75385620611</item>
    </izvorni_sadrzaj>
    <derivirana_varijabla naziv="DomainObject.Predmet.OstaliListNazivFormatedOIB_1">
      <item>ŽDO u Osijeku, OIB 16488001145</item>
      <item>Zoran Kovač, OIB 75385620611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MONDO PAPIR d.o.o.</izvorni_sadrzaj>
    <derivirana_varijabla naziv="DomainObject.Predmet.ProtustrankaIDrugi_1">MONDO PAPIR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MONDO PAPIR d.o.o., OIB 69256928085, Goljak 23, 10000 Zagreb</izvorni_sadrzaj>
    <derivirana_varijabla naziv="DomainObject.Predmet.ProtustrankaIDrugiAdressOIB_1">MONDO PAPIR d.o.o., OIB 69256928085, Goljak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MONDO PAPIR d.o.o.</item>
      <item>FINA Regionalni centar Zagreb</item>
      <item>RH MF Porezna uprava Zagreb</item>
      <item>ŽDO u Osijeku</item>
      <item>Zoran Kovač</item>
    </izvorni_sadrzaj>
    <derivirana_varijabla naziv="DomainObject.Predmet.SudioniciListNaziv_1">
      <item>MONDO PAPIR d.o.o.</item>
      <item>FINA Regionalni centar Zagreb</item>
      <item>RH MF Porezna uprava Zagreb</item>
      <item>ŽDO u Osijeku</item>
      <item>Zoran Kovač</item>
    </derivirana_varijabla>
  </DomainObject.Predmet.SudioniciListNaziv>
  <DomainObject.Predmet.SudioniciListAdressOIB>
    <izvorni_sadrzaj>
      <item>MONDO PAPIR d.o.o., OIB 69256928085, Goljak 23,10000 Zagreb</item>
      <item>FINA Regionalni centar Zagreb, OIB 85821130368, Trg svibanjskih žrtava 1995. 1,10000 Zagreb</item>
      <item>RH MF Porezna uprava Zagreb, OIB 18683136487</item>
      <item>ŽDO u Osijeku, OIB 16488001145, Savska cesta 41,10000 Zagreb</item>
      <item>Zoran Kovač, OIB 75385620611, Goljak 23,10000 Zagreb</item>
    </izvorni_sadrzaj>
    <derivirana_varijabla naziv="DomainObject.Predmet.SudioniciListAdressOIB_1">
      <item>MONDO PAPIR d.o.o., OIB 69256928085, Goljak 23,10000 Zagreb</item>
      <item>FINA Regionalni centar Zagreb, OIB 85821130368, Trg svibanjskih žrtava 1995. 1,10000 Zagreb</item>
      <item>RH MF Porezna uprava Zagreb, OIB 18683136487</item>
      <item>ŽDO u Osijeku, OIB 16488001145, Savska cesta 41,10000 Zagreb</item>
      <item>Zoran Kovač, OIB 75385620611, Goljak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69256928085</item>
      <item>, OIB 85821130368</item>
      <item>, OIB 18683136487</item>
      <item>, OIB 16488001145</item>
      <item>, OIB 75385620611</item>
    </izvorni_sadrzaj>
    <derivirana_varijabla naziv="DomainObject.Predmet.SudioniciListNazivOIB_1">
      <item>, OIB 69256928085</item>
      <item>, OIB 85821130368</item>
      <item>, OIB 18683136487</item>
      <item>, OIB 16488001145</item>
      <item>, OIB 75385620611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2FA3D-6EB1-4F76-B441-2D5C25A4C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821</properties:Words>
  <properties:Characters>4326</properties:Characters>
  <properties:Lines>100</properties:Lines>
  <properties:Paragraphs>32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2017-09-13T07:20:00Z</cp:lastPrinted>
  <dcterms:modified xmlns:xsi="http://www.w3.org/2001/XMLSchema-instance" xsi:type="dcterms:W3CDTF">2018-03-20T13:15:00Z</dcterms:modified>
  <cp:revision>15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