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85b4" w14:paraId="d0f85b4" w:rsidRDefault="00774B6C" w:rsidR="00DD7199" w:rsidRPr="00E21621">
      <w:pPr>
        <w15:collapsed w:val="false"/>
        <w:rPr>
          <w:bCs/>
        </w:rPr>
      </w:pPr>
      <w:bookmarkStart w:name="_GoBack" w:id="0"/>
      <w:bookmarkEnd w:id="0"/>
      <w:r w:rsidRPr="00E2162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E21621">
        <w:rPr>
          <w:bCs/>
        </w:rPr>
        <w:t xml:space="preserve"> </w:t>
      </w:r>
    </w:p>
    <w:p w:rsidRDefault="00E70CFA" w:rsidR="00E70CFA" w:rsidRPr="00E21621">
      <w:pPr>
        <w:pStyle w:val="Naslov1"/>
        <w:rPr>
          <w:rFonts w:cs="Times New Roman" w:hAnsi="Times New Roman" w:ascii="Times New Roman"/>
          <w:b w:val="false"/>
        </w:rPr>
      </w:pPr>
      <w:r w:rsidRPr="00E21621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E21621">
      <w:pPr>
        <w:rPr>
          <w:bCs/>
        </w:rPr>
      </w:pPr>
      <w:r w:rsidRPr="00E21621">
        <w:rPr>
          <w:bCs/>
        </w:rPr>
        <w:t xml:space="preserve">TRGOVAČKI </w:t>
      </w:r>
      <w:r w:rsidR="00467371" w:rsidRPr="00E21621">
        <w:rPr>
          <w:bCs/>
        </w:rPr>
        <w:t>SUD U ZAGREBU</w:t>
      </w:r>
    </w:p>
    <w:p w:rsidRDefault="00467371" w:rsidR="00E70CFA" w:rsidRPr="00E21621">
      <w:pPr>
        <w:rPr>
          <w:bCs/>
        </w:rPr>
      </w:pPr>
      <w:r w:rsidRPr="00E21621">
        <w:rPr>
          <w:bCs/>
        </w:rPr>
        <w:t>Zagreb, Amruševa 2/II</w:t>
      </w:r>
      <w:r w:rsidR="006F7E66" w:rsidRPr="00E21621">
        <w:rPr>
          <w:bCs/>
        </w:rPr>
        <w:tab/>
      </w:r>
      <w:r w:rsidR="006F7E66" w:rsidRPr="00E21621">
        <w:rPr>
          <w:bCs/>
        </w:rPr>
        <w:tab/>
      </w:r>
      <w:r w:rsidR="006F7E66" w:rsidRPr="00E21621">
        <w:rPr>
          <w:bCs/>
        </w:rPr>
        <w:tab/>
      </w:r>
      <w:r w:rsidR="006F7E66" w:rsidRPr="00E21621">
        <w:rPr>
          <w:bCs/>
        </w:rPr>
        <w:tab/>
      </w:r>
      <w:r w:rsidR="006F7E66" w:rsidRPr="00E21621">
        <w:rPr>
          <w:bCs/>
        </w:rPr>
        <w:tab/>
      </w:r>
      <w:r w:rsidR="0085029E" w:rsidRPr="00E21621">
        <w:rPr>
          <w:bCs/>
        </w:rPr>
        <w:tab/>
      </w:r>
      <w:r w:rsidRPr="00E21621">
        <w:rPr>
          <w:bCs/>
        </w:rPr>
        <w:t>31-ST-</w:t>
      </w:r>
      <w:r w:rsidR="004C74B2">
        <w:rPr>
          <w:bCs/>
        </w:rPr>
        <w:t>1634/16-18</w:t>
      </w:r>
    </w:p>
    <w:p w:rsidRDefault="00A232E1" w:rsidR="00A232E1" w:rsidRPr="00E21621">
      <w:pPr>
        <w:rPr>
          <w:bCs/>
        </w:rPr>
      </w:pPr>
    </w:p>
    <w:p w:rsidRDefault="00A232E1" w:rsidP="00A232E1" w:rsidR="00E70CFA" w:rsidRPr="00E21621">
      <w:pPr>
        <w:jc w:val="center"/>
        <w:rPr>
          <w:bCs/>
        </w:rPr>
      </w:pPr>
      <w:r w:rsidRPr="00E21621">
        <w:rPr>
          <w:bCs/>
        </w:rPr>
        <w:t xml:space="preserve">R E P U B L I K A   H R V A T S K A </w:t>
      </w:r>
    </w:p>
    <w:p w:rsidRDefault="00E70CFA" w:rsidR="00E70CFA" w:rsidRPr="00E21621">
      <w:pPr>
        <w:pStyle w:val="Naslov2"/>
        <w:rPr>
          <w:rFonts w:cs="Times New Roman" w:hAnsi="Times New Roman" w:ascii="Times New Roman"/>
          <w:b w:val="false"/>
        </w:rPr>
      </w:pPr>
      <w:r w:rsidRPr="00E21621">
        <w:rPr>
          <w:rFonts w:cs="Times New Roman" w:hAnsi="Times New Roman" w:ascii="Times New Roman"/>
          <w:b w:val="false"/>
        </w:rPr>
        <w:t>R J E Š E N J E</w:t>
      </w:r>
    </w:p>
    <w:p w:rsidRDefault="007356D2" w:rsidP="007356D2" w:rsidR="007356D2" w:rsidRPr="00E21621"/>
    <w:p w:rsidRDefault="00160055" w:rsidP="00BC5335" w:rsidR="000F172F" w:rsidRPr="00E21621">
      <w:pPr>
        <w:ind w:firstLine="708"/>
      </w:pPr>
      <w:r w:rsidRPr="00E21621">
        <w:rPr>
          <w:bCs/>
        </w:rPr>
        <w:t>TRGOVAČKI SUD U ZAGREBU</w:t>
      </w:r>
      <w:r w:rsidRPr="00E21621">
        <w:t xml:space="preserve"> po stečajnom sucu Nadi Kraljić, a povodom prijedloga predlagatelja </w:t>
      </w:r>
      <w:r w:rsidR="00E21621" w:rsidRPr="00E21621">
        <w:t xml:space="preserve">REPUBLIKA HRVATSKA-MINISTARSTVO FINANCIJA, POREZNA UPRAVA, PODRUČNI URED ZAGREB OIB: 18683136487 za otvaranje stečajnog postupka nad dužnikom IMELDA MEDIA GRUPA ADRIA d.o.o. Zagreb, Nikole Tesle 15, MBS: 080433341 OIB: 87928986677  </w:t>
      </w:r>
      <w:r w:rsidR="00002ACE" w:rsidRPr="00E21621">
        <w:t>dana</w:t>
      </w:r>
      <w:r w:rsidR="000F172F" w:rsidRPr="00E21621">
        <w:t xml:space="preserve"> </w:t>
      </w:r>
      <w:r w:rsidR="00E21621" w:rsidRPr="00E21621">
        <w:t xml:space="preserve">13. travnja </w:t>
      </w:r>
      <w:r w:rsidR="0060333C" w:rsidRPr="00E21621">
        <w:t xml:space="preserve"> 2017.</w:t>
      </w:r>
      <w:r w:rsidR="007B1F7D" w:rsidRPr="00E21621">
        <w:t xml:space="preserve">  </w:t>
      </w:r>
      <w:r w:rsidR="007356D2" w:rsidRPr="00E21621">
        <w:t>godine</w:t>
      </w:r>
    </w:p>
    <w:p w:rsidRDefault="007B1F7D" w:rsidP="00BC5335" w:rsidR="007B1F7D" w:rsidRPr="00E21621">
      <w:pPr>
        <w:ind w:firstLine="708"/>
      </w:pPr>
    </w:p>
    <w:p w:rsidRDefault="00E70CFA" w:rsidR="00E70CFA" w:rsidRPr="00E21621">
      <w:pPr>
        <w:jc w:val="center"/>
        <w:rPr>
          <w:bCs/>
        </w:rPr>
      </w:pPr>
      <w:r w:rsidRPr="00E21621">
        <w:rPr>
          <w:bCs/>
        </w:rPr>
        <w:t xml:space="preserve">r i j e š i o   j e </w:t>
      </w:r>
    </w:p>
    <w:p w:rsidRDefault="00E70CFA" w:rsidR="00E70CFA" w:rsidRPr="00E21621">
      <w:pPr>
        <w:jc w:val="center"/>
        <w:rPr>
          <w:bCs/>
        </w:rPr>
      </w:pPr>
    </w:p>
    <w:p w:rsidRDefault="00324EEA" w:rsidR="00E70CFA" w:rsidRPr="00E21621">
      <w:pPr>
        <w:rPr>
          <w:bCs/>
        </w:rPr>
      </w:pPr>
      <w:r w:rsidRPr="00E21621">
        <w:rPr>
          <w:bCs/>
        </w:rPr>
        <w:tab/>
        <w:t>1.</w:t>
      </w:r>
      <w:r w:rsidR="00E70CFA" w:rsidRPr="00E21621">
        <w:rPr>
          <w:bCs/>
        </w:rPr>
        <w:tab/>
      </w:r>
      <w:r w:rsidR="00E70CFA" w:rsidRPr="00E21621">
        <w:t>Otvara se stečajni postupak nad dužnikom</w:t>
      </w:r>
      <w:r w:rsidR="00D233B8" w:rsidRPr="00E21621">
        <w:t xml:space="preserve"> </w:t>
      </w:r>
      <w:r w:rsidR="00E21621" w:rsidRPr="00E21621">
        <w:t xml:space="preserve">IMELDA MEDIA GRUPA ADRIA d.o.o. Zagreb, Nikole Tesle 15, MBS: 080433341 OIB: 87928986677 </w:t>
      </w:r>
      <w:r w:rsidR="000F172F" w:rsidRPr="00E21621">
        <w:t>.</w:t>
      </w:r>
    </w:p>
    <w:p w:rsidRDefault="00324EEA" w:rsidP="001E1117" w:rsidR="00E70CFA" w:rsidRPr="00E21621">
      <w:pPr>
        <w:autoSpaceDE w:val="false"/>
        <w:autoSpaceDN w:val="false"/>
        <w:adjustRightInd w:val="false"/>
      </w:pPr>
      <w:r w:rsidRPr="00E21621">
        <w:tab/>
        <w:t>2.</w:t>
      </w:r>
      <w:r w:rsidR="00E70CFA" w:rsidRPr="00E21621">
        <w:tab/>
        <w:t xml:space="preserve">Za </w:t>
      </w:r>
      <w:r w:rsidR="00320D61" w:rsidRPr="00E21621">
        <w:t>stečajnog  upravitelja</w:t>
      </w:r>
      <w:r w:rsidR="00E70CFA" w:rsidRPr="00E21621">
        <w:t xml:space="preserve"> imenuje se</w:t>
      </w:r>
      <w:r w:rsidR="00E21621" w:rsidRPr="00E21621">
        <w:t xml:space="preserve"> Panjaković Krešimir, Osijek,</w:t>
      </w:r>
      <w:r w:rsidR="00E21621">
        <w:t xml:space="preserve"> </w:t>
      </w:r>
      <w:r w:rsidR="00E21621" w:rsidRPr="00E21621">
        <w:t>Gornjodravska obala 89a, OIB: 39814088271.</w:t>
      </w:r>
    </w:p>
    <w:p w:rsidRDefault="00E70CFA" w:rsidR="003D49C7" w:rsidRPr="00E21621">
      <w:r w:rsidRPr="00E21621">
        <w:tab/>
      </w:r>
      <w:r w:rsidR="00324EEA" w:rsidRPr="00E21621">
        <w:rPr>
          <w:bCs/>
        </w:rPr>
        <w:t xml:space="preserve">3. </w:t>
      </w:r>
      <w:r w:rsidRPr="00E21621">
        <w:rPr>
          <w:bCs/>
        </w:rPr>
        <w:tab/>
      </w:r>
      <w:r w:rsidRPr="00E21621">
        <w:t>Stečajni postupak</w:t>
      </w:r>
      <w:r w:rsidR="00002ACE" w:rsidRPr="00E21621">
        <w:t xml:space="preserve"> otvara se sa danom </w:t>
      </w:r>
      <w:r w:rsidR="00E21621">
        <w:t>13. travnja</w:t>
      </w:r>
      <w:r w:rsidR="0060333C" w:rsidRPr="00E21621">
        <w:t xml:space="preserve"> 2017. </w:t>
      </w:r>
      <w:r w:rsidRPr="00E21621">
        <w:t>godine</w:t>
      </w:r>
      <w:r w:rsidR="00002ACE" w:rsidRPr="00E21621">
        <w:t xml:space="preserve"> u </w:t>
      </w:r>
      <w:r w:rsidR="00E21621">
        <w:t>13</w:t>
      </w:r>
      <w:r w:rsidR="00040868" w:rsidRPr="00E21621">
        <w:t>,00</w:t>
      </w:r>
      <w:r w:rsidR="007356D2" w:rsidRPr="00E21621">
        <w:t xml:space="preserve"> sati</w:t>
      </w:r>
      <w:r w:rsidRPr="00E21621">
        <w:t xml:space="preserve">.  </w:t>
      </w:r>
    </w:p>
    <w:p w:rsidRDefault="00E70CFA" w:rsidP="005D6A6F" w:rsidR="00E70CFA" w:rsidRPr="00E21621">
      <w:pPr>
        <w:autoSpaceDE w:val="false"/>
        <w:autoSpaceDN w:val="false"/>
        <w:adjustRightInd w:val="false"/>
      </w:pPr>
      <w:r w:rsidRPr="00E21621">
        <w:tab/>
      </w:r>
      <w:r w:rsidR="00324EEA" w:rsidRPr="00E21621">
        <w:rPr>
          <w:bCs/>
        </w:rPr>
        <w:t xml:space="preserve">4. </w:t>
      </w:r>
      <w:r w:rsidRPr="00E21621">
        <w:tab/>
        <w:t>Pozivaju se vjerovnici viših isplatnih redova</w:t>
      </w:r>
      <w:r w:rsidR="00A052BD" w:rsidRPr="00E21621">
        <w:t xml:space="preserve"> (čl. 257</w:t>
      </w:r>
      <w:r w:rsidR="009A2238" w:rsidRPr="00E21621">
        <w:t xml:space="preserve"> st. 1 toč. 1 SZ-a)</w:t>
      </w:r>
      <w:r w:rsidR="00A052BD" w:rsidRPr="00E21621">
        <w:t xml:space="preserve"> da u roku od 6</w:t>
      </w:r>
      <w:r w:rsidRPr="00E21621">
        <w:t xml:space="preserve">0 dana od </w:t>
      </w:r>
      <w:r w:rsidR="009A2238" w:rsidRPr="00E21621">
        <w:t xml:space="preserve">isteka osmog dana od </w:t>
      </w:r>
      <w:r w:rsidR="007B1F7D" w:rsidRPr="00E21621">
        <w:t xml:space="preserve">dana objave na e-oglasnoj ploči suda </w:t>
      </w:r>
      <w:r w:rsidR="009A2238" w:rsidRPr="00E21621">
        <w:t>stečajnom upravitelju prijave tražbin</w:t>
      </w:r>
      <w:r w:rsidR="00DA22EC" w:rsidRPr="00E21621">
        <w:t xml:space="preserve">e u skladu sa čl. </w:t>
      </w:r>
      <w:r w:rsidR="00A052BD" w:rsidRPr="00E21621">
        <w:t>257</w:t>
      </w:r>
      <w:r w:rsidR="00DA22EC" w:rsidRPr="00E21621">
        <w:t xml:space="preserve"> Steč</w:t>
      </w:r>
      <w:r w:rsidR="009A2238" w:rsidRPr="00E21621">
        <w:t>a</w:t>
      </w:r>
      <w:r w:rsidR="00DA22EC" w:rsidRPr="00E21621">
        <w:t>j</w:t>
      </w:r>
      <w:r w:rsidR="009A2238" w:rsidRPr="00E21621">
        <w:t>nog zakona (</w:t>
      </w:r>
      <w:r w:rsidR="00A052BD" w:rsidRPr="00E21621">
        <w:t>NN 71/15)</w:t>
      </w:r>
      <w:r w:rsidR="009A2238" w:rsidRPr="00E21621">
        <w:t xml:space="preserve"> i to u dva primjerka sa ispravama iz kojih tražbine proizlaze, odnosno kojima se doka</w:t>
      </w:r>
      <w:r w:rsidR="001B3171" w:rsidRPr="00E21621">
        <w:t>zuju na adresu</w:t>
      </w:r>
      <w:r w:rsidR="00A21257" w:rsidRPr="00E21621">
        <w:t xml:space="preserve"> </w:t>
      </w:r>
      <w:r w:rsidR="007E4B58" w:rsidRPr="00E21621">
        <w:rPr>
          <w:bCs/>
        </w:rPr>
        <w:t xml:space="preserve"> </w:t>
      </w:r>
      <w:r w:rsidR="00E21621" w:rsidRPr="00E21621">
        <w:t>Panjaković Krešimir, Osijek,</w:t>
      </w:r>
      <w:r w:rsidR="00E21621">
        <w:t xml:space="preserve"> </w:t>
      </w:r>
      <w:r w:rsidR="00E21621" w:rsidRPr="00E21621">
        <w:t>Gornjodravska obala 89a</w:t>
      </w:r>
      <w:r w:rsidR="00E21621">
        <w:t>.</w:t>
      </w:r>
    </w:p>
    <w:p w:rsidRDefault="007E2A7B" w:rsidR="007E2A7B" w:rsidRPr="00E21621">
      <w:r w:rsidRPr="00E21621">
        <w:tab/>
        <w:t>Smatrat će se da su radnici i prijašnji radnici dužnika svoju tražbinu prijavili u skladu sa popisom koji je sastavio stečajni upravitelj</w:t>
      </w:r>
      <w:r w:rsidR="00A052BD" w:rsidRPr="00E21621">
        <w:t xml:space="preserve"> (čl. 257 st. 3 Stečajnog zakona), ako radnik ili prijašnji dužnikov radnik nije prijavio tražbinu smatrat će se da je tražbinu prijavio u skladu sa popisom iz st. 3 čl. 257 Stečajnog zakona. </w:t>
      </w:r>
    </w:p>
    <w:p w:rsidRDefault="007E2A7B" w:rsidR="007E2A7B" w:rsidRPr="00E21621">
      <w:r w:rsidRPr="00E21621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R="007E2A7B" w:rsidRPr="00E21621">
      <w:r w:rsidRPr="00E21621">
        <w:tab/>
        <w:t>Prijavi tražbine je potrebno priložiti i potvrdu o uplaćenoj pristojbi prema tarifnom broju 23 st. 2.</w:t>
      </w:r>
    </w:p>
    <w:p w:rsidRDefault="00324EEA" w:rsidP="00160055" w:rsidR="00BF4894" w:rsidRPr="00E21621">
      <w:pPr>
        <w:ind w:firstLine="708"/>
      </w:pPr>
      <w:r w:rsidRPr="00E21621">
        <w:rPr>
          <w:bCs/>
        </w:rPr>
        <w:t xml:space="preserve">5. </w:t>
      </w:r>
      <w:r w:rsidR="00E70CFA" w:rsidRPr="00E21621">
        <w:rPr>
          <w:bCs/>
        </w:rPr>
        <w:tab/>
      </w:r>
      <w:r w:rsidR="007E2A7B" w:rsidRPr="00E21621">
        <w:t>Razlučni vjerovnici dužni su obavijestiti stečajnog upravitelja o svom razlučnom pravu, pravnoj osnovi razlučnog prava i dijelu imovine stečajnog dužnika na koje se odnosi razlučno pravo</w:t>
      </w:r>
      <w:r w:rsidR="00A32A20" w:rsidRPr="00E21621">
        <w:t>.</w:t>
      </w:r>
      <w:r w:rsidR="007E2A7B" w:rsidRPr="00E21621">
        <w:t xml:space="preserve"> </w:t>
      </w:r>
    </w:p>
    <w:p w:rsidRDefault="007E2A7B" w:rsidP="00160055" w:rsidR="007E2A7B" w:rsidRPr="00E21621">
      <w:pPr>
        <w:ind w:firstLine="708"/>
      </w:pPr>
      <w:r w:rsidRPr="00E21621">
        <w:t xml:space="preserve">Ako razlučni vjerovnici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7E4B58" w:rsidP="00160055" w:rsidR="007E4B58" w:rsidRPr="00E21621">
      <w:pPr>
        <w:ind w:firstLine="708"/>
      </w:pPr>
    </w:p>
    <w:p w:rsidRDefault="007E4B58" w:rsidP="00160055" w:rsidR="007E4B58" w:rsidRPr="00E21621">
      <w:pPr>
        <w:ind w:firstLine="708"/>
      </w:pPr>
    </w:p>
    <w:p w:rsidRDefault="007E4B58" w:rsidP="00160055" w:rsidR="007E4B58" w:rsidRPr="00E21621">
      <w:pPr>
        <w:ind w:firstLine="708"/>
      </w:pPr>
    </w:p>
    <w:p w:rsidRDefault="007E2A7B" w:rsidP="007E2A7B" w:rsidR="007E2A7B" w:rsidRPr="00E21621">
      <w:pPr>
        <w:ind w:firstLine="708"/>
      </w:pPr>
      <w:r w:rsidRPr="00E21621">
        <w:t xml:space="preserve">Razlučni vjerovnici koji nisu obavijestili stečajnog upravitelja o svom razlučnom pravu ne gube pravo odvojenog namirenja iz predmeta razlučnog prava. </w:t>
      </w:r>
    </w:p>
    <w:p w:rsidRDefault="007E2A7B" w:rsidP="005572B3" w:rsidR="00160055" w:rsidRPr="00E21621">
      <w:pPr>
        <w:ind w:firstLine="708"/>
      </w:pPr>
      <w:r w:rsidRPr="00E21621">
        <w:t xml:space="preserve">Iznimno razlučni vjerovnici gube pravo na odvojeno namirenje i nemaju pravo tražiti naknadu štete ili bilo kakvu drugu naknadu od stečajnog dužnika ili vjerovnika, ako je predmet razlučnog prava mimo njih unovčen u stečajnom postupku, a razlučno pravo nije bilo upisano u javnoj knjizi ili stečajni upravitelj za njega nije znao niti je morao znati. </w:t>
      </w:r>
    </w:p>
    <w:p w:rsidRDefault="00324EEA" w:rsidP="007E2A7B" w:rsidR="007E2A7B" w:rsidRPr="00E21621">
      <w:pPr>
        <w:ind w:firstLine="708"/>
      </w:pPr>
      <w:r w:rsidRPr="00E21621">
        <w:t>6.</w:t>
      </w:r>
      <w:r w:rsidR="00D10DAA" w:rsidRPr="00E21621">
        <w:t xml:space="preserve"> Izlučni vjerovnici dužni su obavije</w:t>
      </w:r>
      <w:r w:rsidR="00043E7E" w:rsidRPr="00E21621">
        <w:t>s</w:t>
      </w:r>
      <w:r w:rsidR="00D10DAA" w:rsidRPr="00E21621">
        <w:t>titi stečajnog upravitelja o svom izlučnom pravu, pravnoj osnovi svog izlučnog prava i označiti predmet na koji se njihovo izlučno pravo odnosi, odnosno u obav</w:t>
      </w:r>
      <w:r w:rsidR="000525E2" w:rsidRPr="00E21621">
        <w:t xml:space="preserve">ijesti naznačiti pravo iz čl. 258 st. 1 </w:t>
      </w:r>
      <w:r w:rsidR="00D10DAA" w:rsidRPr="00E21621">
        <w:t xml:space="preserve">Stečajnog zakona. </w:t>
      </w:r>
      <w:r w:rsidR="00A32A20" w:rsidRPr="00E21621">
        <w:t xml:space="preserve"> </w:t>
      </w:r>
    </w:p>
    <w:p w:rsidRDefault="00E70CFA" w:rsidR="008062E7" w:rsidRPr="00E21621">
      <w:r w:rsidRPr="00E21621">
        <w:rPr>
          <w:bCs/>
        </w:rPr>
        <w:tab/>
      </w:r>
      <w:r w:rsidR="00324EEA" w:rsidRPr="00E21621">
        <w:rPr>
          <w:bCs/>
        </w:rPr>
        <w:t xml:space="preserve">7. </w:t>
      </w:r>
      <w:r w:rsidRPr="00E21621">
        <w:t>Poziva</w:t>
      </w:r>
      <w:r w:rsidR="0064550A" w:rsidRPr="00E21621">
        <w:t>ju se</w:t>
      </w:r>
      <w:r w:rsidR="007E2A7B" w:rsidRPr="00E21621">
        <w:t xml:space="preserve"> dužnikovi</w:t>
      </w:r>
      <w:r w:rsidR="0064550A" w:rsidRPr="00E21621">
        <w:t xml:space="preserve"> dužnici da svoje obveze </w:t>
      </w:r>
      <w:r w:rsidR="007E2A7B" w:rsidRPr="00E21621">
        <w:t xml:space="preserve">bez odgode ispunjavaju stečajnom upravitelju za stečajnog dužnika. </w:t>
      </w:r>
    </w:p>
    <w:p w:rsidRDefault="00E70CFA" w:rsidR="00E70CFA" w:rsidRPr="00E21621">
      <w:r w:rsidRPr="00E21621">
        <w:tab/>
      </w:r>
      <w:r w:rsidR="00D233B8" w:rsidRPr="00E21621">
        <w:rPr>
          <w:bCs/>
        </w:rPr>
        <w:t>8</w:t>
      </w:r>
      <w:r w:rsidR="00324EEA" w:rsidRPr="00E21621">
        <w:rPr>
          <w:bCs/>
        </w:rPr>
        <w:t>.</w:t>
      </w:r>
      <w:r w:rsidR="003D49C7" w:rsidRPr="00E21621">
        <w:rPr>
          <w:bCs/>
        </w:rPr>
        <w:t xml:space="preserve"> </w:t>
      </w:r>
      <w:r w:rsidRPr="00E21621">
        <w:t>Ročište vjerovnika na kojem se ispituju prijavljene tražbine</w:t>
      </w:r>
      <w:r w:rsidR="007E2A7B" w:rsidRPr="00E21621">
        <w:t xml:space="preserve"> -</w:t>
      </w:r>
      <w:r w:rsidRPr="00E21621">
        <w:t xml:space="preserve"> ispitno ročište određuje se za dan</w:t>
      </w:r>
      <w:r w:rsidR="005D6A6F" w:rsidRPr="00E21621">
        <w:t xml:space="preserve"> </w:t>
      </w:r>
      <w:r w:rsidR="00E21621">
        <w:t>4. srpnja 2017.</w:t>
      </w:r>
      <w:r w:rsidR="005D6A6F" w:rsidRPr="00E21621">
        <w:t xml:space="preserve"> </w:t>
      </w:r>
      <w:r w:rsidR="003D4DF4" w:rsidRPr="00E21621">
        <w:t xml:space="preserve">g. </w:t>
      </w:r>
      <w:r w:rsidR="005F4178" w:rsidRPr="00E21621">
        <w:t xml:space="preserve">u </w:t>
      </w:r>
      <w:r w:rsidR="00E21621">
        <w:t>09,30</w:t>
      </w:r>
      <w:r w:rsidR="00D67424" w:rsidRPr="00E21621">
        <w:t xml:space="preserve"> </w:t>
      </w:r>
      <w:r w:rsidR="004D118E" w:rsidRPr="00E21621">
        <w:t>sati,</w:t>
      </w:r>
      <w:r w:rsidR="00BD72EA" w:rsidRPr="00E21621">
        <w:t xml:space="preserve"> </w:t>
      </w:r>
      <w:r w:rsidR="00A10098" w:rsidRPr="00E21621">
        <w:t xml:space="preserve">a </w:t>
      </w:r>
      <w:r w:rsidRPr="00E21621">
        <w:t>ročište na kojem će se na temelju izvješća stečajnog upravitelja odlučiti o daljnjem tijeku stečajnog postup</w:t>
      </w:r>
      <w:r w:rsidR="00A10098" w:rsidRPr="00E21621">
        <w:t>k</w:t>
      </w:r>
      <w:r w:rsidRPr="00E21621">
        <w:t>a – izvještajno ročište određuje se za isti da</w:t>
      </w:r>
      <w:r w:rsidR="002B57C5" w:rsidRPr="00E21621">
        <w:t>n u</w:t>
      </w:r>
      <w:r w:rsidR="00E12857" w:rsidRPr="00E21621">
        <w:t xml:space="preserve"> </w:t>
      </w:r>
      <w:r w:rsidR="00E21621">
        <w:t>10,0</w:t>
      </w:r>
      <w:r w:rsidR="00D67424" w:rsidRPr="00E21621">
        <w:t>0</w:t>
      </w:r>
      <w:r w:rsidR="004D118E" w:rsidRPr="00E21621">
        <w:t xml:space="preserve"> </w:t>
      </w:r>
      <w:r w:rsidRPr="00E21621">
        <w:t xml:space="preserve">sati u prostorijama Trgovačkog suda u Zagrebu, Petrinjska 8, soba broj </w:t>
      </w:r>
      <w:r w:rsidR="00C72DF8" w:rsidRPr="00E21621">
        <w:t>89/II (stari dio).</w:t>
      </w:r>
    </w:p>
    <w:p w:rsidRDefault="00D233B8" w:rsidR="00E70CFA" w:rsidRPr="00E21621">
      <w:pPr>
        <w:ind w:firstLine="708"/>
      </w:pPr>
      <w:r w:rsidRPr="00E21621">
        <w:rPr>
          <w:bCs/>
        </w:rPr>
        <w:t>9</w:t>
      </w:r>
      <w:r w:rsidR="00324EEA" w:rsidRPr="00E21621">
        <w:rPr>
          <w:bCs/>
        </w:rPr>
        <w:t>.</w:t>
      </w:r>
      <w:r w:rsidR="00D10DAA" w:rsidRPr="00E21621">
        <w:rPr>
          <w:bCs/>
        </w:rPr>
        <w:t xml:space="preserve"> </w:t>
      </w:r>
      <w:r w:rsidR="00E70CFA" w:rsidRPr="00E21621">
        <w:t>O</w:t>
      </w:r>
      <w:r w:rsidR="0064550A" w:rsidRPr="00E21621">
        <w:t xml:space="preserve">glas o </w:t>
      </w:r>
      <w:r w:rsidR="00E70CFA" w:rsidRPr="00E21621">
        <w:t>otvaranju s</w:t>
      </w:r>
      <w:r w:rsidR="0064550A" w:rsidRPr="00E21621">
        <w:t>tečajnog postupka istaknut</w:t>
      </w:r>
      <w:r w:rsidR="006F0C78" w:rsidRPr="00E21621">
        <w:t xml:space="preserve"> je na </w:t>
      </w:r>
      <w:r w:rsidR="007E4B58" w:rsidRPr="00E21621">
        <w:t xml:space="preserve">e- </w:t>
      </w:r>
      <w:r w:rsidR="006F0C78" w:rsidRPr="00E21621">
        <w:t>oglasnoj ploči ovog suda dana</w:t>
      </w:r>
      <w:r w:rsidR="0060333C" w:rsidRPr="00E21621">
        <w:t xml:space="preserve"> </w:t>
      </w:r>
      <w:r w:rsidR="00E21621">
        <w:t>13. travnja</w:t>
      </w:r>
      <w:r w:rsidR="0060333C" w:rsidRPr="00E21621">
        <w:t xml:space="preserve"> 2017. </w:t>
      </w:r>
      <w:r w:rsidR="00856AFB" w:rsidRPr="00E21621">
        <w:t>godine.</w:t>
      </w:r>
      <w:r w:rsidR="006F0C78" w:rsidRPr="00E21621">
        <w:t xml:space="preserve"> </w:t>
      </w:r>
    </w:p>
    <w:p w:rsidRDefault="00D233B8" w:rsidP="00DD7199" w:rsidR="00013AA6" w:rsidRPr="00E21621">
      <w:pPr>
        <w:ind w:firstLine="708"/>
      </w:pPr>
      <w:r w:rsidRPr="00E21621">
        <w:rPr>
          <w:bCs/>
        </w:rPr>
        <w:t>10</w:t>
      </w:r>
      <w:r w:rsidR="00324EEA" w:rsidRPr="00E21621">
        <w:rPr>
          <w:bCs/>
        </w:rPr>
        <w:t>.</w:t>
      </w:r>
      <w:r w:rsidR="00124AE0" w:rsidRPr="00E21621">
        <w:t xml:space="preserve"> </w:t>
      </w:r>
      <w:r w:rsidR="00156693" w:rsidRPr="00E21621">
        <w:t>Ovo rješenje dostavit</w:t>
      </w:r>
      <w:r w:rsidR="00E70CFA" w:rsidRPr="00E21621">
        <w:t xml:space="preserve"> će se u sudski regi</w:t>
      </w:r>
      <w:r w:rsidR="0064550A" w:rsidRPr="00E21621">
        <w:t>s</w:t>
      </w:r>
      <w:r w:rsidR="00156693" w:rsidRPr="00E21621">
        <w:t>tar Trgovačkog suda</w:t>
      </w:r>
      <w:r w:rsidR="000D1227" w:rsidRPr="00E21621">
        <w:t xml:space="preserve"> u Zagrebu</w:t>
      </w:r>
      <w:r w:rsidR="00302384" w:rsidRPr="00E21621">
        <w:t>.</w:t>
      </w:r>
    </w:p>
    <w:p w:rsidRDefault="001E1143" w:rsidP="00E27264" w:rsidR="001E1143" w:rsidRPr="00E21621"/>
    <w:p w:rsidRDefault="00CC5B38" w:rsidP="00CC5B38" w:rsidR="00F11E60" w:rsidRPr="00E21621">
      <w:pPr>
        <w:jc w:val="center"/>
      </w:pPr>
      <w:r w:rsidRPr="00E21621">
        <w:t>Obrazloženje</w:t>
      </w:r>
    </w:p>
    <w:p w:rsidRDefault="00BA65AF" w:rsidP="00CC5B38" w:rsidR="00BA65AF" w:rsidRPr="00E21621">
      <w:pPr>
        <w:jc w:val="center"/>
      </w:pPr>
    </w:p>
    <w:p w:rsidRDefault="000F172F" w:rsidP="00D233B8" w:rsidR="000F172F" w:rsidRPr="00E21621"/>
    <w:p w:rsidRDefault="00E21621" w:rsidP="00E21621" w:rsidR="00B2158F" w:rsidRPr="00E21621">
      <w:pPr>
        <w:ind w:firstLine="708"/>
      </w:pPr>
      <w:r>
        <w:t xml:space="preserve">Vjerovnik RH-MINISTARSTVO FINANCIJA-POREZNA UPRAVA-PODRUČNI URED ZAGREB dana 18. veljače 2016. godine podnio je prijedlog za otvaranje stečajnog postupka nad stečajnim dužnikom </w:t>
      </w:r>
      <w:r w:rsidRPr="009446E2">
        <w:t>IMELDA MEDIA GRUPA ADRIA d.o.o.</w:t>
      </w:r>
      <w:r>
        <w:t xml:space="preserve"> Zagreb, Nikole Tesle 15, MBS: </w:t>
      </w:r>
      <w:r w:rsidRPr="009446E2">
        <w:t>080433341</w:t>
      </w:r>
      <w:r>
        <w:t xml:space="preserve"> OIB: </w:t>
      </w:r>
      <w:r w:rsidRPr="009446E2">
        <w:t>87928986677</w:t>
      </w:r>
      <w:r>
        <w:t xml:space="preserve"> . U prijedlogu navodi da prema dužniku ima potraživanje u iznosu od 24.874.128,22 kune, te da je dužnik u neprekidnoj blokadi 1730 dana.</w:t>
      </w:r>
      <w:r w:rsidR="00B2158F" w:rsidRPr="00E21621">
        <w:tab/>
      </w:r>
      <w:r w:rsidR="0060333C" w:rsidRPr="00E21621">
        <w:t xml:space="preserve"> </w:t>
      </w:r>
    </w:p>
    <w:p w:rsidRDefault="00D233B8" w:rsidP="00E21621" w:rsidR="00C6080E" w:rsidRPr="00E21621">
      <w:pPr>
        <w:ind w:firstLine="708"/>
      </w:pPr>
      <w:r w:rsidRPr="00E21621">
        <w:t xml:space="preserve">Rješenjem od </w:t>
      </w:r>
      <w:r w:rsidR="00E21621">
        <w:t>13</w:t>
      </w:r>
      <w:r w:rsidR="0060333C" w:rsidRPr="00E21621">
        <w:t>. prosinca</w:t>
      </w:r>
      <w:r w:rsidR="007B1F7D" w:rsidRPr="00E21621">
        <w:t xml:space="preserve"> 2016. </w:t>
      </w:r>
      <w:r w:rsidR="00D82F1C" w:rsidRPr="00E21621">
        <w:t xml:space="preserve"> </w:t>
      </w:r>
      <w:r w:rsidRPr="00E21621">
        <w:t>godine pokrenut je prethodni postupak za utvrđivanje uvjeta z</w:t>
      </w:r>
      <w:r w:rsidR="007B1F7D" w:rsidRPr="00E21621">
        <w:t>a otvaranje stečajnog postupka.</w:t>
      </w:r>
      <w:r w:rsidR="00A22401" w:rsidRPr="00E21621">
        <w:t xml:space="preserve"> </w:t>
      </w:r>
    </w:p>
    <w:p w:rsidRDefault="00E21621" w:rsidP="00410E77" w:rsidR="0060333C">
      <w:r>
        <w:tab/>
        <w:t>Na ročište</w:t>
      </w:r>
      <w:r w:rsidR="0060333C" w:rsidRPr="00E21621">
        <w:t xml:space="preserve"> za izjašnjenje o prijedlogu za otvaranje stečajnog postupka </w:t>
      </w:r>
      <w:r>
        <w:t>i ročište za utvrđenje, a koja su održana 26</w:t>
      </w:r>
      <w:r w:rsidR="0060333C" w:rsidRPr="00E21621">
        <w:t xml:space="preserve">. siječnja 2017. godine i </w:t>
      </w:r>
      <w:r>
        <w:t>5. travnja</w:t>
      </w:r>
      <w:r w:rsidR="0060333C" w:rsidRPr="00E21621">
        <w:t xml:space="preserve"> 2017. godine zakonski zastupnik </w:t>
      </w:r>
      <w:r>
        <w:t>nije pristupio, te je dostavio podnesak u kojem prigovara aktivnoj legitimaciji</w:t>
      </w:r>
      <w:r w:rsidR="000B00F4">
        <w:t xml:space="preserve"> jer predlagatelj nije dokazao vjerojatnost postojanja svoje tražbine</w:t>
      </w:r>
      <w:r>
        <w:t>, te je predložio da se stečajni postupak prekine do pravomoćnog okončanja upravnog spora.</w:t>
      </w:r>
    </w:p>
    <w:p w:rsidRDefault="000B00F4" w:rsidP="00410E77" w:rsidR="000B00F4">
      <w:r>
        <w:tab/>
        <w:t xml:space="preserve">Predlagatelj se podneskom očitovao te osporio prigovor nedostatka aktivne legitimacije . </w:t>
      </w:r>
    </w:p>
    <w:p w:rsidRDefault="000B00F4" w:rsidP="00410E77" w:rsidR="000B00F4">
      <w:r>
        <w:tab/>
        <w:t xml:space="preserve">Dužnik je protiv rješenja Klasa:UP/I-215-02/12-01/24 od 19. studenog 2012. godien donesenog u postupku poreznog nadzora izjavio žalbu koja je odbijena rješenjem Ministarstva financija – Samostalni sektor za drugostupanjski upravni postupak. </w:t>
      </w:r>
    </w:p>
    <w:p w:rsidRDefault="000B00F4" w:rsidP="00410E77" w:rsidR="000B00F4">
      <w:r>
        <w:tab/>
        <w:t xml:space="preserve">Protiv drugostupanjske odluke dužnik je pokrenuo upravni spor, a Upravni sud u Zagrebu odbio je tužbu kao neosnovanu u cijelosti protiv koje je dužnik izjavio žalbu. </w:t>
      </w:r>
    </w:p>
    <w:p w:rsidRDefault="000B00F4" w:rsidP="000B00F4" w:rsidR="000B00F4">
      <w:r>
        <w:tab/>
        <w:t xml:space="preserve">Na zahtjev samog dužnika od 24. travnja 2013. godine za isplatom PDV-a Ministarstvo financija, Porezna uprava je dana 10. srpnja 2013. godine izvršila povrat PDV-a u ukupnom iznosu od 1.172.245,56 kuna. </w:t>
      </w:r>
      <w:r>
        <w:tab/>
      </w:r>
    </w:p>
    <w:p w:rsidRDefault="000B00F4" w:rsidP="000B00F4" w:rsidR="000B00F4">
      <w:pPr>
        <w:ind w:firstLine="708"/>
      </w:pPr>
      <w:r>
        <w:lastRenderedPageBreak/>
        <w:t>Na ročištu 5. travnja 2017. godine predlagatelj je naveo da se upravni spor vodi samo u odnosu na jedno porezno rješenje što nije odlučujuće za donošenje odluke o otvaranju stečajnog postupka.</w:t>
      </w:r>
    </w:p>
    <w:p w:rsidRDefault="000B00F4" w:rsidP="00410E77" w:rsidR="000B00F4">
      <w:r>
        <w:tab/>
        <w:t>Po ocjeni suda prigovor nedostatka aktivne legitimacije nije osnovan jer iz priložene dokumentacije proizlazi da je predlagatelj dokazao vjerojatnost postojanja svoje tražbine.</w:t>
      </w:r>
    </w:p>
    <w:p w:rsidRDefault="00E21621" w:rsidP="00410E77" w:rsidR="00E21621" w:rsidRPr="00E21621">
      <w:pPr>
        <w:rPr>
          <w:bCs/>
        </w:rPr>
      </w:pPr>
      <w:r>
        <w:tab/>
        <w:t>Prema potvrdi FINE na dan 16. ožujka 2017. godine žiro račun dužnika blokiran je 2204 dana, a nepodmirene obveze iznose 74.781.447,01 kunu.</w:t>
      </w:r>
    </w:p>
    <w:p w:rsidRDefault="00063E80" w:rsidP="00063E80" w:rsidR="00063E80" w:rsidRPr="00E21621">
      <w:pPr>
        <w:ind w:firstLine="708"/>
      </w:pPr>
      <w:r w:rsidRPr="00E21621">
        <w:t>Prema čl. 5 Stečajnog zakona nad pravnom osobom stečaj se može otvoriti samo ako se utvrdi postojanje kojeg od zakonom predviđenih razloga, a razlozi su nesposobnost za plaćanje i prezaduženost. Prema odredbi čl. 6  st. 4 Stečajnog zakona smatrat će se da je dužnik nesposoban za plaćanje, ako ima evidentirane nepodmirene obveze kod banke koja za njega obavlja poslove platnog prometa u razdoblju duljem od 60 dana, a koje je trebalo na temelju valjanih osnova za naplatu, bez daljnjeg pristanka dužnika naplatiti s njegovih računa. Prema st. 4  čl. 6  postojanje okolnosti iz st. 2 o tome da je dužnik nesposoban za plaćanje dokazuje se potvrdom pravne osobe koja za dužnika obavlja poslove platnog prometa.</w:t>
      </w:r>
    </w:p>
    <w:p w:rsidRDefault="00F11E60" w:rsidP="005B0183" w:rsidR="00562323" w:rsidRPr="00E21621">
      <w:pPr>
        <w:ind w:firstLine="708"/>
      </w:pPr>
      <w:r w:rsidRPr="00E21621">
        <w:t xml:space="preserve">Kako </w:t>
      </w:r>
      <w:r w:rsidR="008F0311" w:rsidRPr="00E21621">
        <w:t xml:space="preserve">iz potvrde pravne osobe koja obavlja poslove platnog prometa proizlazi da je </w:t>
      </w:r>
      <w:r w:rsidR="00510938" w:rsidRPr="00E21621">
        <w:t xml:space="preserve">žiro račun </w:t>
      </w:r>
      <w:r w:rsidR="008F0311" w:rsidRPr="00E21621">
        <w:t>dužnik</w:t>
      </w:r>
      <w:r w:rsidR="00510938" w:rsidRPr="00E21621">
        <w:t>a</w:t>
      </w:r>
      <w:r w:rsidR="008F0311" w:rsidRPr="00E21621">
        <w:t xml:space="preserve"> blokiran</w:t>
      </w:r>
      <w:r w:rsidR="00510938" w:rsidRPr="00E21621">
        <w:t>,</w:t>
      </w:r>
      <w:r w:rsidR="008F0311" w:rsidRPr="00E21621">
        <w:t xml:space="preserve"> pa je prema tome isti nesposoban za plaćanje </w:t>
      </w:r>
      <w:r w:rsidR="00510938" w:rsidRPr="00E21621">
        <w:t xml:space="preserve">te se smatra utvrđenim </w:t>
      </w:r>
      <w:r w:rsidR="008F0311" w:rsidRPr="00E21621">
        <w:t xml:space="preserve"> postojan</w:t>
      </w:r>
      <w:r w:rsidR="00510938" w:rsidRPr="00E21621">
        <w:t>j</w:t>
      </w:r>
      <w:r w:rsidR="00BE0375" w:rsidRPr="00E21621">
        <w:t>e stečajnog razloga iz čl. 6</w:t>
      </w:r>
      <w:r w:rsidR="008F0311" w:rsidRPr="00E21621">
        <w:t xml:space="preserve"> st. 4 Stečajnog zakona. </w:t>
      </w:r>
    </w:p>
    <w:p w:rsidRDefault="008F0311" w:rsidP="007014D3" w:rsidR="00D77443" w:rsidRPr="00E21621">
      <w:pPr>
        <w:ind w:firstLine="708"/>
      </w:pPr>
      <w:r w:rsidRPr="00E21621">
        <w:t xml:space="preserve">Stoga je valjalo temeljem </w:t>
      </w:r>
      <w:r w:rsidR="006B6D4F" w:rsidRPr="00E21621">
        <w:t>istog članka, a u vezi sa čl. 128</w:t>
      </w:r>
      <w:r w:rsidR="00B46924" w:rsidRPr="00E21621">
        <w:t xml:space="preserve"> i 129 </w:t>
      </w:r>
      <w:r w:rsidRPr="00E21621">
        <w:t xml:space="preserve"> Stečajnog zakona riješiti kao u izreci. </w:t>
      </w:r>
    </w:p>
    <w:p w:rsidRDefault="006B6D4F" w:rsidP="007014D3" w:rsidR="006B6D4F" w:rsidRPr="00E21621">
      <w:pPr>
        <w:ind w:firstLine="708"/>
      </w:pPr>
      <w:r w:rsidRPr="00E21621">
        <w:t>Stečajni uprav</w:t>
      </w:r>
      <w:r w:rsidR="005865F3" w:rsidRPr="00E21621">
        <w:t xml:space="preserve">itelj imenovan je temeljem čl. </w:t>
      </w:r>
      <w:r w:rsidR="006738B3" w:rsidRPr="00E21621">
        <w:t>84</w:t>
      </w:r>
      <w:r w:rsidR="00BE0375" w:rsidRPr="00E21621">
        <w:t xml:space="preserve"> st. 1 Stečajnog zakona, a u vezi sa čl. 85 st. 1 Stečajnog zakona. </w:t>
      </w:r>
    </w:p>
    <w:p w:rsidRDefault="00B46924" w:rsidP="007014D3" w:rsidR="00B46924" w:rsidRPr="00E21621">
      <w:pPr>
        <w:ind w:firstLine="708"/>
      </w:pPr>
    </w:p>
    <w:p w:rsidRDefault="008E55ED" w:rsidP="007014D3" w:rsidR="00901671" w:rsidRPr="00E21621">
      <w:pPr>
        <w:jc w:val="center"/>
      </w:pPr>
      <w:r w:rsidRPr="00E21621">
        <w:t xml:space="preserve">U Zagrebu, </w:t>
      </w:r>
      <w:r w:rsidR="00E21621">
        <w:t>13. travnja</w:t>
      </w:r>
      <w:r w:rsidR="0060333C" w:rsidRPr="00E21621">
        <w:t xml:space="preserve"> 2017. </w:t>
      </w:r>
      <w:r w:rsidR="007B1F7D" w:rsidRPr="00E21621">
        <w:t xml:space="preserve"> </w:t>
      </w:r>
      <w:r w:rsidR="000F172F" w:rsidRPr="00E21621">
        <w:t xml:space="preserve"> </w:t>
      </w:r>
      <w:r w:rsidR="0042103F" w:rsidRPr="00E21621">
        <w:t xml:space="preserve"> </w:t>
      </w:r>
      <w:r w:rsidR="00824C2D" w:rsidRPr="00E21621">
        <w:t xml:space="preserve"> </w:t>
      </w:r>
    </w:p>
    <w:p w:rsidRDefault="00AD5649" w:rsidP="007014D3" w:rsidR="00AD5649" w:rsidRPr="00E21621">
      <w:pPr>
        <w:jc w:val="center"/>
      </w:pPr>
    </w:p>
    <w:p w:rsidRDefault="00E70CFA" w:rsidR="00E70CFA" w:rsidRPr="00E21621">
      <w:r w:rsidRPr="00E21621">
        <w:tab/>
      </w:r>
      <w:r w:rsidRPr="00E21621">
        <w:tab/>
      </w:r>
      <w:r w:rsidRPr="00E21621">
        <w:tab/>
      </w:r>
      <w:r w:rsidRPr="00E21621">
        <w:tab/>
      </w:r>
      <w:r w:rsidRPr="00E21621">
        <w:tab/>
      </w:r>
      <w:r w:rsidRPr="00E21621">
        <w:tab/>
      </w:r>
      <w:r w:rsidRPr="00E21621">
        <w:tab/>
      </w:r>
      <w:r w:rsidRPr="00E21621">
        <w:tab/>
        <w:t>SUDAC</w:t>
      </w:r>
    </w:p>
    <w:p w:rsidRDefault="008E70E5" w:rsidR="00DA015A" w:rsidRPr="00E21621">
      <w:r w:rsidRPr="00E21621">
        <w:tab/>
      </w:r>
      <w:r w:rsidR="00013AA6" w:rsidRPr="00E21621">
        <w:tab/>
      </w:r>
      <w:r w:rsidR="00013AA6" w:rsidRPr="00E21621">
        <w:tab/>
      </w:r>
      <w:r w:rsidR="00013AA6" w:rsidRPr="00E21621">
        <w:tab/>
      </w:r>
      <w:r w:rsidR="00013AA6" w:rsidRPr="00E21621">
        <w:tab/>
      </w:r>
      <w:r w:rsidR="00013AA6" w:rsidRPr="00E21621">
        <w:tab/>
      </w:r>
      <w:r w:rsidR="00013AA6" w:rsidRPr="00E21621">
        <w:tab/>
      </w:r>
      <w:r w:rsidR="00013AA6" w:rsidRPr="00E21621">
        <w:tab/>
        <w:t>Nada Kraljić</w:t>
      </w:r>
      <w:r w:rsidR="00C478B4">
        <w:t>,v.r.</w:t>
      </w:r>
    </w:p>
    <w:p w:rsidRDefault="00DA015A" w:rsidR="00DA015A" w:rsidRPr="00E21621"/>
    <w:p w:rsidRDefault="00E70CFA" w:rsidP="0062477B" w:rsidR="00E70CFA" w:rsidRPr="00E21621">
      <w:pPr>
        <w:pStyle w:val="Naslov1"/>
        <w:rPr>
          <w:rFonts w:cs="Times New Roman" w:hAnsi="Times New Roman" w:ascii="Times New Roman"/>
          <w:b w:val="false"/>
        </w:rPr>
      </w:pPr>
      <w:r w:rsidRPr="00E21621">
        <w:rPr>
          <w:rFonts w:cs="Times New Roman" w:hAnsi="Times New Roman" w:ascii="Times New Roman"/>
          <w:b w:val="false"/>
        </w:rPr>
        <w:t>POUKA O PRAVNOM LIJEKU</w:t>
      </w:r>
    </w:p>
    <w:p w:rsidRDefault="00E70CFA" w:rsidP="0077566B" w:rsidR="00057792" w:rsidRPr="00E21621">
      <w:r w:rsidRPr="00E21621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E21621">
        <w:t>a</w:t>
      </w:r>
      <w:r w:rsidRPr="00E21621">
        <w:t>na od dostave prijepisa rješenja.</w:t>
      </w:r>
      <w:r w:rsidR="00C92678" w:rsidRPr="00E21621">
        <w:t xml:space="preserve">  </w:t>
      </w:r>
    </w:p>
    <w:p w:rsidRDefault="00964FEA" w:rsidP="00DD7199" w:rsidR="00964FEA" w:rsidRPr="00E21621">
      <w:pPr>
        <w:ind w:left="360"/>
      </w:pPr>
    </w:p>
    <w:p w:rsidRDefault="00964FEA" w:rsidP="00DD7199" w:rsidR="00964FEA" w:rsidRPr="00E21621">
      <w:pPr>
        <w:ind w:left="360"/>
      </w:pPr>
    </w:p>
    <w:p w:rsidRDefault="00C478B4" w:rsidR="00C478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478B4" w:rsidP="00C478B4" w:rsidR="00C478B4">
      <w:pPr>
        <w:ind w:firstLine="708" w:left="4956"/>
      </w:pPr>
      <w:r>
        <w:t>Vinka Mihalinčić</w:t>
      </w:r>
    </w:p>
    <w:p w:rsidRDefault="00F167C3" w:rsidP="00747506" w:rsidR="00F167C3" w:rsidRPr="00E21621">
      <w:pPr>
        <w:ind w:left="360"/>
      </w:pPr>
    </w:p>
    <w:sectPr w:rsidSect="00A232E1" w:rsidR="00F167C3" w:rsidRPr="00E21621">
      <w:headerReference w:type="even" r:id="rId11"/>
      <w:headerReference w:type="default" r:id="rId12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78B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E21621">
      <w:t>1634/16-</w:t>
    </w:r>
    <w:r w:rsidR="004C74B2"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214DE"/>
    <w:rsid w:val="00033246"/>
    <w:rsid w:val="00036955"/>
    <w:rsid w:val="00040868"/>
    <w:rsid w:val="00043E7E"/>
    <w:rsid w:val="000525E2"/>
    <w:rsid w:val="00052900"/>
    <w:rsid w:val="0005681D"/>
    <w:rsid w:val="00057792"/>
    <w:rsid w:val="00062D8B"/>
    <w:rsid w:val="00063E80"/>
    <w:rsid w:val="00070951"/>
    <w:rsid w:val="000711AE"/>
    <w:rsid w:val="0009306D"/>
    <w:rsid w:val="000B00F4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77B9B"/>
    <w:rsid w:val="001941A3"/>
    <w:rsid w:val="00194D79"/>
    <w:rsid w:val="001B2FC6"/>
    <w:rsid w:val="001B3171"/>
    <w:rsid w:val="001B6BC3"/>
    <w:rsid w:val="001D677E"/>
    <w:rsid w:val="001D7A02"/>
    <w:rsid w:val="001E1117"/>
    <w:rsid w:val="001E1143"/>
    <w:rsid w:val="001E298C"/>
    <w:rsid w:val="001E4463"/>
    <w:rsid w:val="001F23B9"/>
    <w:rsid w:val="00217C20"/>
    <w:rsid w:val="00257203"/>
    <w:rsid w:val="00257B3A"/>
    <w:rsid w:val="00264DAC"/>
    <w:rsid w:val="00270282"/>
    <w:rsid w:val="00295AF6"/>
    <w:rsid w:val="002B57C5"/>
    <w:rsid w:val="002D076E"/>
    <w:rsid w:val="002E1EA2"/>
    <w:rsid w:val="002E77FD"/>
    <w:rsid w:val="002F4DE4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3E6894"/>
    <w:rsid w:val="00410E77"/>
    <w:rsid w:val="0042103F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C74B2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42BD"/>
    <w:rsid w:val="00596C04"/>
    <w:rsid w:val="005B0183"/>
    <w:rsid w:val="005B2F85"/>
    <w:rsid w:val="005B6CF4"/>
    <w:rsid w:val="005D6A6F"/>
    <w:rsid w:val="005E1134"/>
    <w:rsid w:val="005E5D91"/>
    <w:rsid w:val="005F4178"/>
    <w:rsid w:val="00602898"/>
    <w:rsid w:val="0060333C"/>
    <w:rsid w:val="00604244"/>
    <w:rsid w:val="006206CA"/>
    <w:rsid w:val="00621FE3"/>
    <w:rsid w:val="0062477B"/>
    <w:rsid w:val="00627A6B"/>
    <w:rsid w:val="00635FFF"/>
    <w:rsid w:val="0063631F"/>
    <w:rsid w:val="0064134C"/>
    <w:rsid w:val="0064317D"/>
    <w:rsid w:val="0064550A"/>
    <w:rsid w:val="00656E58"/>
    <w:rsid w:val="006629B3"/>
    <w:rsid w:val="00666AE5"/>
    <w:rsid w:val="00667A48"/>
    <w:rsid w:val="006738B3"/>
    <w:rsid w:val="00673B4B"/>
    <w:rsid w:val="006771AE"/>
    <w:rsid w:val="006A2BF7"/>
    <w:rsid w:val="006B004B"/>
    <w:rsid w:val="006B6D4F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B1F7D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1089F"/>
    <w:rsid w:val="009454E3"/>
    <w:rsid w:val="00957929"/>
    <w:rsid w:val="00964FEA"/>
    <w:rsid w:val="00970C98"/>
    <w:rsid w:val="00971E9F"/>
    <w:rsid w:val="00972861"/>
    <w:rsid w:val="00976D96"/>
    <w:rsid w:val="009A055F"/>
    <w:rsid w:val="009A2238"/>
    <w:rsid w:val="009B4192"/>
    <w:rsid w:val="009D4B46"/>
    <w:rsid w:val="009D7F9F"/>
    <w:rsid w:val="00A024DD"/>
    <w:rsid w:val="00A052B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8F"/>
    <w:rsid w:val="00B215AA"/>
    <w:rsid w:val="00B34A18"/>
    <w:rsid w:val="00B46924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E0375"/>
    <w:rsid w:val="00BF0582"/>
    <w:rsid w:val="00BF4894"/>
    <w:rsid w:val="00C4028B"/>
    <w:rsid w:val="00C419CB"/>
    <w:rsid w:val="00C478B4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1621"/>
    <w:rsid w:val="00E27264"/>
    <w:rsid w:val="00E32A1A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47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8B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8B4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8B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8B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47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8B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8B4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8B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8B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1634</izvorni_sadrzaj>
    <derivirana_varijabla naziv="DomainObject.Predmet.Broj_1">1634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St-1634/2016</izvorni_sadrzaj>
    <derivirana_varijabla naziv="DomainObject.Predmet.OznakaBroj_1">St-1634/2016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IMELDA MEDIA GRUPA ADRIA  d.o.o.</izvorni_sadrzaj>
    <derivirana_varijabla naziv="DomainObject.Predmet.ProtustrankaFormated_1">  IMELDA MEDIA GRUPA ADRIA  d.o.o.</derivirana_varijabla>
  </DomainObject.Predmet.ProtustrankaFormated>
  <DomainObject.Predmet.ProtustrankaFormatedOIB>
    <izvorni_sadrzaj>  IMELDA MEDIA GRUPA ADRIA  d.o.o., OIB 87928986677</izvorni_sadrzaj>
    <derivirana_varijabla naziv="DomainObject.Predmet.ProtustrankaFormatedOIB_1">  IMELDA MEDIA GRUPA ADRIA  d.o.o., OIB 87928986677</derivirana_varijabla>
  </DomainObject.Predmet.ProtustrankaFormatedOIB>
  <DomainObject.Predmet.ProtustrankaFormatedWithAdress>
    <izvorni_sadrzaj> IMELDA MEDIA GRUPA ADRIA  d.o.o., Nikole Tesle 15, 10000 Zagreb</izvorni_sadrzaj>
    <derivirana_varijabla naziv="DomainObject.Predmet.ProtustrankaFormatedWithAdress_1"> IMELDA MEDIA GRUPA ADRIA  d.o.o., Nikole Tesle 15, 10000 Zagreb</derivirana_varijabla>
  </DomainObject.Predmet.ProtustrankaFormatedWithAdress>
  <DomainObject.Predmet.ProtustrankaFormatedWithAdressOIB>
    <izvorni_sadrzaj> IMELDA MEDIA GRUPA ADRIA  d.o.o., OIB 87928986677, Nikole Tesle 15, 10000 Zagreb</izvorni_sadrzaj>
    <derivirana_varijabla naziv="DomainObject.Predmet.ProtustrankaFormatedWithAdressOIB_1"> IMELDA MEDIA GRUPA ADRIA  d.o.o., OIB 87928986677, Nikole Tesle 15, 10000 Zagreb</derivirana_varijabla>
  </DomainObject.Predmet.ProtustrankaFormatedWithAdressOIB>
  <DomainObject.Predmet.ProtustrankaWithAdress>
    <izvorni_sadrzaj>IMELDA MEDIA GRUPA ADRIA  d.o.o. Nikole Tesle 15, 10000 Zagreb</izvorni_sadrzaj>
    <derivirana_varijabla naziv="DomainObject.Predmet.ProtustrankaWithAdress_1">IMELDA MEDIA GRUPA ADRIA  d.o.o. Nikole Tesle 15, 10000 Zagreb</derivirana_varijabla>
  </DomainObject.Predmet.ProtustrankaWithAdress>
  <DomainObject.Predmet.ProtustrankaWithAdressOIB>
    <izvorni_sadrzaj>IMELDA MEDIA GRUPA ADRIA  d.o.o., OIB 87928986677, Nikole Tesle 15, 10000 Zagreb</izvorni_sadrzaj>
    <derivirana_varijabla naziv="DomainObject.Predmet.ProtustrankaWithAdressOIB_1">IMELDA MEDIA GRUPA ADRIA  d.o.o., OIB 87928986677, Nikole Tesle 15, 10000 Zagreb</derivirana_varijabla>
  </DomainObject.Predmet.ProtustrankaWithAdressOIB>
  <DomainObject.Predmet.ProtustrankaNazivFormated>
    <izvorni_sadrzaj>IMELDA MEDIA GRUPA ADRIA  d.o.o.</izvorni_sadrzaj>
    <derivirana_varijabla naziv="DomainObject.Predmet.ProtustrankaNazivFormated_1">IMELDA MEDIA GRUPA ADRIA  d.o.o.</derivirana_varijabla>
  </DomainObject.Predmet.ProtustrankaNazivFormated>
  <DomainObject.Predmet.ProtustrankaNazivFormatedOIB>
    <izvorni_sadrzaj>IMELDA MEDIA GRUPA ADRIA  d.o.o., OIB 87928986677</izvorni_sadrzaj>
    <derivirana_varijabla naziv="DomainObject.Predmet.ProtustrankaNazivFormatedOIB_1">IMELDA MEDIA GRUPA ADRIA  d.o.o., OIB 87928986677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uprava,Područni ured Zagreb zastupanog po punomoćniku Županijsko državno odvjetništvo</izvorni_sadrzaj>
    <derivirana_varijabla naziv="DomainObject.Predmet.StrankaFormated_1">  RH Ministarstvo financija,porezna uprava,Područni ured Zagreb zastupanog po punomoćniku Županijsko državno odvjetništvo</derivirana_varijabla>
  </DomainObject.Predmet.StrankaFormated>
  <DomainObject.Predmet.StrankaFormatedOIB>
    <izvorni_sadrzaj>  RH Ministarstvo financija,porezna uprava,Područni ured Zagreb, OIB 18683136487 zastupanog po punomoćniku Županijsko državno odvjetništvo</izvorni_sadrzaj>
    <derivirana_varijabla naziv="DomainObject.Predmet.StrankaFormatedOIB_1">  RH Ministarstvo financija,porezna uprava,Područni ured Zagreb, OIB 18683136487 zastupanog po punomoćniku Županijsko državno odvjetništvo</derivirana_varijabla>
  </DomainObject.Predmet.StrankaFormatedOIB>
  <DomainObject.Predmet.StrankaFormatedWithAdress>
    <izvorni_sadrzaj> RH Ministarstvo financija,porezna uprava,Područni ured Zagreb, Katančićeva 5, 10000 Zagreb zastupanog po punomoćniku Županijsko državno odvjetništvo</izvorni_sadrzaj>
    <derivirana_varijabla naziv="DomainObject.Predmet.StrankaFormatedWithAdress_1"> RH Ministarstvo financija,porezna uprava,Područni ured Zagreb, Katančićeva 5, 10000 Zagreb zastupanog po punomoćniku Županijsko državno odvjetništvo</derivirana_varijabla>
  </DomainObject.Predmet.StrankaFormatedWithAdress>
  <DomainObject.Predmet.StrankaFormatedWithAdressOIB>
    <izvorni_sadrzaj> RH Ministarstvo financija,porezna uprava,Područni ured Zagreb, OIB 18683136487, Katančićeva 5, 10000 Zagreb zastupanog po punomoćniku Županijsko državno odvjetništvo</izvorni_sadrzaj>
    <derivirana_varijabla naziv="DomainObject.Predmet.StrankaFormatedWithAdressOIB_1"> RH Ministarstvo financija,porezna uprava,Područni ured Zagreb, OIB 18683136487, Katančićeva 5, 10000 Zagreb zastupanog po punomoćniku Županijsko državno odvjetništvo</derivirana_varijabla>
  </DomainObject.Predmet.StrankaFormatedWithAdressOIB>
  <DomainObject.Predmet.StrankaWithAdress>
    <izvorni_sadrzaj>RH Ministarstvo financija,porezna uprava,Područni ured Zagreb Katančićeva 5,10000 Zagreb</izvorni_sadrzaj>
    <derivirana_varijabla naziv="DomainObject.Predmet.StrankaWithAdress_1">RH Ministarstvo financija,porezna uprava,Područni ured Zagreb Katančićeva 5,10000 Zagreb</derivirana_varijabla>
  </DomainObject.Predmet.StrankaWithAdress>
  <DomainObject.Predmet.StrankaWithAdressOIB>
    <izvorni_sadrzaj>RH Ministarstvo financija,porezna uprava,Područni ured Zagreb, OIB 18683136487, Katančićeva 5,10000 Zagreb</izvorni_sadrzaj>
    <derivirana_varijabla naziv="DomainObject.Predmet.StrankaWithAdressOIB_1">RH Ministarstvo financija,porezna uprava,Područni ured Zagreb, OIB 18683136487, Katančićeva 5,10000 Zagreb</derivirana_varijabla>
  </DomainObject.Predmet.StrankaWithAdressOIB>
  <DomainObject.Predmet.StrankaNazivFormated>
    <izvorni_sadrzaj>RH Ministarstvo financija,porezna uprava,Područni ured Zagreb</izvorni_sadrzaj>
    <derivirana_varijabla naziv="DomainObject.Predmet.StrankaNazivFormated_1">RH Ministarstvo financija,porezna uprava,Područni ured Zagreb</derivirana_varijabla>
  </DomainObject.Predmet.StrankaNazivFormated>
  <DomainObject.Predmet.StrankaNazivFormatedOIB>
    <izvorni_sadrzaj>RH Ministarstvo financija,porezna uprava,Područni ured Zagreb, OIB 18683136487</izvorni_sadrzaj>
    <derivirana_varijabla naziv="DomainObject.Predmet.StrankaNazivFormatedOIB_1">RH Ministarstvo financija,porezna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Ministarstvo financija,porezna uprava,Područni ured Zagreb zastupanog po punomoćniku Županijsko državno odvjetništvo</item>
    </izvorni_sadrzaj>
    <derivirana_varijabla naziv="DomainObject.Predmet.StrankaListFormated_1">
      <item>RH Ministarstvo financija,porezna uprava,Područni ured Zagreb zastupanog po punomoćniku Županijsko državno odvjetništvo</item>
    </derivirana_varijabla>
  </DomainObject.Predmet.StrankaListFormated>
  <DomainObject.Predmet.StrankaListFormatedOIB>
    <izvorni_sadrzaj>
      <item>RH Ministarstvo financija,porezna uprava,Područni ured Zagreb, OIB 18683136487 zastupanog po punomoćniku Županijsko državno odvjetništvo</item>
    </izvorni_sadrzaj>
    <derivirana_varijabla naziv="DomainObject.Predmet.StrankaListFormatedOIB_1">
      <item>RH Ministarstvo financija,porezna uprava,Područni ured Zagreb, OIB 18683136487 zastupanog po punomoćniku Županijsko državno odvjetništvo</item>
    </derivirana_varijabla>
  </DomainObject.Predmet.StrankaListFormatedOIB>
  <DomainObject.Predmet.StrankaListFormatedWithAdress>
    <izvorni_sadrzaj>
      <item>RH Ministarstvo financija,porezna uprava,Područni ured Zagreb, Katančićeva 5, 10000 Zagreb zastupanog po punomoćniku Županijsko državno odvjetništvo</item>
    </izvorni_sadrzaj>
    <derivirana_varijabla naziv="DomainObject.Predmet.StrankaListFormatedWithAdress_1">
      <item>RH Ministarstvo financija,porezna uprava,Područni ured Zagreb, Katančićeva 5, 10000 Zagreb zastupanog po punomoćniku Županijsko državno odvjetništvo</item>
    </derivirana_varijabla>
  </DomainObject.Predmet.StrankaListFormatedWithAdress>
  <DomainObject.Predmet.StrankaListFormatedWithAdressOIB>
    <izvorni_sadrzaj>
      <item>RH Ministarstvo financija,porezna uprava,Područni ured Zagreb, OIB 18683136487, Katančićeva 5, 10000 Zagreb zastupanog po punomoćniku Županijsko državno odvjetništvo</item>
    </izvorni_sadrzaj>
    <derivirana_varijabla naziv="DomainObject.Predmet.StrankaListFormatedWithAdressOIB_1">
      <item>RH Ministarstvo financija,porezna uprava,Područni ured Zagreb, OIB 18683136487, Katančićeva 5, 10000 Zagreb zastupanog po punomoćniku Županijsko državno odvjetništvo</item>
    </derivirana_varijabla>
  </DomainObject.Predmet.StrankaListFormatedWithAdressOIB>
  <DomainObject.Predmet.StrankaListNazivFormated>
    <izvorni_sadrzaj>
      <item>RH Ministarstvo financija,porezna uprava,Područni ured Zagreb</item>
    </izvorni_sadrzaj>
    <derivirana_varijabla naziv="DomainObject.Predmet.StrankaListNazivFormated_1">
      <item>RH Ministarstvo financija,porezna uprava,Područni ured Zagreb</item>
    </derivirana_varijabla>
  </DomainObject.Predmet.StrankaListNazivFormated>
  <DomainObject.Predmet.StrankaListNazivFormatedOIB>
    <izvorni_sadrzaj>
      <item>RH Ministarstvo financija,porezna uprava,Područni ured Zagreb, OIB 18683136487</item>
    </izvorni_sadrzaj>
    <derivirana_varijabla naziv="DomainObject.Predmet.StrankaListNazivFormatedOIB_1">
      <item>RH Ministarstvo financija,porezna uprava,Područni ured Zagreb, OIB 18683136487</item>
    </derivirana_varijabla>
  </DomainObject.Predmet.StrankaListNazivFormatedOIB>
  <DomainObject.Predmet.ProtuStrankaListFormated>
    <izvorni_sadrzaj>
      <item>IMELDA MEDIA GRUPA ADRIA  d.o.o.</item>
    </izvorni_sadrzaj>
    <derivirana_varijabla naziv="DomainObject.Predmet.ProtuStrankaListFormated_1">
      <item>IMELDA MEDIA GRUPA ADRIA  d.o.o.</item>
    </derivirana_varijabla>
  </DomainObject.Predmet.ProtuStrankaListFormated>
  <DomainObject.Predmet.ProtuStrankaListFormatedOIB>
    <izvorni_sadrzaj>
      <item>IMELDA MEDIA GRUPA ADRIA  d.o.o., OIB 87928986677</item>
    </izvorni_sadrzaj>
    <derivirana_varijabla naziv="DomainObject.Predmet.ProtuStrankaListFormatedOIB_1">
      <item>IMELDA MEDIA GRUPA ADRIA  d.o.o., OIB 87928986677</item>
    </derivirana_varijabla>
  </DomainObject.Predmet.ProtuStrankaListFormatedOIB>
  <DomainObject.Predmet.ProtuStrankaListFormatedWithAdress>
    <izvorni_sadrzaj>
      <item>IMELDA MEDIA GRUPA ADRIA  d.o.o., Nikole Tesle 15, 10000 Zagreb</item>
    </izvorni_sadrzaj>
    <derivirana_varijabla naziv="DomainObject.Predmet.ProtuStrankaListFormatedWithAdress_1">
      <item>IMELDA MEDIA GRUPA ADRIA  d.o.o., Nikole Tesle 15, 10000 Zagreb</item>
    </derivirana_varijabla>
  </DomainObject.Predmet.ProtuStrankaListFormatedWithAdress>
  <DomainObject.Predmet.ProtuStrankaListFormatedWithAdressOIB>
    <izvorni_sadrzaj>
      <item>IMELDA MEDIA GRUPA ADRIA  d.o.o., OIB 87928986677, Nikole Tesle 15, 10000 Zagreb</item>
    </izvorni_sadrzaj>
    <derivirana_varijabla naziv="DomainObject.Predmet.ProtuStrankaListFormatedWithAdressOIB_1">
      <item>IMELDA MEDIA GRUPA ADRIA  d.o.o., OIB 87928986677, Nikole Tesle 15, 10000 Zagreb</item>
    </derivirana_varijabla>
  </DomainObject.Predmet.ProtuStrankaListFormatedWithAdressOIB>
  <DomainObject.Predmet.ProtuStrankaListNazivFormated>
    <izvorni_sadrzaj>
      <item>IMELDA MEDIA GRUPA ADRIA  d.o.o.</item>
    </izvorni_sadrzaj>
    <derivirana_varijabla naziv="DomainObject.Predmet.ProtuStrankaListNazivFormated_1">
      <item>IMELDA MEDIA GRUPA ADRIA  d.o.o.</item>
    </derivirana_varijabla>
  </DomainObject.Predmet.ProtuStrankaListNazivFormated>
  <DomainObject.Predmet.ProtuStrankaListNazivFormatedOIB>
    <izvorni_sadrzaj>
      <item>IMELDA MEDIA GRUPA ADRIA  d.o.o., OIB 87928986677</item>
    </izvorni_sadrzaj>
    <derivirana_varijabla naziv="DomainObject.Predmet.ProtuStrankaListNazivFormatedOIB_1">
      <item>IMELDA MEDIA GRUPA ADRIA  d.o.o., OIB 87928986677</item>
    </derivirana_varijabla>
  </DomainObject.Predmet.ProtuStrankaListNazivFormatedOIB>
  <DomainObject.Predmet.OstaliListFormated>
    <izvorni_sadrzaj>
      <item>Županijsko državno odvjetništvo punomoćnik sudionika u postupku RH Ministarstvo financija,porezna uprava,Područni ured Zagreb</item>
      <item>Marko Perica</item>
    </izvorni_sadrzaj>
    <derivirana_varijabla naziv="DomainObject.Predmet.OstaliListFormated_1">
      <item>Županijsko državno odvjetništvo punomoćnik sudionika u postupku RH Ministarstvo financija,porezna uprava,Područni ured Zagreb</item>
      <item>Marko Perica</item>
    </derivirana_varijabla>
  </DomainObject.Predmet.OstaliListFormated>
  <DomainObject.Predmet.OstaliListFormatedOIB>
    <izvorni_sadrzaj>
      <item>Županijsko državno odvjetništvo, OIB 16488001145 punomoćnik sudionika u postupku RH Ministarstvo financija,porezna uprava,Područni ured Zagreb</item>
      <item>Marko Perica, OIB 79941848693</item>
    </izvorni_sadrzaj>
    <derivirana_varijabla naziv="DomainObject.Predmet.OstaliListFormatedOIB_1">
      <item>Županijsko državno odvjetništvo, OIB 16488001145 punomoćnik sudionika u postupku RH Ministarstvo financija,porezna uprava,Područni ured Zagreb</item>
      <item>Marko Perica, OIB 79941848693</item>
    </derivirana_varijabla>
  </DomainObject.Predmet.OstaliListFormatedOIB>
  <DomainObject.Predmet.OstaliListFormatedWithAdress>
    <izvorni_sadrzaj>
      <item>Županijsko državno odvjetništvo, Savska cesta 41, 10000 Zagreb punomoćnik sudionika u postupku RH Ministarstvo financija,porezna uprava,Područni ured Zagreb</item>
      <item>Marko Perica, Strossmayerov Trg 8, 10000 Zagreb</item>
    </izvorni_sadrzaj>
    <derivirana_varijabla naziv="DomainObject.Predmet.OstaliListFormatedWithAdress_1">
      <item>Županijsko državno odvjetništvo, Savska cesta 41, 10000 Zagreb punomoćnik sudionika u postupku RH Ministarstvo financija,porezna uprava,Područni ured Zagreb</item>
      <item>Marko Perica, Strossmayerov Trg 8, 10000 Zagreb</item>
    </derivirana_varijabla>
  </DomainObject.Predmet.OstaliListFormatedWithAdress>
  <DomainObject.Predmet.OstaliListFormatedWithAdressOIB>
    <izvorni_sadrzaj>
      <item>Županijsko državno odvjetništvo, OIB 16488001145, Savska cesta 41, 10000 Zagreb punomoćnik sudionika u postupku RH Ministarstvo financija,porezna uprava,Područni ured Zagreb</item>
      <item>Marko Perica, OIB 79941848693, Strossmayerov Trg 8, 10000 Zagreb</item>
    </izvorni_sadrzaj>
    <derivirana_varijabla naziv="DomainObject.Predmet.OstaliListFormatedWithAdressOIB_1">
      <item>Županijsko državno odvjetništvo, OIB 16488001145, Savska cesta 41, 10000 Zagreb punomoćnik sudionika u postupku RH Ministarstvo financija,porezna uprava,Područni ured Zagreb</item>
      <item>Marko Perica, OIB 79941848693, Strossmayerov Trg 8, 10000 Zagreb</item>
    </derivirana_varijabla>
  </DomainObject.Predmet.OstaliListFormatedWithAdressOIB>
  <DomainObject.Predmet.OstaliListNazivFormated>
    <izvorni_sadrzaj>
      <item>Županijsko državno odvjetništvo</item>
      <item>Marko Perica</item>
    </izvorni_sadrzaj>
    <derivirana_varijabla naziv="DomainObject.Predmet.OstaliListNazivFormated_1">
      <item>Županijsko državno odvjetništvo</item>
      <item>Marko Perica</item>
    </derivirana_varijabla>
  </DomainObject.Predmet.OstaliListNazivFormated>
  <DomainObject.Predmet.OstaliListNazivFormatedOIB>
    <izvorni_sadrzaj>
      <item>Županijsko državno odvjetništvo, OIB 16488001145</item>
      <item>Marko Perica, OIB 79941848693</item>
    </izvorni_sadrzaj>
    <derivirana_varijabla naziv="DomainObject.Predmet.OstaliListNazivFormatedOIB_1">
      <item>Županijsko državno odvjetništvo, OIB 16488001145</item>
      <item>Marko Perica, OIB 79941848693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financija,porezna uprava,Područni ured Zagreb</izvorni_sadrzaj>
    <derivirana_varijabla naziv="DomainObject.Predmet.StrankaIDrugi_1">RH Ministarstvo financija,porezna uprava,Područni ured Zagreb</derivirana_varijabla>
  </DomainObject.Predmet.StrankaIDrugi>
  <DomainObject.Predmet.ProtustrankaIDrugi>
    <izvorni_sadrzaj>IMELDA MEDIA GRUPA ADRIA  d.o.o.</izvorni_sadrzaj>
    <derivirana_varijabla naziv="DomainObject.Predmet.ProtustrankaIDrugi_1">IMELDA MEDIA GRUPA ADRIA  d.o.o.</derivirana_varijabla>
  </DomainObject.Predmet.ProtustrankaIDrugi>
  <DomainObject.Predmet.StrankaIDrugiAdressOIB>
    <izvorni_sadrzaj>RH Ministarstvo financija,porezna uprava,Područni ured Zagreb, OIB 18683136487, Katančićeva 5, 10000 Zagreb</izvorni_sadrzaj>
    <derivirana_varijabla naziv="DomainObject.Predmet.StrankaIDrugiAdressOIB_1">RH Ministarstvo financija,porezna uprava,Područni ured Zagreb, OIB 18683136487, Katančićeva 5, 10000 Zagreb</derivirana_varijabla>
  </DomainObject.Predmet.StrankaIDrugiAdressOIB>
  <DomainObject.Predmet.ProtustrankaIDrugiAdressOIB>
    <izvorni_sadrzaj>IMELDA MEDIA GRUPA ADRIA  d.o.o., OIB 87928986677, Nikole Tesle 15, 10000 Zagreb</izvorni_sadrzaj>
    <derivirana_varijabla naziv="DomainObject.Predmet.ProtustrankaIDrugiAdressOIB_1">IMELDA MEDIA GRUPA ADRIA  d.o.o., OIB 87928986677, Nikole Tesle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uprava,Područni ured Zagreb</item>
      <item>Županijsko državno odvjetništvo</item>
      <item>IMELDA MEDIA GRUPA ADRIA  d.o.o.</item>
      <item>Marko Perica</item>
    </izvorni_sadrzaj>
    <derivirana_varijabla naziv="DomainObject.Predmet.SudioniciListNaziv_1">
      <item>RH Ministarstvo financija,porezna uprava,Područni ured Zagreb</item>
      <item>Županijsko državno odvjetništvo</item>
      <item>IMELDA MEDIA GRUPA ADRIA  d.o.o.</item>
      <item>Marko Perica</item>
    </derivirana_varijabla>
  </DomainObject.Predmet.SudioniciListNaziv>
  <DomainObject.Predmet.SudioniciListAdressOIB>
    <izvorni_sadrzaj>
      <item>RH Ministarstvo financija,porezna uprava,Područni ured Zagreb, OIB 18683136487, Katančićeva 5,10000 Zagreb</item>
      <item>Županijsko državno odvjetništvo, OIB 16488001145, Savska cesta 41,10000 Zagreb</item>
      <item>IMELDA MEDIA GRUPA ADRIA  d.o.o., OIB 87928986677, Nikole Tesle 15,10000 Zagreb</item>
      <item>Marko Perica, OIB 79941848693, Strossmayerov Trg 8,10000 Zagreb</item>
    </izvorni_sadrzaj>
    <derivirana_varijabla naziv="DomainObject.Predmet.SudioniciListAdressOIB_1">
      <item>RH Ministarstvo financija,porezna uprava,Područni ured Zagreb, OIB 18683136487, Katančićeva 5,10000 Zagreb</item>
      <item>Županijsko državno odvjetništvo, OIB 16488001145, Savska cesta 41,10000 Zagreb</item>
      <item>IMELDA MEDIA GRUPA ADRIA  d.o.o., OIB 87928986677, Nikole Tesle 15,10000 Zagreb</item>
      <item>Marko Perica, OIB 79941848693, Strossmayerov Trg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16488001145</item>
      <item>, OIB 87928986677</item>
      <item>, OIB 79941848693</item>
    </izvorni_sadrzaj>
    <derivirana_varijabla naziv="DomainObject.Predmet.SudioniciListNazivOIB_1">
      <item>, OIB 18683136487</item>
      <item>, OIB 16488001145</item>
      <item>, OIB 87928986677</item>
      <item>, OIB 79941848693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D87B3A-2F2A-4987-B78B-DD5F58B625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1168</properties:Words>
  <properties:Characters>6342</properties:Characters>
  <properties:Lines>126</properties:Lines>
  <properties:Paragraphs>45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2017-04-13T07:23:00Z</dcterms:created>
  <dc:creator>Nada Kraljić</dc:creator>
  <cp:lastModifiedBy>Vinka Mihalinčić</cp:lastModifiedBy>
  <cp:lastPrinted>2017-04-13T07:32:00Z</cp:lastPrinted>
  <dcterms:modified xmlns:xsi="http://www.w3.org/2001/XMLSchema-instance" xsi:type="dcterms:W3CDTF">2017-04-13T08:32:00Z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