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47a8" w14:paraId="87547a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9E3ECD">
        <w:t>1</w:t>
      </w:r>
      <w:r w:rsidR="006B4F3D">
        <w:t>2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084FBE">
        <w:t>21</w:t>
      </w:r>
      <w:r w:rsidRPr="009C5689">
        <w:t xml:space="preserve">. </w:t>
      </w:r>
      <w:r w:rsidR="00084FBE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E3ECD">
      <w:r w:rsidRPr="009C5689">
        <w:t xml:space="preserve">I </w:t>
      </w:r>
      <w:r w:rsidRPr="009C5689">
        <w:tab/>
        <w:t>Za dužnika</w:t>
      </w:r>
      <w:r w:rsidR="006B4F3D">
        <w:t xml:space="preserve"> </w:t>
      </w:r>
      <w:r w:rsidR="00942EAA" w:rsidRPr="0091754E">
        <w:t>BIOORGANIC d.o.o., Zagreb, Damira Tomljanovića Gavrana 9, OIB: 12185947273</w:t>
      </w:r>
      <w:r w:rsidR="002316DF">
        <w:t>.</w:t>
      </w:r>
    </w:p>
    <w:p w:rsidRDefault="009E3ECD" w:rsidP="004D12D6" w:rsidR="009E3ECD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6B4F3D">
        <w:t>214.696,36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084FBE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97690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7690F" w:rsidR="0097690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7690F">
        <w:t>,v.r.</w:t>
      </w:r>
    </w:p>
    <w:p w:rsidRDefault="0097690F" w:rsidP="0097690F" w:rsidR="0097690F">
      <w:pPr>
        <w:ind w:firstLine="708"/>
        <w:jc w:val="right"/>
      </w:pPr>
      <w:r>
        <w:t>za točnost otpravka</w:t>
      </w:r>
    </w:p>
    <w:p w:rsidRDefault="0097690F" w:rsidP="0097690F" w:rsidR="0097690F">
      <w:pPr>
        <w:ind w:firstLine="708"/>
        <w:jc w:val="right"/>
      </w:pPr>
      <w:r>
        <w:t>ovlašteni službenik:</w:t>
      </w:r>
    </w:p>
    <w:p w:rsidRDefault="0097690F" w:rsidP="0097690F" w:rsidR="0097690F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66D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5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66D8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84FBE"/>
    <w:rsid w:val="000B35AB"/>
    <w:rsid w:val="000B6A44"/>
    <w:rsid w:val="00132547"/>
    <w:rsid w:val="00155ECD"/>
    <w:rsid w:val="0017795A"/>
    <w:rsid w:val="001E3342"/>
    <w:rsid w:val="002316DF"/>
    <w:rsid w:val="002358A6"/>
    <w:rsid w:val="00275833"/>
    <w:rsid w:val="002B2782"/>
    <w:rsid w:val="002F0E73"/>
    <w:rsid w:val="003279B2"/>
    <w:rsid w:val="0033400A"/>
    <w:rsid w:val="003D2682"/>
    <w:rsid w:val="003E31D6"/>
    <w:rsid w:val="004717B0"/>
    <w:rsid w:val="004A1973"/>
    <w:rsid w:val="004B66D8"/>
    <w:rsid w:val="004B7E1E"/>
    <w:rsid w:val="004C7490"/>
    <w:rsid w:val="004D12D6"/>
    <w:rsid w:val="0050562B"/>
    <w:rsid w:val="00533EFD"/>
    <w:rsid w:val="00546F8A"/>
    <w:rsid w:val="0060613D"/>
    <w:rsid w:val="006078DE"/>
    <w:rsid w:val="00630122"/>
    <w:rsid w:val="00654E7F"/>
    <w:rsid w:val="0067475D"/>
    <w:rsid w:val="006B4F3D"/>
    <w:rsid w:val="006E0EEE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42EAA"/>
    <w:rsid w:val="0097690F"/>
    <w:rsid w:val="009E3ECD"/>
    <w:rsid w:val="00A74195"/>
    <w:rsid w:val="00A90B79"/>
    <w:rsid w:val="00A970E4"/>
    <w:rsid w:val="00AA4C98"/>
    <w:rsid w:val="00AE518C"/>
    <w:rsid w:val="00C30569"/>
    <w:rsid w:val="00CA316C"/>
    <w:rsid w:val="00D14200"/>
    <w:rsid w:val="00D90876"/>
    <w:rsid w:val="00E349DB"/>
    <w:rsid w:val="00E75169"/>
    <w:rsid w:val="00ED6CFA"/>
    <w:rsid w:val="00ED7BC6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1352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2016-06-27T07:48:00Z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