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3cbc6" w14:paraId="523cbc6" w:rsidRDefault="00C63B3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63B31" w:rsidP="00C63B31" w:rsidR="00C63B31">
      <w:pPr>
        <w:pStyle w:val="Bezproreda"/>
      </w:pPr>
      <w:bookmarkStart w:name="_GoBack" w:id="0"/>
      <w:bookmarkEnd w:id="0"/>
    </w:p>
    <w:p w:rsidRDefault="00C63B31" w:rsidP="00C63B31" w:rsidR="00C63B31">
      <w:pPr>
        <w:pStyle w:val="Bezproreda"/>
      </w:pPr>
    </w:p>
    <w:p w:rsidRDefault="00C63B31" w:rsidP="00C63B31" w:rsidR="00AE649C">
      <w:pPr>
        <w:pStyle w:val="Bezproreda"/>
      </w:pPr>
      <w:r>
        <w:t xml:space="preserve">    Republika Hrvatska</w:t>
      </w:r>
    </w:p>
    <w:p w:rsidRDefault="00C63B31" w:rsidP="00C63B31" w:rsidR="00C63B31">
      <w:pPr>
        <w:pStyle w:val="Bezproreda"/>
      </w:pPr>
      <w:r>
        <w:t>Trgovački sud u Bjelovaru</w:t>
      </w:r>
    </w:p>
    <w:p w:rsidRDefault="00C63B31" w:rsidP="00C63B31" w:rsidR="00C63B31">
      <w:pPr>
        <w:pStyle w:val="Bezproreda"/>
      </w:pPr>
      <w:r>
        <w:t xml:space="preserve">Bjelovar, Dr. I. </w:t>
      </w:r>
      <w:proofErr w:type="spellStart"/>
      <w:r>
        <w:t>Lebovića</w:t>
      </w:r>
      <w:proofErr w:type="spellEnd"/>
      <w:r>
        <w:t xml:space="preserve"> 42.</w:t>
      </w:r>
    </w:p>
    <w:p w:rsidRDefault="00C63B31" w:rsidP="00C63B31" w:rsidR="00C63B31">
      <w:pPr>
        <w:pStyle w:val="Bezproreda"/>
      </w:pPr>
    </w:p>
    <w:p w:rsidRDefault="00C63B31" w:rsidP="00C63B31" w:rsidR="00C63B31">
      <w:pPr>
        <w:pStyle w:val="Bezproreda"/>
        <w:ind w:left="5664"/>
      </w:pPr>
      <w:r>
        <w:t>Poslovni broj: 1 St-221/2013-49</w:t>
      </w:r>
    </w:p>
    <w:p w:rsidRDefault="00C63B31" w:rsidP="00C63B31" w:rsidR="00C63B31">
      <w:pPr>
        <w:pStyle w:val="Bezproreda"/>
      </w:pPr>
    </w:p>
    <w:p w:rsidRDefault="00C63B31" w:rsidP="00C63B31" w:rsidR="00C63B31">
      <w:pPr>
        <w:pStyle w:val="Bezproreda"/>
      </w:pPr>
    </w:p>
    <w:p w:rsidRDefault="00C63B31" w:rsidP="00C63B31" w:rsidR="00C63B31">
      <w:pPr>
        <w:pStyle w:val="Bezproreda"/>
        <w:jc w:val="center"/>
      </w:pPr>
      <w:r>
        <w:t>R E P U B L I K A       H R V A T S K A</w:t>
      </w:r>
    </w:p>
    <w:p w:rsidRDefault="00C63B31" w:rsidP="00C63B31" w:rsidR="00C63B31">
      <w:pPr>
        <w:pStyle w:val="Bezproreda"/>
      </w:pPr>
    </w:p>
    <w:p w:rsidRDefault="00C63B31" w:rsidP="00C63B31" w:rsidR="00C63B31">
      <w:pPr>
        <w:pStyle w:val="Bezproreda"/>
      </w:pPr>
    </w:p>
    <w:p w:rsidRDefault="00C63B31" w:rsidP="00C63B31" w:rsidR="00C63B31">
      <w:pPr>
        <w:pStyle w:val="Bezproreda"/>
        <w:jc w:val="center"/>
      </w:pPr>
      <w:r>
        <w:t>R J E Š E N J E</w:t>
      </w:r>
    </w:p>
    <w:p w:rsidRDefault="00C63B31" w:rsidP="00C63B31" w:rsidR="00C63B31">
      <w:pPr>
        <w:pStyle w:val="Bezproreda"/>
      </w:pPr>
    </w:p>
    <w:p w:rsidRDefault="00C63B31" w:rsidP="00C63B31" w:rsidR="00C63B31">
      <w:pPr>
        <w:pStyle w:val="Bezproreda"/>
      </w:pPr>
    </w:p>
    <w:p w:rsidRDefault="00C63B31" w:rsidP="00C63B31" w:rsidR="00C63B31">
      <w:pPr>
        <w:pStyle w:val="Bezproreda"/>
        <w:ind w:firstLine="708"/>
      </w:pPr>
      <w:r>
        <w:t xml:space="preserve">Trgovački sud u Bjelovaru, po sucu  Branki Pleskalt, u  stečajnom predmetu nad dužnikom Stečajna masa iza dužnika MAXIMAL d.o.o. u stečaju, Virovitica, Ferde Rusana 100, OIB: 92114323867, zastupana po stečajnom upravitelju Branku Valentić iz Virovitice,   10. siječnja  2019. </w:t>
      </w:r>
    </w:p>
    <w:p w:rsidRDefault="00C63B31" w:rsidP="00C63B31" w:rsidR="00C63B31">
      <w:pPr>
        <w:pStyle w:val="Bezproreda"/>
      </w:pPr>
    </w:p>
    <w:p w:rsidRDefault="00C63B31" w:rsidP="00C63B31" w:rsidR="00C63B31">
      <w:pPr>
        <w:pStyle w:val="Bezproreda"/>
        <w:jc w:val="center"/>
      </w:pPr>
      <w:r>
        <w:t>r i j e š i o      j e</w:t>
      </w:r>
    </w:p>
    <w:p w:rsidRDefault="00C63B31" w:rsidP="00C63B31" w:rsidR="00C63B31">
      <w:pPr>
        <w:pStyle w:val="Bezproreda"/>
      </w:pPr>
    </w:p>
    <w:p w:rsidRDefault="00C63B31" w:rsidP="00C63B31" w:rsidR="00C63B31">
      <w:pPr>
        <w:pStyle w:val="Bezproreda"/>
        <w:ind w:firstLine="708"/>
      </w:pPr>
      <w:r>
        <w:t xml:space="preserve">1.Nagrada stečajnom upravitelju Branku Valentić iz Virovitice, Ferde Rusana 100,  za obavljene poslove u stečajnom postupku nad dužnikom Stečajna masa iza dužnika MAXIMAL d.o.o. u stečaju, Virovitica, Ferde Rusana 100, OIB: 92114323867, </w:t>
      </w:r>
      <w:proofErr w:type="spellStart"/>
      <w:r>
        <w:t>obređuje</w:t>
      </w:r>
      <w:proofErr w:type="spellEnd"/>
      <w:r>
        <w:t xml:space="preserve"> se bruto  iznos od 10.000,00 kuna.</w:t>
      </w:r>
    </w:p>
    <w:p w:rsidRDefault="00C63B31" w:rsidP="00C63B31" w:rsidR="00C63B31">
      <w:pPr>
        <w:pStyle w:val="Bezproreda"/>
        <w:ind w:firstLine="708"/>
      </w:pPr>
    </w:p>
    <w:p w:rsidRDefault="00C63B31" w:rsidP="00C63B31" w:rsidR="00C63B31">
      <w:pPr>
        <w:pStyle w:val="Bezproreda"/>
        <w:ind w:firstLine="708"/>
      </w:pPr>
      <w:r>
        <w:t>2.Nakon pravomoćnosti ovog rješenja nalaže se računovodstvu ovog suda da  iz sredstava uplaćenih u predmetu broj: 1 St-221/2013. isplati stečajnom upravitelju Branku Valentić iz Virovitice,OIB: 85378232573, bruto iznos iz točke 1. ovog rješenja na račun broj: IBAN: HR7024020063103542286.</w:t>
      </w:r>
    </w:p>
    <w:p w:rsidRDefault="00C63B31" w:rsidP="00C63B31" w:rsidR="00C63B31">
      <w:pPr>
        <w:pStyle w:val="Bezproreda"/>
      </w:pPr>
    </w:p>
    <w:p w:rsidRDefault="00C63B31" w:rsidP="00C63B31" w:rsidR="00C63B31">
      <w:pPr>
        <w:pStyle w:val="Bezproreda"/>
      </w:pPr>
    </w:p>
    <w:p w:rsidRDefault="00C63B31" w:rsidP="00C63B31" w:rsidR="00C63B31">
      <w:pPr>
        <w:pStyle w:val="Bezproreda"/>
        <w:jc w:val="center"/>
      </w:pPr>
      <w:r>
        <w:t>Obrazloženje</w:t>
      </w:r>
    </w:p>
    <w:p w:rsidRDefault="00C63B31" w:rsidP="00C63B31" w:rsidR="00C63B31">
      <w:pPr>
        <w:pStyle w:val="Bezproreda"/>
      </w:pPr>
    </w:p>
    <w:p w:rsidRDefault="00C63B31" w:rsidP="00C63B31" w:rsidR="00C63B31">
      <w:pPr>
        <w:pStyle w:val="Bezproreda"/>
        <w:ind w:firstLine="708"/>
      </w:pPr>
      <w:r>
        <w:t>Podneskom od 7. siječnja 2019. godine stečajni upravitelj Branko Valentić zatražio je određivanje nagrade za rad stečajnog upravitelja. Iz spisa proizlazi kako je unovčena sva imovina dužnika Stečajna masa iza dužnika MAXIMAL d.o.o. u stečaju, Virovitica, Ferde Rusana 100, OIB: 92114323867, u iznosu od 24.742,52 kuna.</w:t>
      </w:r>
    </w:p>
    <w:p w:rsidRDefault="00C63B31" w:rsidP="00C63B31" w:rsidR="00C63B31">
      <w:pPr>
        <w:pStyle w:val="Bezproreda"/>
        <w:ind w:firstLine="708"/>
      </w:pPr>
    </w:p>
    <w:p w:rsidRDefault="00C63B31" w:rsidP="00C63B31" w:rsidR="00C63B31">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w:t>
      </w:r>
      <w:proofErr w:type="spellStart"/>
      <w:r>
        <w:t>obređuje</w:t>
      </w:r>
      <w:proofErr w:type="spellEnd"/>
      <w:r>
        <w:t xml:space="preserv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C63B31" w:rsidP="00C63B31" w:rsidR="00C63B31">
      <w:pPr>
        <w:pStyle w:val="Bezproreda"/>
      </w:pPr>
    </w:p>
    <w:p w:rsidRDefault="00C63B31" w:rsidP="00C63B31" w:rsidR="00C63B31">
      <w:pPr>
        <w:pStyle w:val="Bezproreda"/>
        <w:ind w:firstLine="708"/>
      </w:pPr>
      <w:r>
        <w:lastRenderedPageBreak/>
        <w:t>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iznosu od 10.000,00 kuna,  koji iznos joj je ovim rješenjem obređen, te je riješeno kao u izreci.</w:t>
      </w:r>
    </w:p>
    <w:p w:rsidRDefault="00C63B31" w:rsidP="00C63B31" w:rsidR="00C63B31">
      <w:pPr>
        <w:pStyle w:val="Bezproreda"/>
        <w:ind w:firstLine="708"/>
      </w:pPr>
    </w:p>
    <w:p w:rsidRDefault="00C63B31" w:rsidP="00C63B31" w:rsidR="00C63B31">
      <w:pPr>
        <w:pStyle w:val="Bezproreda"/>
        <w:ind w:firstLine="708"/>
      </w:pPr>
      <w:r>
        <w:t>Zbog navedenog odlučeno je kao u izreci.</w:t>
      </w:r>
    </w:p>
    <w:p w:rsidRDefault="00C63B31" w:rsidP="00C63B31" w:rsidR="00C63B31">
      <w:pPr>
        <w:pStyle w:val="Bezproreda"/>
        <w:ind w:firstLine="708"/>
      </w:pPr>
    </w:p>
    <w:p w:rsidRDefault="00C63B31" w:rsidP="00C63B31" w:rsidR="00C63B31">
      <w:pPr>
        <w:pStyle w:val="Bezproreda"/>
        <w:ind w:firstLine="708"/>
      </w:pPr>
      <w:r>
        <w:t>U Bjelovaru 10. siječnja   2019.</w:t>
      </w:r>
    </w:p>
    <w:p w:rsidRDefault="00C63B31" w:rsidP="00C63B31" w:rsidR="00C63B31">
      <w:pPr>
        <w:pStyle w:val="Bezproreda"/>
        <w:ind w:firstLine="708" w:left="3540"/>
      </w:pPr>
      <w:r>
        <w:t xml:space="preserve">                  S u d a c</w:t>
      </w:r>
    </w:p>
    <w:p w:rsidRDefault="00C63B31" w:rsidP="00C63B31" w:rsidR="00C63B31">
      <w:pPr>
        <w:pStyle w:val="Bezproreda"/>
      </w:pPr>
      <w:r>
        <w:t xml:space="preserve">                                                                                   Branka Pleskalt</w:t>
      </w:r>
      <w:r>
        <w:t xml:space="preserve"> v.r.</w:t>
      </w:r>
    </w:p>
    <w:p w:rsidRDefault="00C63B31" w:rsidP="00C63B31" w:rsidR="00C63B31">
      <w:pPr>
        <w:pStyle w:val="Bezproreda"/>
      </w:pPr>
    </w:p>
    <w:p w:rsidRDefault="00C63B31" w:rsidP="00C63B31" w:rsidR="00C63B31">
      <w:pPr>
        <w:pStyle w:val="Bezproreda"/>
      </w:pPr>
      <w:r>
        <w:tab/>
      </w:r>
      <w:r>
        <w:tab/>
      </w:r>
      <w:r>
        <w:tab/>
      </w:r>
      <w:r>
        <w:tab/>
      </w:r>
      <w:r>
        <w:tab/>
      </w:r>
      <w:r>
        <w:tab/>
        <w:t xml:space="preserve">Za točnost </w:t>
      </w:r>
      <w:proofErr w:type="spellStart"/>
      <w:r>
        <w:t>otpravka</w:t>
      </w:r>
      <w:proofErr w:type="spellEnd"/>
      <w:r>
        <w:t>-ovlašteni službenik</w:t>
      </w:r>
    </w:p>
    <w:p w:rsidRDefault="00C63B31" w:rsidP="00C63B31" w:rsidR="00C63B31">
      <w:pPr>
        <w:pStyle w:val="Bezproreda"/>
      </w:pPr>
      <w:r>
        <w:tab/>
      </w:r>
      <w:r>
        <w:tab/>
      </w:r>
      <w:r>
        <w:tab/>
      </w:r>
      <w:r>
        <w:tab/>
      </w:r>
      <w:r>
        <w:tab/>
      </w:r>
      <w:r>
        <w:tab/>
      </w:r>
      <w:r>
        <w:tab/>
        <w:t xml:space="preserve">     Vesna Dragišić</w:t>
      </w:r>
    </w:p>
    <w:p w:rsidRDefault="00C63B31" w:rsidP="00C63B31" w:rsidR="00C63B31">
      <w:pPr>
        <w:pStyle w:val="Bezproreda"/>
      </w:pPr>
    </w:p>
    <w:p w:rsidRDefault="00C63B31" w:rsidP="00C63B31" w:rsidR="00C63B31">
      <w:pPr>
        <w:pStyle w:val="Bezproreda"/>
      </w:pPr>
    </w:p>
    <w:p w:rsidRDefault="00C63B31" w:rsidP="00C63B31" w:rsidR="00C63B31">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C63B31" w:rsidP="00C63B31" w:rsidR="00C63B31">
      <w:pPr>
        <w:pStyle w:val="Bezproreda"/>
        <w:ind w:firstLine="708"/>
      </w:pPr>
    </w:p>
    <w:p w:rsidRDefault="00C63B31" w:rsidP="00C63B31" w:rsidR="00C63B31">
      <w:pPr>
        <w:pStyle w:val="Bezproreda"/>
        <w:ind w:firstLine="708"/>
      </w:pPr>
    </w:p>
    <w:p w:rsidRDefault="00AE649C" w:rsidP="004F27AE" w:rsidR="00AE649C" w:rsidRPr="00B76F3C">
      <w:pPr>
        <w:pStyle w:val="NormaleSPIS"/>
      </w:pPr>
    </w:p>
    <w:sectPr w:rsidSect="00C63B3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8729091"/>
      <w:docPartObj>
        <w:docPartGallery w:val="Page Numbers (Top of Page)"/>
        <w:docPartUnique/>
      </w:docPartObj>
    </w:sdtPr>
    <w:sdtContent>
      <w:p w:rsidRDefault="00C63B31" w:rsidR="00C63B31">
        <w:pPr>
          <w:pStyle w:val="Zaglavlje"/>
          <w:jc w:val="center"/>
        </w:pPr>
        <w:r>
          <w:fldChar w:fldCharType="begin"/>
        </w:r>
        <w:r>
          <w:instrText>PAGE   \* MERGEFORMAT</w:instrText>
        </w:r>
        <w:r>
          <w:fldChar w:fldCharType="separate"/>
        </w:r>
        <w:r>
          <w:t>2</w:t>
        </w:r>
        <w:r>
          <w:fldChar w:fldCharType="end"/>
        </w:r>
      </w:p>
    </w:sdtContent>
  </w:sdt>
  <w:p w:rsidRDefault="00C63B31" w:rsidR="008333A9">
    <w:pPr>
      <w:pStyle w:val="Zaglavlje"/>
    </w:pPr>
    <w:r>
      <w:t>Poslovni broj: 1 St-221/2013-49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B31"/>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63B31"/>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rPr>
  </w:style>
  <w:style w:customStyle="true" w:styleId="SudNaziv" w:type="paragraph">
    <w:name w:val="Sud_Naziv"/>
    <w:basedOn w:val="Normal"/>
    <w:rsid w:val="00EB0D4C"/>
    <w:pPr>
      <w:spacing w:lineRule="auto" w:line="240" w:after="0"/>
    </w:pPr>
    <w:rPr>
      <w:rFonts w:hAnsi="Times New Roman" w:ascii="Times New Roman"/>
      <w:b/>
      <w:noProof/>
      <w:sz w:val="24"/>
      <w:szCs w:val="24"/>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63B31"/>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rPr>
  </w:style>
  <w:style w:customStyle="1" w:styleId="SudNaziv" w:type="paragraph">
    <w:name w:val="Sud_Naziv"/>
    <w:basedOn w:val="Normal"/>
    <w:rsid w:val="00EB0D4C"/>
    <w:pPr>
      <w:spacing w:after="0" w:line="240" w:lineRule="auto"/>
    </w:pPr>
    <w:rPr>
      <w:rFonts w:ascii="Times New Roman" w:hAnsi="Times New Roman"/>
      <w:b/>
      <w:noProof/>
      <w:sz w:val="24"/>
      <w:szCs w:val="24"/>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7222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St-221/2013-49</izvorni_sadrzaj>
    <derivirana_varijabla naziv="DomainObject.Oznaka_1">St-221/2013-49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13. siječnja 2015.</izvorni_sadrzaj>
    <derivirana_varijabla naziv="DomainObject.Predmet.DatumArhiviranja_1">13. siječnja 2015.</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2013.</izvorni_sadrzaj>
    <derivirana_varijabla naziv="DomainObject.Predmet.DatumOsnivanja_1">11.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prosinca 2014.</izvorni_sadrzaj>
    <derivirana_varijabla naziv="DomainObject.Predmet.DatumRjesavanja_1">1. prosinca 2014.</derivirana_varijabla>
  </DomainObject.Predmet.DatumRjesavanja>
  <DomainObject.Predmet.DatumRokaCuvanja>
    <izvorni_sadrzaj>31. prosinca 2043.</izvorni_sadrzaj>
    <derivirana_varijabla naziv="DomainObject.Predmet.DatumRokaCuvanja_1">31. prosinca 2043.</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siječnja 2015.</izvorni_sadrzaj>
    <derivirana_varijabla naziv="DomainObject.Predmet.DatumZatvaranja_1">13. siječnja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hr.ibm.icms.common.model.sluzbeneosobe.Referada@75d575d5[id=5716, dbStatus=null, naziv=Referada 1, oznaka=null, sudac=null] &lt;-hr.ibm.icms.common.model.sluzbeneosobe.Referada@75d575d5[status dodjele: =false]</izvorni_sadrzaj>
    <derivirana_varijabla naziv="DomainObject.Predmet.MjestoCuvanja_1">hr.ibm.icms.common.model.sluzbeneosobe.Referada@75d575d5[id=5716, dbStatus=null, naziv=Referada 1, oznaka=null, sudac=null] &lt;-hr.ibm.icms.common.model.sluzbeneosobe.Referada@75d575d5[status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St-221/2013</izvorni_sadrzaj>
    <derivirana_varijabla naziv="DomainObject.Predmet.OznakaBroj_1">St-221/2013</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MAXIMAL društvo s ograničenom odgovornošću za trgovinu, proizvodnju i usluge BJELOVAR</izvorni_sadrzaj>
    <derivirana_varijabla naziv="DomainObject.Predmet.ProtustrankaFormated_1">  MAXIMAL društvo s ograničenom odgovornošću za trgovinu, proizvodnju i usluge BJELOVAR</derivirana_varijabla>
  </DomainObject.Predmet.ProtustrankaFormated>
  <DomainObject.Predmet.ProtustrankaFormatedOIB>
    <izvorni_sadrzaj>  MAXIMAL društvo s ograničenom odgovornošću za trgovinu, proizvodnju i usluge BJELOVAR, OIB 21817306752</izvorni_sadrzaj>
    <derivirana_varijabla naziv="DomainObject.Predmet.ProtustrankaFormatedOIB_1">  MAXIMAL društvo s ograničenom odgovornošću za trgovinu, proizvodnju i usluge BJELOVAR, OIB 21817306752</derivirana_varijabla>
  </DomainObject.Predmet.ProtustrankaFormatedOIB>
  <DomainObject.Predmet.ProtustrankaFormatedWithAdress>
    <izvorni_sadrzaj> MAXIMAL društvo s ograničenom odgovornošću za trgovinu, proizvodnju i usluge BJELOVAR, Slavonska Cesta 87, 43000 Bjelovar</izvorni_sadrzaj>
    <derivirana_varijabla naziv="DomainObject.Predmet.ProtustrankaFormatedWithAdress_1"> MAXIMAL društvo s ograničenom odgovornošću za trgovinu, proizvodnju i usluge BJELOVAR, Slavonska Cesta 87, 43000 Bjelovar</derivirana_varijabla>
  </DomainObject.Predmet.ProtustrankaFormatedWithAdress>
  <DomainObject.Predmet.ProtustrankaFormatedWithAdressOIB>
    <izvorni_sadrzaj> MAXIMAL društvo s ograničenom odgovornošću za trgovinu, proizvodnju i usluge BJELOVAR, OIB 21817306752, Slavonska Cesta 87, 43000 Bjelovar</izvorni_sadrzaj>
    <derivirana_varijabla naziv="DomainObject.Predmet.ProtustrankaFormatedWithAdressOIB_1"> MAXIMAL društvo s ograničenom odgovornošću za trgovinu, proizvodnju i usluge BJELOVAR, OIB 21817306752, Slavonska Cesta 87, 43000 Bjelovar</derivirana_varijabla>
  </DomainObject.Predmet.ProtustrankaFormatedWithAdressOIB>
  <DomainObject.Predmet.ProtustrankaWithAdress>
    <izvorni_sadrzaj>MAXIMAL društvo s ograničenom odgovornošću za trgovinu, proizvodnju i usluge BJELOVAR Slavonska Cesta 87, 43000 Bjelovar</izvorni_sadrzaj>
    <derivirana_varijabla naziv="DomainObject.Predmet.ProtustrankaWithAdress_1">MAXIMAL društvo s ograničenom odgovornošću za trgovinu, proizvodnju i usluge BJELOVAR Slavonska Cesta 87, 43000 Bjelovar</derivirana_varijabla>
  </DomainObject.Predmet.ProtustrankaWithAdress>
  <DomainObject.Predmet.ProtustrankaWithAdressOIB>
    <izvorni_sadrzaj>MAXIMAL društvo s ograničenom odgovornošću za trgovinu, proizvodnju i usluge BJELOVAR, OIB 21817306752, Slavonska Cesta 87, 43000 Bjelovar</izvorni_sadrzaj>
    <derivirana_varijabla naziv="DomainObject.Predmet.ProtustrankaWithAdressOIB_1">MAXIMAL društvo s ograničenom odgovornošću za trgovinu, proizvodnju i usluge BJELOVAR, OIB 21817306752, Slavonska Cesta 87, 43000 Bjelovar</derivirana_varijabla>
  </DomainObject.Predmet.ProtustrankaWithAdressOIB>
  <DomainObject.Predmet.ProtustrankaNazivFormated>
    <izvorni_sadrzaj>MAXIMAL društvo s ograničenom odgovornošću za trgovinu, proizvodnju i usluge BJELOVAR</izvorni_sadrzaj>
    <derivirana_varijabla naziv="DomainObject.Predmet.ProtustrankaNazivFormated_1">MAXIMAL društvo s ograničenom odgovornošću za trgovinu, proizvodnju i usluge BJELOVAR</derivirana_varijabla>
  </DomainObject.Predmet.ProtustrankaNazivFormated>
  <DomainObject.Predmet.ProtustrankaNazivFormatedOIB>
    <izvorni_sadrzaj>MAXIMAL društvo s ograničenom odgovornošću za trgovinu, proizvodnju i usluge BJELOVAR, OIB 21817306752</izvorni_sadrzaj>
    <derivirana_varijabla naziv="DomainObject.Predmet.ProtustrankaNazivFormatedOIB_1">MAXIMAL društvo s ograničenom odgovornošću za trgovinu, proizvodnju i usluge BJELOVAR, OIB 21817306752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ALENA BIGAČ, BJELOVAR, radnica zastupanog po punomoćniku ZOU Jovan Doneski, Melita Babić, Perica Medaković i Hrvoje Čačić</izvorni_sadrzaj>
    <derivirana_varijabla naziv="DomainObject.Predmet.StrankaFormated_1">  ALENA BIGAČ, BJELOVAR, radnica zastupanog po punomoćniku ZOU Jovan Doneski, Melita Babić, Perica Medaković i Hrvoje Čačić</derivirana_varijabla>
  </DomainObject.Predmet.StrankaFormated>
  <DomainObject.Predmet.StrankaFormatedOIB>
    <izvorni_sadrzaj>  ALENA BIGAČ, BJELOVAR, radnica zastupanog po punomoćniku ZOU Jovan Doneski, Melita Babić, Perica Medaković i Hrvoje Čačić</izvorni_sadrzaj>
    <derivirana_varijabla naziv="DomainObject.Predmet.StrankaFormatedOIB_1">  ALENA BIGAČ, BJELOVAR, radnica zastupanog po punomoćniku ZOU Jovan Doneski, Melita Babić, Perica Medaković i Hrvoje Čačić</derivirana_varijabla>
  </DomainObject.Predmet.StrankaFormatedOIB>
  <DomainObject.Predmet.StrankaFormatedWithAdress>
    <izvorni_sadrzaj> ALENA BIGAČ, BJELOVAR, radnica, Željka Sabola 3, 43000 Bjelovar zastupanog po punomoćniku ZOU Jovan Doneski, Melita Babić, Perica Medaković i Hrvoje Čačić</izvorni_sadrzaj>
    <derivirana_varijabla naziv="DomainObject.Predmet.StrankaFormatedWithAdress_1"> ALENA BIGAČ, BJELOVAR, radnica, Željka Sabola 3, 43000 Bjelovar zastupanog po punomoćniku ZOU Jovan Doneski, Melita Babić, Perica Medaković i Hrvoje Čačić</derivirana_varijabla>
  </DomainObject.Predmet.StrankaFormatedWithAdress>
  <DomainObject.Predmet.StrankaFormatedWithAdressOIB>
    <izvorni_sadrzaj> ALENA BIGAČ, BJELOVAR, radnica, Željka Sabola 3, 43000 Bjelovar zastupanog po punomoćniku ZOU Jovan Doneski, Melita Babić, Perica Medaković i Hrvoje Čačić</izvorni_sadrzaj>
    <derivirana_varijabla naziv="DomainObject.Predmet.StrankaFormatedWithAdressOIB_1"> ALENA BIGAČ, BJELOVAR, radnica, Željka Sabola 3, 43000 Bjelovar zastupanog po punomoćniku ZOU Jovan Doneski, Melita Babić, Perica Medaković i Hrvoje Čačić</derivirana_varijabla>
  </DomainObject.Predmet.StrankaFormatedWithAdressOIB>
  <DomainObject.Predmet.StrankaWithAdress>
    <izvorni_sadrzaj>ALENA BIGAČ, BJELOVAR, radnica Željka Sabola 3,43000 Bjelovar</izvorni_sadrzaj>
    <derivirana_varijabla naziv="DomainObject.Predmet.StrankaWithAdress_1">ALENA BIGAČ, BJELOVAR, radnica Željka Sabola 3,43000 Bjelovar</derivirana_varijabla>
  </DomainObject.Predmet.StrankaWithAdress>
  <DomainObject.Predmet.StrankaWithAdressOIB>
    <izvorni_sadrzaj>ALENA BIGAČ, BJELOVAR, radnica, Željka Sabola 3,43000 Bjelovar</izvorni_sadrzaj>
    <derivirana_varijabla naziv="DomainObject.Predmet.StrankaWithAdressOIB_1">ALENA BIGAČ, BJELOVAR, radnica, Željka Sabola 3,43000 Bjelovar</derivirana_varijabla>
  </DomainObject.Predmet.StrankaWithAdressOIB>
  <DomainObject.Predmet.StrankaNazivFormated>
    <izvorni_sadrzaj>ALENA BIGAČ, BJELOVAR, radnica</izvorni_sadrzaj>
    <derivirana_varijabla naziv="DomainObject.Predmet.StrankaNazivFormated_1">ALENA BIGAČ, BJELOVAR, radnica</derivirana_varijabla>
  </DomainObject.Predmet.StrankaNazivFormated>
  <DomainObject.Predmet.StrankaNazivFormatedOIB>
    <izvorni_sadrzaj>ALENA BIGAČ, BJELOVAR, radnica</izvorni_sadrzaj>
    <derivirana_varijabla naziv="DomainObject.Predmet.StrankaNazivFormatedOIB_1">ALENA BIGAČ, BJELOVAR, radnica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ALENA BIGAČ, BJELOVAR, radnica zastupanog po punomoćniku ZOU Jovan Doneski, Melita Babić, Perica Medaković i Hrvoje Čačić</item>
    </izvorni_sadrzaj>
    <derivirana_varijabla naziv="DomainObject.Predmet.StrankaListFormated_1">
      <item>ALENA BIGAČ, BJELOVAR, radnica zastupanog po punomoćniku ZOU Jovan Doneski, Melita Babić, Perica Medaković i Hrvoje Čačić</item>
    </derivirana_varijabla>
  </DomainObject.Predmet.StrankaListFormated>
  <DomainObject.Predmet.StrankaListFormatedOIB>
    <izvorni_sadrzaj>
      <item>ALENA BIGAČ, BJELOVAR, radnica zastupanog po punomoćniku ZOU Jovan Doneski, Melita Babić, Perica Medaković i Hrvoje Čačić</item>
    </izvorni_sadrzaj>
    <derivirana_varijabla naziv="DomainObject.Predmet.StrankaListFormatedOIB_1">
      <item>ALENA BIGAČ, BJELOVAR, radnica zastupanog po punomoćniku ZOU Jovan Doneski, Melita Babić, Perica Medaković i Hrvoje Čačić</item>
    </derivirana_varijabla>
  </DomainObject.Predmet.StrankaListFormatedOIB>
  <DomainObject.Predmet.StrankaListFormatedWithAdress>
    <izvorni_sadrzaj>
      <item>ALENA BIGAČ, BJELOVAR, radnica, Željka Sabola 3, 43000 Bjelovar zastupanog po punomoćniku ZOU Jovan Doneski, Melita Babić, Perica Medaković i Hrvoje Čačić</item>
    </izvorni_sadrzaj>
    <derivirana_varijabla naziv="DomainObject.Predmet.StrankaListFormatedWithAdress_1">
      <item>ALENA BIGAČ, BJELOVAR, radnica, Željka Sabola 3, 43000 Bjelovar zastupanog po punomoćniku ZOU Jovan Doneski, Melita Babić, Perica Medaković i Hrvoje Čačić</item>
    </derivirana_varijabla>
  </DomainObject.Predmet.StrankaListFormatedWithAdress>
  <DomainObject.Predmet.StrankaListFormatedWithAdressOIB>
    <izvorni_sadrzaj>
      <item>ALENA BIGAČ, BJELOVAR, radnica, Željka Sabola 3, 43000 Bjelovar zastupanog po punomoćniku ZOU Jovan Doneski, Melita Babić, Perica Medaković i Hrvoje Čačić</item>
    </izvorni_sadrzaj>
    <derivirana_varijabla naziv="DomainObject.Predmet.StrankaListFormatedWithAdressOIB_1">
      <item>ALENA BIGAČ, BJELOVAR, radnica, Željka Sabola 3, 43000 Bjelovar zastupanog po punomoćniku ZOU Jovan Doneski, Melita Babić, Perica Medaković i Hrvoje Čačić</item>
    </derivirana_varijabla>
  </DomainObject.Predmet.StrankaListFormatedWithAdressOIB>
  <DomainObject.Predmet.StrankaListNazivFormated>
    <izvorni_sadrzaj>
      <item>ALENA BIGAČ, BJELOVAR, radnica</item>
    </izvorni_sadrzaj>
    <derivirana_varijabla naziv="DomainObject.Predmet.StrankaListNazivFormated_1">
      <item>ALENA BIGAČ, BJELOVAR, radnica</item>
    </derivirana_varijabla>
  </DomainObject.Predmet.StrankaListNazivFormated>
  <DomainObject.Predmet.StrankaListNazivFormatedOIB>
    <izvorni_sadrzaj>
      <item>ALENA BIGAČ, BJELOVAR, radnica</item>
    </izvorni_sadrzaj>
    <derivirana_varijabla naziv="DomainObject.Predmet.StrankaListNazivFormatedOIB_1">
      <item>ALENA BIGAČ, BJELOVAR, radnica</item>
    </derivirana_varijabla>
  </DomainObject.Predmet.StrankaListNazivFormatedOIB>
  <DomainObject.Predmet.ProtuStrankaListFormated>
    <izvorni_sadrzaj>
      <item>MAXIMAL društvo s ograničenom odgovornošću za trgovinu, proizvodnju i usluge BJELOVAR</item>
    </izvorni_sadrzaj>
    <derivirana_varijabla naziv="DomainObject.Predmet.ProtuStrankaListFormated_1">
      <item>MAXIMAL društvo s ograničenom odgovornošću za trgovinu, proizvodnju i usluge BJELOVAR</item>
    </derivirana_varijabla>
  </DomainObject.Predmet.ProtuStrankaListFormated>
  <DomainObject.Predmet.ProtuStrankaListFormatedOIB>
    <izvorni_sadrzaj>
      <item>MAXIMAL društvo s ograničenom odgovornošću za trgovinu, proizvodnju i usluge BJELOVAR, OIB 21817306752</item>
    </izvorni_sadrzaj>
    <derivirana_varijabla naziv="DomainObject.Predmet.ProtuStrankaListFormatedOIB_1">
      <item>MAXIMAL društvo s ograničenom odgovornošću za trgovinu, proizvodnju i usluge BJELOVAR, OIB 21817306752</item>
    </derivirana_varijabla>
  </DomainObject.Predmet.ProtuStrankaListFormatedOIB>
  <DomainObject.Predmet.ProtuStrankaListFormatedWithAdress>
    <izvorni_sadrzaj>
      <item>MAXIMAL društvo s ograničenom odgovornošću za trgovinu, proizvodnju i usluge BJELOVAR, Slavonska Cesta 87, 43000 Bjelovar</item>
    </izvorni_sadrzaj>
    <derivirana_varijabla naziv="DomainObject.Predmet.ProtuStrankaListFormatedWithAdress_1">
      <item>MAXIMAL društvo s ograničenom odgovornošću za trgovinu, proizvodnju i usluge BJELOVAR, Slavonska Cesta 87, 43000 Bjelovar</item>
    </derivirana_varijabla>
  </DomainObject.Predmet.ProtuStrankaListFormatedWithAdress>
  <DomainObject.Predmet.ProtuStrankaListFormatedWithAdressOIB>
    <izvorni_sadrzaj>
      <item>MAXIMAL društvo s ograničenom odgovornošću za trgovinu, proizvodnju i usluge BJELOVAR, OIB 21817306752, Slavonska Cesta 87, 43000 Bjelovar</item>
    </izvorni_sadrzaj>
    <derivirana_varijabla naziv="DomainObject.Predmet.ProtuStrankaListFormatedWithAdressOIB_1">
      <item>MAXIMAL društvo s ograničenom odgovornošću za trgovinu, proizvodnju i usluge BJELOVAR, OIB 21817306752, Slavonska Cesta 87, 43000 Bjelovar</item>
    </derivirana_varijabla>
  </DomainObject.Predmet.ProtuStrankaListFormatedWithAdressOIB>
  <DomainObject.Predmet.ProtuStrankaListNazivFormated>
    <izvorni_sadrzaj>
      <item>MAXIMAL društvo s ograničenom odgovornošću za trgovinu, proizvodnju i usluge BJELOVAR</item>
    </izvorni_sadrzaj>
    <derivirana_varijabla naziv="DomainObject.Predmet.ProtuStrankaListNazivFormated_1">
      <item>MAXIMAL društvo s ograničenom odgovornošću za trgovinu, proizvodnju i usluge BJELOVAR</item>
    </derivirana_varijabla>
  </DomainObject.Predmet.ProtuStrankaListNazivFormated>
  <DomainObject.Predmet.ProtuStrankaListNazivFormatedOIB>
    <izvorni_sadrzaj>
      <item>MAXIMAL društvo s ograničenom odgovornošću za trgovinu, proizvodnju i usluge BJELOVAR, OIB 21817306752</item>
    </izvorni_sadrzaj>
    <derivirana_varijabla naziv="DomainObject.Predmet.ProtuStrankaListNazivFormatedOIB_1">
      <item>MAXIMAL društvo s ograničenom odgovornošću za trgovinu, proizvodnju i usluge BJELOVAR, OIB 21817306752</item>
    </derivirana_varijabla>
  </DomainObject.Predmet.ProtuStrankaListNazivFormatedOIB>
  <DomainObject.Predmet.OstaliListFormated>
    <izvorni_sadrzaj>
      <item>MARKO ČAČIĆ, priv.steč. upravit.</item>
      <item>ZOU Jovan Doneski, Melita Babić, Perica Medaković i Hrvoje Čačić punomoćnik sudionika u postupku ALENA BIGAČ, BJELOVAR, radnica</item>
      <item>ŽDO u Bjelovaru</item>
      <item>VESNA BARTOLČIĆ</item>
      <item>Narodne  novine d.d.</item>
      <item>sudski registar Trgovačkog suda u Bjelovaru</item>
      <item>računovodstvo, ovdje</item>
    </izvorni_sadrzaj>
    <derivirana_varijabla naziv="DomainObject.Predmet.OstaliListFormated_1">
      <item>MARKO ČAČIĆ, priv.steč. upravit.</item>
      <item>ZOU Jovan Doneski, Melita Babić, Perica Medaković i Hrvoje Čačić punomoćnik sudionika u postupku ALENA BIGAČ, BJELOVAR, radnica</item>
      <item>ŽDO u Bjelovaru</item>
      <item>VESNA BARTOLČIĆ</item>
      <item>Narodne  novine d.d.</item>
      <item>sudski registar Trgovačkog suda u Bjelovaru</item>
      <item>računovodstvo, ovdje</item>
    </derivirana_varijabla>
  </DomainObject.Predmet.OstaliListFormated>
  <DomainObject.Predmet.OstaliListFormatedOIB>
    <izvorni_sadrzaj>
      <item>MARKO ČAČIĆ, priv.steč. upravit., OIB 71598929328</item>
      <item>ZOU Jovan Doneski, Melita Babić, Perica Medaković i Hrvoje Čačić punomoćnik sudionika u postupku ALENA BIGAČ, BJELOVAR, radnica</item>
      <item>ŽDO u Bjelovaru, OIB 86821435474</item>
      <item>VESNA BARTOLČIĆ</item>
      <item>Narodne  novine d.d.</item>
      <item>sudski registar Trgovačkog suda u Bjelovaru</item>
      <item>računovodstvo, ovdje</item>
    </izvorni_sadrzaj>
    <derivirana_varijabla naziv="DomainObject.Predmet.OstaliListFormatedOIB_1">
      <item>MARKO ČAČIĆ, priv.steč. upravit., OIB 71598929328</item>
      <item>ZOU Jovan Doneski, Melita Babić, Perica Medaković i Hrvoje Čačić punomoćnik sudionika u postupku ALENA BIGAČ, BJELOVAR, radnica</item>
      <item>ŽDO u Bjelovaru, OIB 86821435474</item>
      <item>VESNA BARTOLČIĆ</item>
      <item>Narodne  novine d.d.</item>
      <item>sudski registar Trgovačkog suda u Bjelovaru</item>
      <item>računovodstvo, ovdje</item>
    </derivirana_varijabla>
  </DomainObject.Predmet.OstaliListFormatedOIB>
  <DomainObject.Predmet.OstaliListFormatedWithAdress>
    <izvorni_sadrzaj>
      <item>MARKO ČAČIĆ, priv.steč. upravit., Osječka 217, 44330 Novska</item>
      <item>ZOU Jovan Doneski, Melita Babić, Perica Medaković i Hrvoje Čačić, V. Nazora 19b, Garešnica punomoćnik sudionika u postupku ALENA BIGAČ, BJELOVAR, radnica</item>
      <item>ŽDO u Bjelovaru</item>
      <item>VESNA BARTOLČIĆ, I. Mažuranića 3, 43231 Ivanska</item>
      <item>Narodne  novine d.d., Savski gaj XIII put br. 26., 10000 Zagreb</item>
      <item>sudski registar Trgovačkog suda u Bjelovaru</item>
      <item>računovodstvo, ovdje</item>
    </izvorni_sadrzaj>
    <derivirana_varijabla naziv="DomainObject.Predmet.OstaliListFormatedWithAdress_1">
      <item>MARKO ČAČIĆ, priv.steč. upravit., Osječka 217, 44330 Novska</item>
      <item>ZOU Jovan Doneski, Melita Babić, Perica Medaković i Hrvoje Čačić, V. Nazora 19b, Garešnica punomoćnik sudionika u postupku ALENA BIGAČ, BJELOVAR, radnica</item>
      <item>ŽDO u Bjelovaru</item>
      <item>VESNA BARTOLČIĆ, I. Mažuranića 3, 43231 Ivanska</item>
      <item>Narodne  novine d.d., Savski gaj XIII put br. 26., 10000 Zagreb</item>
      <item>sudski registar Trgovačkog suda u Bjelovaru</item>
      <item>računovodstvo, ovdje</item>
    </derivirana_varijabla>
  </DomainObject.Predmet.OstaliListFormatedWithAdress>
  <DomainObject.Predmet.OstaliListFormatedWithAdressOIB>
    <izvorni_sadrzaj>
      <item>MARKO ČAČIĆ, priv.steč. upravit., OIB 71598929328, Osječka 217, 44330 Novska</item>
      <item>ZOU Jovan Doneski, Melita Babić, Perica Medaković i Hrvoje Čačić, V. Nazora 19b, Garešnica punomoćnik sudionika u postupku ALENA BIGAČ, BJELOVAR, radnica</item>
      <item>ŽDO u Bjelovaru, OIB 86821435474</item>
      <item>VESNA BARTOLČIĆ, I. Mažuranića 3, 43231 Ivanska</item>
      <item>Narodne  novine d.d., Savski gaj XIII put br. 26., 10000 Zagreb</item>
      <item>sudski registar Trgovačkog suda u Bjelovaru</item>
      <item>računovodstvo, ovdje</item>
    </izvorni_sadrzaj>
    <derivirana_varijabla naziv="DomainObject.Predmet.OstaliListFormatedWithAdressOIB_1">
      <item>MARKO ČAČIĆ, priv.steč. upravit., OIB 71598929328, Osječka 217, 44330 Novska</item>
      <item>ZOU Jovan Doneski, Melita Babić, Perica Medaković i Hrvoje Čačić, V. Nazora 19b, Garešnica punomoćnik sudionika u postupku ALENA BIGAČ, BJELOVAR, radnica</item>
      <item>ŽDO u Bjelovaru, OIB 86821435474</item>
      <item>VESNA BARTOLČIĆ, I. Mažuranića 3, 43231 Ivanska</item>
      <item>Narodne  novine d.d., Savski gaj XIII put br. 26., 10000 Zagreb</item>
      <item>sudski registar Trgovačkog suda u Bjelovaru</item>
      <item>računovodstvo, ovdje</item>
    </derivirana_varijabla>
  </DomainObject.Predmet.OstaliListFormatedWithAdressOIB>
  <DomainObject.Predmet.OstaliListNazivFormated>
    <izvorni_sadrzaj>
      <item>MARKO ČAČIĆ, priv.steč. upravit.</item>
      <item>ZOU Jovan Doneski, Melita Babić, Perica Medaković i Hrvoje Čačić</item>
      <item>ŽDO u Bjelovaru</item>
      <item>VESNA BARTOLČIĆ</item>
      <item>Narodne  novine d.d.</item>
      <item>sudski registar Trgovačkog suda u Bjelovaru</item>
      <item>računovodstvo, ovdje</item>
    </izvorni_sadrzaj>
    <derivirana_varijabla naziv="DomainObject.Predmet.OstaliListNazivFormated_1">
      <item>MARKO ČAČIĆ, priv.steč. upravit.</item>
      <item>ZOU Jovan Doneski, Melita Babić, Perica Medaković i Hrvoje Čačić</item>
      <item>ŽDO u Bjelovaru</item>
      <item>VESNA BARTOLČIĆ</item>
      <item>Narodne  novine d.d.</item>
      <item>sudski registar Trgovačkog suda u Bjelovaru</item>
      <item>računovodstvo, ovdje</item>
    </derivirana_varijabla>
  </DomainObject.Predmet.OstaliListNazivFormated>
  <DomainObject.Predmet.OstaliListNazivFormatedOIB>
    <izvorni_sadrzaj>
      <item>MARKO ČAČIĆ, priv.steč. upravit., OIB 71598929328</item>
      <item>ZOU Jovan Doneski, Melita Babić, Perica Medaković i Hrvoje Čačić</item>
      <item>ŽDO u Bjelovaru, OIB 86821435474</item>
      <item>VESNA BARTOLČIĆ</item>
      <item>Narodne  novine d.d.</item>
      <item>sudski registar Trgovačkog suda u Bjelovaru</item>
      <item>računovodstvo, ovdje</item>
    </izvorni_sadrzaj>
    <derivirana_varijabla naziv="DomainObject.Predmet.OstaliListNazivFormatedOIB_1">
      <item>MARKO ČAČIĆ, priv.steč. upravit., OIB 71598929328</item>
      <item>ZOU Jovan Doneski, Melita Babić, Perica Medaković i Hrvoje Čačić</item>
      <item>ŽDO u Bjelovaru, OIB 86821435474</item>
      <item>VESNA BARTOLČIĆ</item>
      <item>Narodne  novine d.d.</item>
      <item>sudski registar Trgovačkog suda u Bjelovaru</item>
      <item>računovodstvo,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St-221/2013-49</izvorni_sadrzaj>
    <derivirana_varijabla naziv="DomainObject.PoslovniBrojDokumenta_1">St-221/2013-49</derivirana_varijabla>
  </DomainObject.PoslovniBrojDokumenta>
  <DomainObject.Predmet.StrankaIDrugi>
    <izvorni_sadrzaj>ALENA BIGAČ, BJELOVAR, radnica</izvorni_sadrzaj>
    <derivirana_varijabla naziv="DomainObject.Predmet.StrankaIDrugi_1">ALENA BIGAČ, BJELOVAR, radnica</derivirana_varijabla>
  </DomainObject.Predmet.StrankaIDrugi>
  <DomainObject.Predmet.ProtustrankaIDrugi>
    <izvorni_sadrzaj>MAXIMAL društvo s ograničenom odgovornošću za trgovinu, proizvodnju i usluge BJELOVAR</izvorni_sadrzaj>
    <derivirana_varijabla naziv="DomainObject.Predmet.ProtustrankaIDrugi_1">MAXIMAL društvo s ograničenom odgovornošću za trgovinu, proizvodnju i usluge BJELOVAR</derivirana_varijabla>
  </DomainObject.Predmet.ProtustrankaIDrugi>
  <DomainObject.Predmet.StrankaIDrugiAdressOIB>
    <izvorni_sadrzaj>ALENA BIGAČ, BJELOVAR, radnica, Željka Sabola 3, 43000 Bjelovar</izvorni_sadrzaj>
    <derivirana_varijabla naziv="DomainObject.Predmet.StrankaIDrugiAdressOIB_1">ALENA BIGAČ, BJELOVAR, radnica, Željka Sabola 3, 43000 Bjelovar</derivirana_varijabla>
  </DomainObject.Predmet.StrankaIDrugiAdressOIB>
  <DomainObject.Predmet.ProtustrankaIDrugiAdressOIB>
    <izvorni_sadrzaj>MAXIMAL društvo s ograničenom odgovornošću za trgovinu, proizvodnju i usluge BJELOVAR, OIB 21817306752, Slavonska Cesta 87, 43000 Bjelovar</izvorni_sadrzaj>
    <derivirana_varijabla naziv="DomainObject.Predmet.ProtustrankaIDrugiAdressOIB_1">MAXIMAL društvo s ograničenom odgovornošću za trgovinu, proizvodnju i usluge BJELOVAR, OIB 21817306752, Slavonska Cesta 87,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prosinca 2014.</izvorni_sadrzaj>
    <derivirana_varijabla naziv="DomainObject.Predmet.OdlukaRjesenje.DatumDonosenjaOdluke_1">1. prosinca 2014.</derivirana_varijabla>
  </DomainObject.Predmet.OdlukaRjesenje.DatumDonosenjaOdluke>
  <DomainObject.Predmet.OdlukaRjesenje.DatumPravomocnosti>
    <izvorni_sadrzaj>16. prosinca 2014.</izvorni_sadrzaj>
    <derivirana_varijabla naziv="DomainObject.Predmet.OdlukaRjesenje.DatumPravomocnosti_1">16. prosinca 2014.</derivirana_varijabla>
  </DomainObject.Predmet.OdlukaRjesenje.DatumPravomocnosti>
  <DomainObject.Predmet.OdlukaRjesenje.Oznaka>
    <izvorni_sadrzaj>St-221/2013-10</izvorni_sadrzaj>
    <derivirana_varijabla naziv="DomainObject.Predmet.OdlukaRjesenje.Oznaka_1">St-221/2013-10</derivirana_varijabla>
  </DomainObject.Predmet.OdlukaRjesenje.Oznaka>
  <DomainObject.Predmet.SudioniciListNaziv>
    <izvorni_sadrzaj>
      <item>MAXIMAL društvo s ograničenom odgovornošću za trgovinu, proizvodnju i usluge BJELOVAR</item>
      <item>MARKO ČAČIĆ, priv.steč. upravit.</item>
      <item>ALENA BIGAČ, BJELOVAR, radnica</item>
      <item>ZOU Jovan Doneski, Melita Babić, Perica Medaković i Hrvoje Čačić</item>
      <item>ŽDO u Bjelovaru</item>
      <item>VESNA BARTOLČIĆ</item>
      <item>Narodne  novine d.d.</item>
      <item>sudski registar Trgovačkog suda u Bjelovaru</item>
      <item>računovodstvo, ovdje</item>
    </izvorni_sadrzaj>
    <derivirana_varijabla naziv="DomainObject.Predmet.SudioniciListNaziv_1">
      <item>MAXIMAL društvo s ograničenom odgovornošću za trgovinu, proizvodnju i usluge BJELOVAR</item>
      <item>MARKO ČAČIĆ, priv.steč. upravit.</item>
      <item>ALENA BIGAČ, BJELOVAR, radnica</item>
      <item>ZOU Jovan Doneski, Melita Babić, Perica Medaković i Hrvoje Čačić</item>
      <item>ŽDO u Bjelovaru</item>
      <item>VESNA BARTOLČIĆ</item>
      <item>Narodne  novine d.d.</item>
      <item>sudski registar Trgovačkog suda u Bjelovaru</item>
      <item>računovodstvo, ovdje</item>
    </derivirana_varijabla>
  </DomainObject.Predmet.SudioniciListNaziv>
  <DomainObject.Predmet.SudioniciListAdressOIB>
    <izvorni_sadrzaj>
      <item>MAXIMAL društvo s ograničenom odgovornošću za trgovinu, proizvodnju i usluge BJELOVAR, OIB 21817306752, Slavonska Cesta 87,43000 Bjelovar</item>
      <item>MARKO ČAČIĆ, priv.steč. upravit., OIB 71598929328, Osječka 217,44330 Novska</item>
      <item>ALENA BIGAČ, BJELOVAR, radnica, Željka Sabola 3,43000 Bjelovar</item>
      <item>ZOU Jovan Doneski, Melita Babić, Perica Medaković i Hrvoje Čačić, V. Nazora 19b,Garešnica</item>
      <item>ŽDO u Bjelovaru, OIB 86821435474</item>
      <item>VESNA BARTOLČIĆ, I. Mažuranića 3,43231 Ivanska</item>
      <item>Narodne  novine d.d., Savski gaj XIII put br. 26.,10000 Zagreb</item>
      <item>sudski registar Trgovačkog suda u Bjelovaru</item>
      <item>računovodstvo, ovdje</item>
    </izvorni_sadrzaj>
    <derivirana_varijabla naziv="DomainObject.Predmet.SudioniciListAdressOIB_1">
      <item>MAXIMAL društvo s ograničenom odgovornošću za trgovinu, proizvodnju i usluge BJELOVAR, OIB 21817306752, Slavonska Cesta 87,43000 Bjelovar</item>
      <item>MARKO ČAČIĆ, priv.steč. upravit., OIB 71598929328, Osječka 217,44330 Novska</item>
      <item>ALENA BIGAČ, BJELOVAR, radnica, Željka Sabola 3,43000 Bjelovar</item>
      <item>ZOU Jovan Doneski, Melita Babić, Perica Medaković i Hrvoje Čačić, V. Nazora 19b,Garešnica</item>
      <item>ŽDO u Bjelovaru, OIB 86821435474</item>
      <item>VESNA BARTOLČIĆ, I. Mažuranića 3,43231 Ivanska</item>
      <item>Narodne  novine d.d., Savski gaj XIII put br. 26.,10000 Zagreb</item>
      <item>sudski registar Trgovačkog suda u Bjelovaru</item>
      <item>računovodstvo,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E8B5A9-6648-488B-9A3F-A16B9AF9E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2341</properties:Characters>
  <properties:Lines>71</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2019-01-10T11:52:00Z</cp:lastPrinted>
  <dcterms:modified xmlns:xsi="http://www.w3.org/2001/XMLSchema-instance" xsi:type="dcterms:W3CDTF">2019-01-10T11:52:00Z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St-221/2013-49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