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de00" w14:paraId="6ddde00" w:rsidRDefault="00F563DE" w:rsidP="00F563DE" w:rsidR="00F563D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3DE" w:rsidP="00F563DE" w:rsidR="00F563D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563DE" w:rsidP="00F563DE" w:rsidR="00F563D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563DE" w:rsidP="00F563DE" w:rsidR="00F563D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563DE" w:rsidP="00F563DE" w:rsidR="00F563D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563DE" w:rsidP="00F563DE" w:rsidR="00F563D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563DE" w:rsidP="00F563DE" w:rsidR="00F563DE" w:rsidRPr="005D578C">
      <w:pPr>
        <w:jc w:val="center"/>
        <w:rPr>
          <w:rFonts w:cs="Times New Roman" w:eastAsia="Times New Roman"/>
          <w:szCs w:val="24"/>
        </w:rPr>
      </w:pPr>
    </w:p>
    <w:p w:rsidRDefault="00F563DE" w:rsidP="00F563DE" w:rsidR="00F563D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563DE" w:rsidP="00F563DE" w:rsidR="00F563DE" w:rsidRPr="005D578C">
      <w:pPr>
        <w:rPr>
          <w:rFonts w:cs="Times New Roman" w:eastAsia="Times New Roman"/>
          <w:szCs w:val="24"/>
        </w:rPr>
      </w:pPr>
    </w:p>
    <w:p w:rsidRDefault="00F563DE" w:rsidP="00F563DE" w:rsidR="00F563DE" w:rsidRPr="00044C9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Srednja škola s p. j. MANERO, Višnjan, Istarska 23/1, OIB 94782680068, MBS 040079419, </w:t>
      </w:r>
      <w:r w:rsidR="00833202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833202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F563DE" w:rsidP="00F563DE" w:rsidR="00F563DE" w:rsidRPr="005D578C">
      <w:pPr>
        <w:rPr>
          <w:rFonts w:cs="Times New Roman" w:eastAsia="Times New Roman"/>
          <w:szCs w:val="24"/>
        </w:rPr>
      </w:pPr>
    </w:p>
    <w:p w:rsidRDefault="00F563DE" w:rsidP="00F563DE" w:rsidR="00F563D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563DE" w:rsidP="00F563DE" w:rsidR="00F563DE" w:rsidRPr="005D578C">
      <w:pPr>
        <w:rPr>
          <w:rFonts w:cs="Times New Roman" w:eastAsia="Times New Roman"/>
          <w:szCs w:val="24"/>
        </w:rPr>
      </w:pPr>
    </w:p>
    <w:p w:rsidRDefault="00F563DE" w:rsidP="00F563DE" w:rsidR="00F563DE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Srednja škola s p. j. MANERO, Višnjan, Istarska 23/1, OIB 94782680068, MBS 040079419.</w:t>
      </w:r>
    </w:p>
    <w:p w:rsidRDefault="00F563DE" w:rsidP="00F563DE" w:rsidR="00F563DE" w:rsidRPr="005D578C">
      <w:pPr>
        <w:ind w:firstLine="709"/>
        <w:rPr>
          <w:rFonts w:cs="Times New Roman" w:eastAsia="Times New Roman"/>
          <w:szCs w:val="24"/>
        </w:rPr>
      </w:pPr>
    </w:p>
    <w:p w:rsidRDefault="00F563DE" w:rsidP="00F563DE" w:rsidR="00F563D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F563DE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F563DE" w:rsidP="00F563DE" w:rsidR="00F563DE">
      <w:pPr>
        <w:ind w:firstLine="708"/>
        <w:rPr>
          <w:rFonts w:cs="Times New Roman" w:eastAsia="Times New Roman"/>
          <w:szCs w:val="20"/>
        </w:rPr>
      </w:pPr>
    </w:p>
    <w:p w:rsidRDefault="00F563DE" w:rsidP="00F563DE" w:rsidR="00F563D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Srednja škola s p. j. MANERO, Višnjan, Istarska 23/1, OIB 94782680068, MBS 040079419.</w:t>
      </w:r>
    </w:p>
    <w:p w:rsidRDefault="00F563DE" w:rsidP="00F563DE" w:rsidR="00F563DE">
      <w:pPr>
        <w:ind w:firstLine="709"/>
        <w:rPr>
          <w:rFonts w:cs="Times New Roman" w:eastAsia="Times New Roman"/>
          <w:szCs w:val="24"/>
        </w:rPr>
      </w:pPr>
    </w:p>
    <w:p w:rsidRDefault="00F563DE" w:rsidP="00F563DE" w:rsidR="00F563D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Srednja škola s p. j. MANERO, Višnjan, Istarska 23/1, OIB 94782680068, MBS 040079419.</w:t>
      </w:r>
    </w:p>
    <w:p w:rsidRDefault="00F563DE" w:rsidP="00F563DE" w:rsidR="00F563DE">
      <w:pPr>
        <w:ind w:firstLine="709"/>
        <w:rPr>
          <w:rFonts w:cs="Times New Roman" w:eastAsia="Times New Roman"/>
          <w:szCs w:val="24"/>
        </w:rPr>
      </w:pPr>
    </w:p>
    <w:p w:rsidRDefault="00F563DE" w:rsidP="00F563DE" w:rsidR="00F563DE" w:rsidRPr="005D578C">
      <w:pPr>
        <w:ind w:firstLine="709"/>
        <w:rPr>
          <w:rFonts w:cs="Times New Roman" w:eastAsia="Times New Roman"/>
          <w:szCs w:val="24"/>
        </w:rPr>
      </w:pPr>
    </w:p>
    <w:p w:rsidRDefault="00F563DE" w:rsidP="00F563DE" w:rsidR="00F563D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563DE" w:rsidP="00F563DE" w:rsidR="00F563DE">
      <w:pPr>
        <w:ind w:firstLine="708"/>
        <w:rPr>
          <w:rFonts w:cs="Times New Roman" w:eastAsia="Times New Roman"/>
          <w:szCs w:val="24"/>
        </w:rPr>
      </w:pPr>
    </w:p>
    <w:p w:rsidRDefault="00F563DE" w:rsidP="00F563DE" w:rsidR="00F563D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Srednja škola s p. j. MANERO, Višnjan.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563DE" w:rsidP="00F563DE" w:rsidR="00F563D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563DE" w:rsidP="00F563DE" w:rsidR="00F563DE" w:rsidRPr="005D578C">
      <w:pPr>
        <w:rPr>
          <w:rFonts w:cs="Times New Roman" w:eastAsia="Times New Roman"/>
          <w:szCs w:val="24"/>
        </w:rPr>
      </w:pPr>
    </w:p>
    <w:p w:rsidRDefault="00F563DE" w:rsidP="00F563DE" w:rsidR="00F563D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33202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833202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563DE" w:rsidP="00F563DE" w:rsidR="00F563DE">
      <w:pPr>
        <w:rPr>
          <w:rFonts w:cs="Times New Roman" w:eastAsia="Times New Roman"/>
          <w:szCs w:val="24"/>
        </w:rPr>
      </w:pPr>
    </w:p>
    <w:p w:rsidRDefault="00F563DE" w:rsidP="00F563DE" w:rsidR="00F563D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563DE" w:rsidP="00F563DE" w:rsidR="00F563D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F563DE" w:rsidP="00F563DE" w:rsidR="00F563DE">
      <w:pPr>
        <w:jc w:val="left"/>
        <w:rPr>
          <w:rFonts w:cs="Times New Roman" w:eastAsia="Times New Roman"/>
          <w:szCs w:val="24"/>
        </w:rPr>
      </w:pPr>
    </w:p>
    <w:p w:rsidRDefault="00F563DE" w:rsidP="00F563DE" w:rsidR="00F563DE" w:rsidRPr="005D578C">
      <w:pPr>
        <w:jc w:val="left"/>
        <w:rPr>
          <w:rFonts w:cs="Times New Roman" w:eastAsia="Times New Roman"/>
          <w:szCs w:val="24"/>
        </w:rPr>
      </w:pPr>
    </w:p>
    <w:p w:rsidRDefault="00F563DE" w:rsidP="00F563DE" w:rsidR="00F563D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33202" w:rsidP="00833202" w:rsidR="00833202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833202" w:rsidP="00833202" w:rsidR="00F563DE">
      <w:pPr>
        <w:rPr>
          <w:rFonts w:cs="Times New Roman" w:eastAsia="Times New Roman"/>
          <w:szCs w:val="24"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</w:t>
      </w:r>
    </w:p>
    <w:p w:rsidRDefault="00F563DE" w:rsidP="00F563DE" w:rsidR="00F563DE" w:rsidRPr="005D578C">
      <w:pPr>
        <w:rPr>
          <w:rFonts w:cs="Times New Roman" w:eastAsia="Times New Roman"/>
          <w:szCs w:val="24"/>
        </w:rPr>
      </w:pPr>
    </w:p>
    <w:p w:rsidRDefault="00F563DE" w:rsidP="00F563DE" w:rsidR="00F563D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563DE" w:rsidP="00F563DE" w:rsidR="00F563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563DE" w:rsidP="00F563DE" w:rsidR="00F563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Srednja škola s p. j. MANERO, Višnjan, Istarska 23/1, </w:t>
      </w:r>
    </w:p>
    <w:p w:rsidRDefault="00F563DE" w:rsidP="00F563DE" w:rsidR="00F563DE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F563DE" w:rsidP="00F563DE" w:rsidR="00F563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563DE" w:rsidP="00F563DE" w:rsidR="00F563D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F563DE" w:rsidP="00F563DE" w:rsidR="00F563D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F563DE" w:rsidP="00F563DE" w:rsidR="00F563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F563DE" w:rsidP="00F563DE" w:rsidR="00F563D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F563DE" w:rsidP="00F563DE" w:rsidR="00F563DE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3DE" w:rsidP="00F563DE" w:rsidR="00F563DE">
      <w:r>
        <w:separator/>
      </w:r>
    </w:p>
  </w:endnote>
  <w:endnote w:id="0" w:type="continuationSeparator">
    <w:p w:rsidRDefault="00F563DE" w:rsidP="00F563DE" w:rsidR="00F56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3DE" w:rsidP="00F563DE" w:rsidR="00F563DE">
      <w:r>
        <w:separator/>
      </w:r>
    </w:p>
  </w:footnote>
  <w:footnote w:id="0" w:type="continuationSeparator">
    <w:p w:rsidRDefault="00F563DE" w:rsidP="00F563DE" w:rsidR="00F563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3DE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674F2">
      <w:rPr>
        <w:noProof/>
        <w:szCs w:val="24"/>
      </w:rPr>
      <w:t>3</w:t>
    </w:r>
    <w:r w:rsidRPr="00A074C3">
      <w:rPr>
        <w:szCs w:val="24"/>
      </w:rPr>
      <w:fldChar w:fldCharType="end"/>
    </w:r>
    <w:r>
      <w:rPr>
        <w:szCs w:val="24"/>
      </w:rPr>
      <w:tab/>
      <w:t>1 St-81/2016-5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3DE" w:rsidP="00F563DE" w:rsidR="00D35306" w:rsidRPr="00F563DE">
    <w:pPr>
      <w:pStyle w:val="Zaglavlje"/>
      <w:jc w:val="right"/>
    </w:pPr>
    <w:r>
      <w:rPr>
        <w:szCs w:val="24"/>
      </w:rPr>
      <w:t>1 St-81/2016-5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0D2F"/>
    <w:rsid w:val="004F5027"/>
    <w:rsid w:val="00750D2F"/>
    <w:rsid w:val="00833202"/>
    <w:rsid w:val="00C674F2"/>
    <w:rsid w:val="00F563D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63D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63D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563D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63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63D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63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63D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4F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674F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674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674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63D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63D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563D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63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63D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63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63D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4F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674F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674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674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St-81/2016</izvorni_sadrzaj>
    <derivirana_varijabla naziv="DomainObject.Predmet.OznakaBroj_1">St-81/2016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SREDNJA ŠKOLA S PRAVOM JAVNOSTI MANERO, VIŠNJAN</izvorni_sadrzaj>
    <derivirana_varijabla naziv="DomainObject.Predmet.ProtustrankaFormated_1">  SREDNJA ŠKOLA S PRAVOM JAVNOSTI MANERO, VIŠNJAN</derivirana_varijabla>
  </DomainObject.Predmet.ProtustrankaFormated>
  <DomainObject.Predmet.ProtustrankaFormatedOIB>
    <izvorni_sadrzaj>  SREDNJA ŠKOLA S PRAVOM JAVNOSTI MANERO, VIŠNJAN, OIB 94782680068</izvorni_sadrzaj>
    <derivirana_varijabla naziv="DomainObject.Predmet.ProtustrankaFormatedOIB_1">  SREDNJA ŠKOLA S PRAVOM JAVNOSTI MANERO, VIŠNJAN, OIB 94782680068</derivirana_varijabla>
  </DomainObject.Predmet.ProtustrankaFormatedOIB>
  <DomainObject.Predmet.ProtustrankaFormatedWithAdress>
    <izvorni_sadrzaj> SREDNJA ŠKOLA S PRAVOM JAVNOSTI MANERO, VIŠNJAN, Istarska 23/1, 52463 Višnjan</izvorni_sadrzaj>
    <derivirana_varijabla naziv="DomainObject.Predmet.ProtustrankaFormatedWithAdress_1"> SREDNJA ŠKOLA S PRAVOM JAVNOSTI MANERO, VIŠNJAN, Istarska 23/1, 52463 Višnjan</derivirana_varijabla>
  </DomainObject.Predmet.ProtustrankaFormatedWithAdress>
  <DomainObject.Predmet.ProtustrankaFormatedWithAdressOIB>
    <izvorni_sadrzaj> SREDNJA ŠKOLA S PRAVOM JAVNOSTI MANERO, VIŠNJAN, OIB 94782680068, Istarska 23/1, 52463 Višnjan</izvorni_sadrzaj>
    <derivirana_varijabla naziv="DomainObject.Predmet.ProtustrankaFormatedWithAdressOIB_1"> SREDNJA ŠKOLA S PRAVOM JAVNOSTI MANERO, VIŠNJAN, OIB 94782680068, Istarska 23/1, 52463 Višnjan</derivirana_varijabla>
  </DomainObject.Predmet.ProtustrankaFormatedWithAdressOIB>
  <DomainObject.Predmet.ProtustrankaWithAdress>
    <izvorni_sadrzaj>SREDNJA ŠKOLA S PRAVOM JAVNOSTI MANERO, VIŠNJAN Istarska 23/1, 52463 Višnjan</izvorni_sadrzaj>
    <derivirana_varijabla naziv="DomainObject.Predmet.ProtustrankaWithAdress_1">SREDNJA ŠKOLA S PRAVOM JAVNOSTI MANERO, VIŠNJAN Istarska 23/1, 52463 Višnjan</derivirana_varijabla>
  </DomainObject.Predmet.ProtustrankaWithAdress>
  <DomainObject.Predmet.ProtustrankaWithAdressOIB>
    <izvorni_sadrzaj>SREDNJA ŠKOLA S PRAVOM JAVNOSTI MANERO, VIŠNJAN, OIB 94782680068, Istarska 23/1, 52463 Višnjan</izvorni_sadrzaj>
    <derivirana_varijabla naziv="DomainObject.Predmet.ProtustrankaWithAdressOIB_1">SREDNJA ŠKOLA S PRAVOM JAVNOSTI MANERO, VIŠNJAN, OIB 94782680068, Istarska 23/1, 52463 Višnjan</derivirana_varijabla>
  </DomainObject.Predmet.ProtustrankaWithAdressOIB>
  <DomainObject.Predmet.ProtustrankaNazivFormated>
    <izvorni_sadrzaj>SREDNJA ŠKOLA S PRAVOM JAVNOSTI MANERO, VIŠNJAN</izvorni_sadrzaj>
    <derivirana_varijabla naziv="DomainObject.Predmet.ProtustrankaNazivFormated_1">SREDNJA ŠKOLA S PRAVOM JAVNOSTI MANERO, VIŠNJAN</derivirana_varijabla>
  </DomainObject.Predmet.ProtustrankaNazivFormated>
  <DomainObject.Predmet.ProtustrankaNazivFormatedOIB>
    <izvorni_sadrzaj>SREDNJA ŠKOLA S PRAVOM JAVNOSTI MANERO, VIŠNJAN, OIB 94782680068</izvorni_sadrzaj>
    <derivirana_varijabla naziv="DomainObject.Predmet.ProtustrankaNazivFormatedOIB_1">SREDNJA ŠKOLA S PRAVOM JAVNOSTI MANERO, VIŠNJAN, OIB 94782680068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155189.76</izvorni_sadrzaj>
    <derivirana_varijabla naziv="DomainObject.Predmet.TrenutnaVrijednost_1">155189.76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SREDNJA ŠKOLA S PRAVOM JAVNOSTI MANERO, VIŠNJAN</item>
    </izvorni_sadrzaj>
    <derivirana_varijabla naziv="DomainObject.Predmet.ProtuStrankaListFormated_1">
      <item>SREDNJA ŠKOLA S PRAVOM JAVNOSTI MANERO, VIŠNJAN</item>
    </derivirana_varijabla>
  </DomainObject.Predmet.ProtuStrankaListFormated>
  <DomainObject.Predmet.ProtuStrankaListFormatedOIB>
    <izvorni_sadrzaj>
      <item>SREDNJA ŠKOLA S PRAVOM JAVNOSTI MANERO, VIŠNJAN, OIB 94782680068</item>
    </izvorni_sadrzaj>
    <derivirana_varijabla naziv="DomainObject.Predmet.ProtuStrankaListFormatedOIB_1">
      <item>SREDNJA ŠKOLA S PRAVOM JAVNOSTI MANERO, VIŠNJAN, OIB 94782680068</item>
    </derivirana_varijabla>
  </DomainObject.Predmet.ProtuStrankaListFormatedOIB>
  <DomainObject.Predmet.ProtuStrankaListFormatedWithAdress>
    <izvorni_sadrzaj>
      <item>SREDNJA ŠKOLA S PRAVOM JAVNOSTI MANERO, VIŠNJAN, Istarska 23/1, 52463 Višnjan</item>
    </izvorni_sadrzaj>
    <derivirana_varijabla naziv="DomainObject.Predmet.ProtuStrankaListFormatedWithAdress_1">
      <item>SREDNJA ŠKOLA S PRAVOM JAVNOSTI MANERO, VIŠNJAN, Istarska 23/1, 52463 Višnjan</item>
    </derivirana_varijabla>
  </DomainObject.Predmet.ProtuStrankaListFormatedWithAdress>
  <DomainObject.Predmet.ProtuStrankaListFormatedWithAdressOIB>
    <izvorni_sadrzaj>
      <item>SREDNJA ŠKOLA S PRAVOM JAVNOSTI MANERO, VIŠNJAN, OIB 94782680068, Istarska 23/1, 52463 Višnjan</item>
    </izvorni_sadrzaj>
    <derivirana_varijabla naziv="DomainObject.Predmet.ProtuStrankaListFormatedWithAdressOIB_1">
      <item>SREDNJA ŠKOLA S PRAVOM JAVNOSTI MANERO, VIŠNJAN, OIB 94782680068, Istarska 23/1, 52463 Višnjan</item>
    </derivirana_varijabla>
  </DomainObject.Predmet.ProtuStrankaListFormatedWithAdressOIB>
  <DomainObject.Predmet.ProtuStrankaListNazivFormated>
    <izvorni_sadrzaj>
      <item>SREDNJA ŠKOLA S PRAVOM JAVNOSTI MANERO, VIŠNJAN</item>
    </izvorni_sadrzaj>
    <derivirana_varijabla naziv="DomainObject.Predmet.ProtuStrankaListNazivFormated_1">
      <item>SREDNJA ŠKOLA S PRAVOM JAVNOSTI MANERO, VIŠNJAN</item>
    </derivirana_varijabla>
  </DomainObject.Predmet.ProtuStrankaListNazivFormated>
  <DomainObject.Predmet.ProtuStrankaListNazivFormatedOIB>
    <izvorni_sadrzaj>
      <item>SREDNJA ŠKOLA S PRAVOM JAVNOSTI MANERO, VIŠNJAN, OIB 94782680068</item>
    </izvorni_sadrzaj>
    <derivirana_varijabla naziv="DomainObject.Predmet.ProtuStrankaListNazivFormatedOIB_1">
      <item>SREDNJA ŠKOLA S PRAVOM JAVNOSTI MANERO, VIŠNJAN, OIB 94782680068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SREDNJA ŠKOLA S PRAVOM JAVNOSTI MANERO, VIŠNJAN</izvorni_sadrzaj>
    <derivirana_varijabla naziv="DomainObject.Predmet.ProtustrankaIDrugi_1">SREDNJA ŠKOLA S PRAVOM JAVNOSTI MANERO, VIŠNJAN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SREDNJA ŠKOLA S PRAVOM JAVNOSTI MANERO, VIŠNJAN, OIB 94782680068, Istarska 23/1, 52463 Višnjan</izvorni_sadrzaj>
    <derivirana_varijabla naziv="DomainObject.Predmet.ProtustrankaIDrugiAdressOIB_1">SREDNJA ŠKOLA S PRAVOM JAVNOSTI MANERO, VIŠNJAN, OIB 94782680068, Istarska 23/1,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SREDNJA ŠKOLA S PRAVOM JAVNOSTI MANERO, VIŠNJAN</item>
    </izvorni_sadrzaj>
    <derivirana_varijabla naziv="DomainObject.Predmet.SudioniciListNaziv_1">
      <item>FINANCIJSKA AGENCIJA, RC RIJEKA, PODRUŽNICA PULA, PULA</item>
      <item>SREDNJA ŠKOLA S PRAVOM JAVNOSTI MANERO, VIŠNJAN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SREDNJA ŠKOLA S PRAVOM JAVNOSTI MANERO, VIŠNJAN, OIB 94782680068, Istarska 23/1,52463 Višnjan</item>
    </izvorni_sadrzaj>
    <derivirana_varijabla naziv="DomainObject.Predmet.SudioniciListAdressOIB_1">
      <item>FINANCIJSKA AGENCIJA, RC RIJEKA, PODRUŽNICA PULA, PULA, OIB 85821130368, Ulica grada Vukovara 70,10000 Zagreb</item>
      <item>SREDNJA ŠKOLA S PRAVOM JAVNOSTI MANERO, VIŠNJAN, OIB 94782680068, Istarska 23/1,52463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94782680068</item>
    </izvorni_sadrzaj>
    <derivirana_varijabla naziv="DomainObject.Predmet.SudioniciListNazivOIB_1">
      <item>, OIB 85821130368</item>
      <item>, OIB 94782680068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600</properties:Words>
  <properties:Characters>3205</properties:Characters>
  <properties:Lines>98</properties:Lines>
  <properties:Paragraphs>29</properties:Paragraphs>
  <properties:TotalTime>4</properties:TotalTime>
  <properties:ScaleCrop>false</properties:ScaleCrop>
  <properties:LinksUpToDate>false</properties:LinksUpToDate>
  <properties:CharactersWithSpaces>3839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2016-04-13T08:10:00Z</dcterms:created>
  <dc:creator>Mihaela Kaligari</dc:creator>
  <dc:description/>
  <cp:keywords/>
  <cp:lastModifiedBy>Lorena Paris Aničić</cp:lastModifiedBy>
  <dcterms:modified xmlns:xsi="http://www.w3.org/2001/XMLSchema-instance" xsi:type="dcterms:W3CDTF">2016-05-24T10:39:00Z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