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1ad9" w14:paraId="43e1ad9" w:rsidRDefault="00281502" w:rsidP="00093C23" w:rsidR="00281502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B67D4" w:rsidR="00093C23" w:rsidRPr="002A37B5">
        <w:trPr>
          <w:gridAfter w:val="1"/>
          <w:wAfter w:type="dxa" w:w="284"/>
        </w:trPr>
        <w:tc>
          <w:tcPr>
            <w:tcW w:type="dxa" w:w="2943"/>
          </w:tcPr>
          <w:p w:rsidRDefault="00093C23" w:rsidP="001B67D4" w:rsidR="00093C23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B67D4" w:rsidR="00093C23" w:rsidRPr="002A37B5">
        <w:tc>
          <w:tcPr>
            <w:tcW w:type="dxa" w:w="3227"/>
            <w:gridSpan w:val="2"/>
          </w:tcPr>
          <w:p w:rsidRDefault="00093C23" w:rsidP="001B67D4" w:rsidR="00093C23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093C23" w:rsidP="001B67D4" w:rsidR="00093C23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093C23" w:rsidP="001B67D4" w:rsidR="00093C23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D27926" w:rsidR="00D27926"/>
    <w:p w:rsidRDefault="00FF3392" w:rsidP="00FF3392" w:rsidR="00FF3392" w:rsidRPr="00093C23">
      <w:pPr>
        <w:jc w:val="center"/>
      </w:pPr>
      <w:r w:rsidRPr="00093C23">
        <w:t>R E P U B L I K A   H R V A T S K A</w:t>
      </w:r>
    </w:p>
    <w:p w:rsidRDefault="00281502" w:rsidR="00281502" w:rsidRPr="00093C23"/>
    <w:p w:rsidRDefault="00E44291" w:rsidP="00E44291" w:rsidR="00281502" w:rsidRPr="00093C23">
      <w:pPr>
        <w:jc w:val="center"/>
      </w:pPr>
      <w:r w:rsidRPr="00093C23">
        <w:t xml:space="preserve"> Z A  K LJ U Č A K </w:t>
      </w:r>
    </w:p>
    <w:p w:rsidRDefault="00281502" w:rsidR="00D27926">
      <w:r w:rsidRPr="00EC361A">
        <w:tab/>
      </w:r>
    </w:p>
    <w:p w:rsidRDefault="00DA6398" w:rsidR="00DA6398" w:rsidRPr="00EC361A"/>
    <w:p w:rsidRDefault="00DF1B3B" w:rsidP="00DF1B3B" w:rsidR="00281502">
      <w:pPr>
        <w:ind w:firstLine="708"/>
        <w:jc w:val="both"/>
      </w:pPr>
      <w:r>
        <w:t xml:space="preserve">Trgovački sud u Zadru, po sutkinji Ani Markač, u stečajnom postupku nad stečajnim dužnikom IDRO d.o.o. u stečaju, Zadar, </w:t>
      </w:r>
      <w:proofErr w:type="spellStart"/>
      <w:r>
        <w:t>Polačišće</w:t>
      </w:r>
      <w:proofErr w:type="spellEnd"/>
      <w:r>
        <w:t xml:space="preserve"> 11, OIB:28714184552, </w:t>
      </w:r>
      <w:r w:rsidR="00093C23">
        <w:t>kojeg zastupa stečajni upravitelj Ivica Matas iz Šibenika, 17. rujna 2018</w:t>
      </w:r>
      <w:r>
        <w:t>., donosi</w:t>
      </w:r>
    </w:p>
    <w:p w:rsidRDefault="00093C23" w:rsidP="00DF1B3B" w:rsidR="00093C23" w:rsidRPr="00EC361A">
      <w:pPr>
        <w:ind w:firstLine="708"/>
        <w:jc w:val="both"/>
      </w:pPr>
    </w:p>
    <w:p w:rsidRDefault="00DF1B3B" w:rsidP="00281502" w:rsidR="00281502" w:rsidRPr="00EC361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 </w:t>
      </w:r>
      <w:r w:rsidR="00E44291" w:rsidRPr="00EC361A">
        <w:t xml:space="preserve"> </w:t>
      </w:r>
    </w:p>
    <w:p w:rsidRDefault="00281502" w:rsidP="00281502" w:rsidR="00281502" w:rsidRPr="00EC361A">
      <w:pPr>
        <w:rPr>
          <w:b/>
          <w:sz w:val="28"/>
          <w:szCs w:val="28"/>
        </w:rPr>
      </w:pPr>
    </w:p>
    <w:p w:rsidRDefault="00483F5B" w:rsidP="00483F5B" w:rsidR="00483F5B">
      <w:pPr>
        <w:jc w:val="both"/>
      </w:pPr>
      <w:r>
        <w:t>I.</w:t>
      </w:r>
      <w:r>
        <w:tab/>
      </w:r>
      <w:r w:rsidR="003C5261" w:rsidRPr="00EC361A">
        <w:t>Nalaže se</w:t>
      </w:r>
      <w:r w:rsidR="0062560D">
        <w:t xml:space="preserve"> </w:t>
      </w:r>
      <w:r>
        <w:t>s</w:t>
      </w:r>
      <w:r w:rsidR="003C5261" w:rsidRPr="00EC361A">
        <w:t>tečajno</w:t>
      </w:r>
      <w:r w:rsidR="00DF1B3B">
        <w:t xml:space="preserve">m upravitelju </w:t>
      </w:r>
      <w:r w:rsidR="00093C23">
        <w:t xml:space="preserve">Ivici Matasu iz Šibenika </w:t>
      </w:r>
      <w:r w:rsidR="003C5261" w:rsidRPr="00EC361A">
        <w:t xml:space="preserve">da </w:t>
      </w:r>
      <w:r w:rsidR="003D0EAA">
        <w:t>sukladno odredbi čl. 89. st. 2. Stečajnog zakon</w:t>
      </w:r>
      <w:r w:rsidR="00DF1B3B">
        <w:t>a (Narodne novine broj 71/</w:t>
      </w:r>
      <w:r w:rsidR="00093C23">
        <w:t>20</w:t>
      </w:r>
      <w:r w:rsidR="00DF1B3B">
        <w:t>15</w:t>
      </w:r>
      <w:r w:rsidR="00093C23">
        <w:t xml:space="preserve"> i 104/2017</w:t>
      </w:r>
      <w:r w:rsidR="00DF1B3B">
        <w:t xml:space="preserve">), </w:t>
      </w:r>
      <w:r w:rsidR="003D0EAA">
        <w:t xml:space="preserve">roku </w:t>
      </w:r>
      <w:r w:rsidR="00093C23">
        <w:t>3</w:t>
      </w:r>
      <w:r w:rsidR="00583EB8">
        <w:t xml:space="preserve"> </w:t>
      </w:r>
      <w:r w:rsidR="00093C23">
        <w:t>(tri</w:t>
      </w:r>
      <w:r>
        <w:t xml:space="preserve">) </w:t>
      </w:r>
      <w:r w:rsidR="00583EB8">
        <w:t xml:space="preserve">dana </w:t>
      </w:r>
      <w:r w:rsidR="00754D5E">
        <w:t xml:space="preserve">od dana primitka prijepisa ovog zaključka, </w:t>
      </w:r>
      <w:r w:rsidR="003C5261" w:rsidRPr="00EC361A">
        <w:t xml:space="preserve">podnese pisano izviješće </w:t>
      </w:r>
      <w:r>
        <w:t xml:space="preserve">o tijeku stečajnog postupka i stanju stečajne mase nad </w:t>
      </w:r>
      <w:r w:rsidR="0062560D">
        <w:t>stečajnim</w:t>
      </w:r>
      <w:r w:rsidR="00DF1B3B" w:rsidRPr="00DF1B3B">
        <w:t xml:space="preserve"> </w:t>
      </w:r>
      <w:r w:rsidR="00DF1B3B">
        <w:t>dužnikom IDRO d.o.o. u stečaju, Zadar, OIB:28714184552</w:t>
      </w:r>
      <w:r w:rsidR="00754D5E">
        <w:t>.</w:t>
      </w:r>
    </w:p>
    <w:p w:rsidRDefault="00754D5E" w:rsidP="00483F5B" w:rsidR="00754D5E">
      <w:pPr>
        <w:jc w:val="both"/>
      </w:pPr>
    </w:p>
    <w:p w:rsidRDefault="00483F5B" w:rsidP="00483F5B" w:rsidR="0062560D" w:rsidRPr="00FB4684">
      <w:pPr>
        <w:jc w:val="both"/>
      </w:pPr>
      <w:r>
        <w:t>II.</w:t>
      </w:r>
      <w:r>
        <w:tab/>
      </w:r>
      <w:r w:rsidR="00DA6398">
        <w:t>Ukoliko stečajn</w:t>
      </w:r>
      <w:r w:rsidR="00DF1B3B">
        <w:t xml:space="preserve">i upravitelj </w:t>
      </w:r>
      <w:r w:rsidR="0062560D">
        <w:t>ne postupi po nalogu i</w:t>
      </w:r>
      <w:r w:rsidR="00DA6398">
        <w:t>z točke I. ovog zaključka isto</w:t>
      </w:r>
      <w:r w:rsidR="00DF1B3B">
        <w:t>m</w:t>
      </w:r>
      <w:r w:rsidR="0062560D">
        <w:t xml:space="preserve"> će biti izrečena novčana kazna u iznosu od 2.000,00 kuna.</w:t>
      </w:r>
    </w:p>
    <w:p w:rsidRDefault="003C5261" w:rsidP="004D05A0" w:rsidR="003C5261" w:rsidRPr="00EC361A"/>
    <w:p w:rsidRDefault="003C5261" w:rsidP="003C5261" w:rsidR="003C5261" w:rsidRPr="00EC361A">
      <w:pPr>
        <w:jc w:val="center"/>
      </w:pPr>
      <w:r w:rsidRPr="00EC361A">
        <w:t>U Zadru</w:t>
      </w:r>
      <w:r w:rsidR="00754D5E">
        <w:t xml:space="preserve"> </w:t>
      </w:r>
      <w:r w:rsidR="00093C23">
        <w:t>17. rujna 2018.</w:t>
      </w:r>
    </w:p>
    <w:p w:rsidRDefault="003C5261" w:rsidP="003C5261" w:rsidR="003C5261">
      <w:pPr>
        <w:ind w:firstLine="708" w:left="5664"/>
      </w:pPr>
    </w:p>
    <w:p w:rsidRDefault="008D4AC4" w:rsidP="008D4AC4" w:rsidR="008D4AC4"/>
    <w:p w:rsidRDefault="00ED21C1" w:rsidP="00ED21C1" w:rsidR="00192640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 xml:space="preserve">     </w:t>
      </w:r>
      <w:r w:rsidR="00192640" w:rsidRPr="002C500F">
        <w:t>S</w:t>
      </w:r>
      <w:r w:rsidR="00754D5E">
        <w:t>utkinja</w:t>
      </w:r>
    </w:p>
    <w:p w:rsidRDefault="00093C23" w:rsidP="00ED21C1" w:rsidR="00192640" w:rsidRPr="00F60CD9">
      <w:r>
        <w:t xml:space="preserve">Vedrana Knežević                                                                                             </w:t>
      </w:r>
      <w:r w:rsidR="00A723FC">
        <w:t>A</w:t>
      </w:r>
      <w:r w:rsidR="00754D5E">
        <w:t>na Markač</w:t>
      </w:r>
      <w:r w:rsidR="00ED21C1">
        <w:t>, v.r.</w:t>
      </w:r>
    </w:p>
    <w:p w:rsidRDefault="00192640" w:rsidP="003D0EAA" w:rsidR="00192640">
      <w:pPr>
        <w:jc w:val="right"/>
      </w:pPr>
    </w:p>
    <w:p w:rsidRDefault="002F070A" w:rsidP="00771CDD" w:rsidR="002F070A" w:rsidRPr="00EC361A">
      <w:pPr>
        <w:ind w:left="5664"/>
      </w:pPr>
    </w:p>
    <w:p w:rsidRDefault="002F070A" w:rsidP="003D0EAA" w:rsidR="003C5261" w:rsidRPr="00EC361A">
      <w:pPr>
        <w:ind w:left="5664"/>
      </w:pPr>
      <w:r w:rsidRPr="00EC361A">
        <w:t xml:space="preserve"> </w:t>
      </w:r>
      <w:r w:rsidR="00927E84" w:rsidRPr="00EC361A">
        <w:t xml:space="preserve"> </w:t>
      </w:r>
      <w:r w:rsidR="003C5261" w:rsidRPr="00EC361A">
        <w:t xml:space="preserve">      </w:t>
      </w:r>
    </w:p>
    <w:p w:rsidRDefault="003C5261" w:rsidP="003C5261" w:rsidR="003C5261" w:rsidRPr="00EC361A">
      <w:r w:rsidRPr="00EC361A">
        <w:t xml:space="preserve">POUKA O PRAVNOM LIJEKU: </w:t>
      </w:r>
    </w:p>
    <w:p w:rsidRDefault="003C5261" w:rsidP="003C5261" w:rsidR="003C5261" w:rsidRPr="00EC361A">
      <w:r w:rsidRPr="00EC361A">
        <w:t>Protiv ovog zaključka nije dopuštena žalba.</w:t>
      </w:r>
      <w:r w:rsidR="006A39D3">
        <w:t xml:space="preserve"> </w:t>
      </w:r>
      <w:r w:rsidRPr="00EC361A">
        <w:t xml:space="preserve">(čl. </w:t>
      </w:r>
      <w:r w:rsidR="004632E8">
        <w:t>19</w:t>
      </w:r>
      <w:r w:rsidRPr="00EC361A">
        <w:t xml:space="preserve">. st. </w:t>
      </w:r>
      <w:r w:rsidR="004632E8">
        <w:t>7</w:t>
      </w:r>
      <w:r w:rsidRPr="00EC361A">
        <w:t>. Stečajnog zakona)</w:t>
      </w:r>
    </w:p>
    <w:p w:rsidRDefault="00093C23" w:rsidP="00C543F0" w:rsidR="00093C23"/>
    <w:sectPr w:rsidSect="00093C23" w:rsidR="00093C23">
      <w:headerReference w:type="default" r:id="rId11"/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Poslovni broj: 2 St-</w:t>
    </w:r>
    <w:r w:rsidR="00093C23">
      <w:t>848/2016-107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EB5"/>
    <w:rsid w:val="00093C23"/>
    <w:rsid w:val="000C546A"/>
    <w:rsid w:val="00192640"/>
    <w:rsid w:val="00260E0C"/>
    <w:rsid w:val="00281502"/>
    <w:rsid w:val="002D0398"/>
    <w:rsid w:val="002F070A"/>
    <w:rsid w:val="003831F3"/>
    <w:rsid w:val="003C5261"/>
    <w:rsid w:val="003D0EAA"/>
    <w:rsid w:val="003D6C9A"/>
    <w:rsid w:val="004632E8"/>
    <w:rsid w:val="00483F5B"/>
    <w:rsid w:val="004978F4"/>
    <w:rsid w:val="004D05A0"/>
    <w:rsid w:val="00511649"/>
    <w:rsid w:val="00527C13"/>
    <w:rsid w:val="00583EB8"/>
    <w:rsid w:val="00607AF8"/>
    <w:rsid w:val="0062560D"/>
    <w:rsid w:val="006A39D3"/>
    <w:rsid w:val="00754D5E"/>
    <w:rsid w:val="00771CDD"/>
    <w:rsid w:val="007B63C5"/>
    <w:rsid w:val="007D5136"/>
    <w:rsid w:val="008433CE"/>
    <w:rsid w:val="008D4AC4"/>
    <w:rsid w:val="00927E84"/>
    <w:rsid w:val="00974B89"/>
    <w:rsid w:val="00A241EB"/>
    <w:rsid w:val="00A723FC"/>
    <w:rsid w:val="00AC6D10"/>
    <w:rsid w:val="00B355AE"/>
    <w:rsid w:val="00C543F0"/>
    <w:rsid w:val="00C60D85"/>
    <w:rsid w:val="00C6383B"/>
    <w:rsid w:val="00CA7947"/>
    <w:rsid w:val="00CB0A10"/>
    <w:rsid w:val="00D27926"/>
    <w:rsid w:val="00D734F1"/>
    <w:rsid w:val="00DA6398"/>
    <w:rsid w:val="00DF1B3B"/>
    <w:rsid w:val="00E44291"/>
    <w:rsid w:val="00E464AB"/>
    <w:rsid w:val="00E8758E"/>
    <w:rsid w:val="00E902E2"/>
    <w:rsid w:val="00EA43C7"/>
    <w:rsid w:val="00EA61FC"/>
    <w:rsid w:val="00EC361A"/>
    <w:rsid w:val="00ED21C1"/>
    <w:rsid w:val="00EF3728"/>
    <w:rsid w:val="00EF6422"/>
    <w:rsid w:val="00F824FD"/>
    <w:rsid w:val="00FB4684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093C2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7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8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8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8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8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093C2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7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8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8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8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8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76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6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posl. br. Ovr-Ovr-2983/14 Općinskog suda u Zadru,
poslan je na Vrhovni sud radi sukoba nenadležnosti</izvorni_sadrzaj>
    <derivirana_varijabla naziv="DomainObject.Predmet.Opis_1">Spis posl. br. Ovr-Ovr-2983/14 Općinskog suda u Zadru,
poslan je na Vrhovni sud radi sukoba nenadležnosti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</izvorni_sadrzaj>
    <derivirana_varijabla naziv="DomainObject.Predmet.PrimjedbaSuca_1">Prijave tražbina čuvaju se u ormaru u sobi 42</derivirana_varijabla>
  </DomainObject.Predmet.PrimjedbaSuca>
  <DomainObject.Predmet.ProtustrankaFormated>
    <izvorni_sadrzaj>  IDRO društvo s ograničenom odgovornošću za poslovne usluge zastupanog po punomoćniku Dražen Špinderk</izvorni_sadrzaj>
    <derivirana_varijabla naziv="DomainObject.Predmet.ProtustrankaFormated_1">  IDRO društvo s ograničenom odgovornošću za poslovne usluge zastupanog po punomoćniku Dražen Špinderk</derivirana_varijabla>
  </DomainObject.Predmet.ProtustrankaFormated>
  <DomainObject.Predmet.ProtustrankaFormatedOIB>
    <izvorni_sadrzaj>  IDRO društvo s ograničenom odgovornošću za poslovne usluge, OIB 28714184552 zastupanog po punomoćniku Dražen Špinderk</izvorni_sadrzaj>
    <derivirana_varijabla naziv="DomainObject.Predmet.ProtustrankaFormatedOIB_1">  IDRO društvo s ograničenom odgovornošću za poslovne usluge, OIB 28714184552 zastupanog po punomoćniku Dražen Špinderk</derivirana_varijabla>
  </DomainObject.Predmet.ProtustrankaFormatedOIB>
  <DomainObject.Predmet.ProtustrankaFormatedWithAdress>
    <izvorni_sadrzaj> IDRO društvo s ograničenom odgovornošću za poslovne usluge, Polačišće 11, 23000 Zadar zastupanog po punomoćniku Dražen Špinderk</izvorni_sadrzaj>
    <derivirana_varijabla naziv="DomainObject.Predmet.ProtustrankaFormatedWithAdress_1"> IDRO društvo s ograničenom odgovornošću za poslovne usluge, Polačišće 11, 23000 Zadar zastupanog po punomoćniku Dražen Špinderk</derivirana_varijabla>
  </DomainObject.Predmet.ProtustrankaFormatedWithAdress>
  <DomainObject.Predmet.ProtustrankaFormatedWithAdressOIB>
    <izvorni_sadrzaj> IDRO društvo s ograničenom odgovornošću za poslovne usluge, OIB 28714184552, Polačišće 11, 23000 Zadar zastupanog po punomoćniku Dražen Špinderk</izvorni_sadrzaj>
    <derivirana_varijabla naziv="DomainObject.Predmet.ProtustrankaFormatedWithAdressOIB_1"> IDRO društvo s ograničenom odgovornošću za poslovne usluge, OIB 28714184552, Polačišće 11, 23000 Zadar zastupanog po punomoćniku Dražen Špinderk</derivirana_varijabla>
  </DomainObject.Predmet.ProtustrankaFormatedWithAdressOIB>
  <DomainObject.Predmet.ProtustrankaWithAdress>
    <izvorni_sadrzaj>IDRO društvo s ograničenom odgovornošću za poslovne usluge Polačišće 11, 23000 Zadar</izvorni_sadrzaj>
    <derivirana_varijabla naziv="DomainObject.Predmet.ProtustrankaWithAdress_1">IDRO društvo s ograničenom odgovornošću za poslovne usluge Polačišće 11, 23000 Zadar</derivirana_varijabla>
  </DomainObject.Predmet.ProtustrankaWithAdress>
  <DomainObject.Predmet.ProtustrankaWithAdressOIB>
    <izvorni_sadrzaj>IDRO društvo s ograničenom odgovornošću za poslovne usluge, OIB 28714184552, Polačišće 11, 23000 Zadar</izvorni_sadrzaj>
    <derivirana_varijabla naziv="DomainObject.Predmet.ProtustrankaWithAdressOIB_1">IDRO društvo s ograničenom odgovornošću za poslovne usluge, OIB 28714184552, Polačišće 11, 23000 Zadar</derivirana_varijabla>
  </DomainObject.Predmet.ProtustrankaWithAdressOIB>
  <DomainObject.Predmet.ProtustrankaNazivFormated>
    <izvorni_sadrzaj>IDRO društvo s ograničenom odgovornošću za poslovne usluge</izvorni_sadrzaj>
    <derivirana_varijabla naziv="DomainObject.Predmet.ProtustrankaNazivFormated_1">IDRO društvo s ograničenom odgovornošću za poslovne usluge</derivirana_varijabla>
  </DomainObject.Predmet.ProtustrankaNazivFormated>
  <DomainObject.Predmet.ProtustrankaNazivFormatedOIB>
    <izvorni_sadrzaj>IDRO društvo s ograničenom odgovornošću za poslovne usluge, OIB 28714184552</izvorni_sadrzaj>
    <derivirana_varijabla naziv="DomainObject.Predmet.ProtustrankaNazivFormatedOIB_1">IDRO društvo s ograničenom odgovornošću za poslovne usluge, OIB 28714184552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IDRO društvo s ograničenom odgovornošću za poslovne usluge zastupanog po punomoćniku Dražen Špinderk</item>
    </izvorni_sadrzaj>
    <derivirana_varijabla naziv="DomainObject.Predmet.ProtuStrankaListFormated_1">
      <item>IDRO društvo s ograničenom odgovornošću za poslovne usluge zastupanog po punomoćniku Dražen Špinderk</item>
    </derivirana_varijabla>
  </DomainObject.Predmet.ProtuStrankaListFormated>
  <DomainObject.Predmet.ProtuStrankaListFormatedOIB>
    <izvorni_sadrzaj>
      <item>IDRO društvo s ograničenom odgovornošću za poslovne usluge, OIB 28714184552 zastupanog po punomoćniku Dražen Špinderk</item>
    </izvorni_sadrzaj>
    <derivirana_varijabla naziv="DomainObject.Predmet.ProtuStrankaListFormatedOIB_1">
      <item>IDRO društvo s ograničenom odgovornošću za poslovne usluge, OIB 28714184552 zastupanog po punomoćniku Dražen Špinderk</item>
    </derivirana_varijabla>
  </DomainObject.Predmet.ProtuStrankaListFormatedOIB>
  <DomainObject.Predmet.ProtuStrankaListFormatedWithAdress>
    <izvorni_sadrzaj>
      <item>IDRO društvo s ograničenom odgovornošću za poslovne usluge, Polačišće 11, 23000 Zadar zastupanog po punomoćniku Dražen Špinderk</item>
    </izvorni_sadrzaj>
    <derivirana_varijabla naziv="DomainObject.Predmet.ProtuStrankaListFormatedWithAdress_1">
      <item>IDRO društvo s ograničenom odgovornošću za poslovne usluge, Polačišće 11, 23000 Zadar zastupanog po punomoćniku Dražen Špinderk</item>
    </derivirana_varijabla>
  </DomainObject.Predmet.ProtuStrankaListFormatedWithAdress>
  <DomainObject.Predmet.ProtuStrankaListFormatedWithAdressOIB>
    <izvorni_sadrzaj>
      <item>IDRO društvo s ograničenom odgovornošću za poslovne usluge, OIB 28714184552, Polačišće 11, 23000 Zadar zastupanog po punomoćniku Dražen Špinderk</item>
    </izvorni_sadrzaj>
    <derivirana_varijabla naziv="DomainObject.Predmet.ProtuStrankaListFormatedWithAdressOIB_1">
      <item>IDRO društvo s ograničenom odgovornošću za poslovne usluge, OIB 28714184552, Polačišće 11, 23000 Zadar zastupanog po punomoćniku Dražen Špinderk</item>
    </derivirana_varijabla>
  </DomainObject.Predmet.ProtuStrankaListFormatedWithAdressOIB>
  <DomainObject.Predmet.ProtuStrankaListNazivFormated>
    <izvorni_sadrzaj>
      <item>IDRO društvo s ograničenom odgovornošću za poslovne usluge</item>
    </izvorni_sadrzaj>
    <derivirana_varijabla naziv="DomainObject.Predmet.ProtuStrankaListNazivFormated_1">
      <item>IDRO društvo s ograničenom odgovornošću za poslovne usluge</item>
    </derivirana_varijabla>
  </DomainObject.Predmet.ProtuStrankaListNazivFormated>
  <DomainObject.Predmet.ProtuStrankaListNazivFormatedOIB>
    <izvorni_sadrzaj>
      <item>IDRO društvo s ograničenom odgovornošću za poslovne usluge, OIB 28714184552</item>
    </izvorni_sadrzaj>
    <derivirana_varijabla naziv="DomainObject.Predmet.ProtuStrankaListNazivFormatedOIB_1">
      <item>IDRO društvo s ograničenom odgovornošću za poslovne usluge, OIB 28714184552</item>
    </derivirana_varijabla>
  </DomainObject.Predmet.ProtuStrankaListNazivFormatedOIB>
  <DomainObject.Predmet.OstaliListFormated>
    <izvorni_sadrzaj>
      <item>Dražen Špinderk punomoćnik sudionika u postupku IDRO društvo s ograničenom odgovornošću za poslovne usluge</item>
    </izvorni_sadrzaj>
    <derivirana_varijabla naziv="DomainObject.Predmet.OstaliListFormated_1">
      <item>Dražen Špinderk punomoćnik sudionika u postupku IDRO društvo s ograničenom odgovornošću za poslovne usluge</item>
    </derivirana_varijabla>
  </DomainObject.Predmet.OstaliListFormated>
  <DomainObject.Predmet.OstaliListFormatedOIB>
    <izvorni_sadrzaj>
      <item>Dražen Špinderk punomoćnik sudionika u postupku IDRO društvo s ograničenom odgovornošću za poslovne usluge</item>
    </izvorni_sadrzaj>
    <derivirana_varijabla naziv="DomainObject.Predmet.OstaliListFormatedOIB_1">
      <item>Dražen Špinderk punomoćnik sudionika u postupku IDRO društvo s ograničenom odgovornošću za poslovne usluge</item>
    </derivirana_varijabla>
  </DomainObject.Predmet.OstaliListFormatedOIB>
  <DomainObject.Predmet.OstaliListFormatedWithAdress>
    <izvorni_sadrzaj>
      <item>Dražen Špinderk, Polačišće 11, 23000 Zadar punomoćnik sudionika u postupku IDRO društvo s ograničenom odgovornošću za poslovne usluge</item>
    </izvorni_sadrzaj>
    <derivirana_varijabla naziv="DomainObject.Predmet.OstaliListFormatedWithAdress_1">
      <item>Dražen Špinderk, Polačišće 11, 23000 Zadar punomoćnik sudionika u postupku IDRO društvo s ograničenom odgovornošću za poslovne usluge</item>
    </derivirana_varijabla>
  </DomainObject.Predmet.OstaliListFormatedWithAdress>
  <DomainObject.Predmet.OstaliListFormatedWithAdressOIB>
    <izvorni_sadrzaj>
      <item>Dražen Špinderk, Polačišće 11, 23000 Zadar punomoćnik sudionika u postupku IDRO društvo s ograničenom odgovornošću za poslovne usluge</item>
    </izvorni_sadrzaj>
    <derivirana_varijabla naziv="DomainObject.Predmet.OstaliListFormatedWithAdressOIB_1">
      <item>Dražen Špinderk, Polačišće 11, 23000 Zadar punomoćnik sudionika u postupku IDRO društvo s ograničenom odgovornošću za poslovne usluge</item>
    </derivirana_varijabla>
  </DomainObject.Predmet.OstaliListFormatedWithAdressOIB>
  <DomainObject.Predmet.OstaliListNazivFormated>
    <izvorni_sadrzaj>
      <item>Dražen Špinderk</item>
    </izvorni_sadrzaj>
    <derivirana_varijabla naziv="DomainObject.Predmet.OstaliListNazivFormated_1">
      <item>Dražen Špinderk</item>
    </derivirana_varijabla>
  </DomainObject.Predmet.OstaliListNazivFormated>
  <DomainObject.Predmet.OstaliListNazivFormatedOIB>
    <izvorni_sadrzaj>
      <item>Dražen Špinderk</item>
    </izvorni_sadrzaj>
    <derivirana_varijabla naziv="DomainObject.Predmet.OstaliListNazivFormatedOIB_1">
      <item>Dražen Špinderk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IDRO društvo s ograničenom odgovornošću za poslovne usluge</izvorni_sadrzaj>
    <derivirana_varijabla naziv="DomainObject.Predmet.ProtustrankaIDrugi_1">IDRO društvo s ograničenom odgovornošću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IDRO društvo s ograničenom odgovornošću za poslovne usluge, OIB 28714184552, Polačišće 11, 23000 Zadar</izvorni_sadrzaj>
    <derivirana_varijabla naziv="DomainObject.Predmet.ProtustrankaIDrugiAdressOIB_1">IDRO društvo s ograničenom odgovornošću za poslovne usluge, OIB 28714184552, Polačišće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IDRO društvo s ograničenom odgovornošću za poslovne usluge</item>
      <item>Financijska agencija</item>
      <item>Dražen Špinderk</item>
    </izvorni_sadrzaj>
    <derivirana_varijabla naziv="DomainObject.Predmet.SudioniciListNaziv_1">
      <item>IDRO društvo s ograničenom odgovornošću za poslovne usluge</item>
      <item>Financijska agencija</item>
      <item>Dražen Špinderk</item>
    </derivirana_varijabla>
  </DomainObject.Predmet.SudioniciListNaziv>
  <DomainObject.Predmet.SudioniciListAdressOIB>
    <izvorni_sadrzaj>
      <item>IDRO društvo s ograničenom odgovornošću za poslovne usluge, OIB 28714184552, Polačišće 11,23000 Zadar</item>
      <item>Financijska agencija, OIB 85821130368, Ivana Danila 4,23000 Zadar</item>
      <item>Dražen Špinderk, Polačišće 11,23000 Zadar</item>
    </izvorni_sadrzaj>
    <derivirana_varijabla naziv="DomainObject.Predmet.SudioniciListAdressOIB_1">
      <item>IDRO društvo s ograničenom odgovornošću za poslovne usluge, OIB 28714184552, Polačišće 11,23000 Zadar</item>
      <item>Financijska agencija, OIB 85821130368, Ivana Danila 4,23000 Zadar</item>
      <item>Dražen Špinderk, Polačišće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28714184552</item>
      <item>, OIB 85821130368</item>
      <item>, OIB null</item>
    </izvorni_sadrzaj>
    <derivirana_varijabla naziv="DomainObject.Predmet.SudioniciListNazivOIB_1">
      <item>, OIB 28714184552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E4A3A-8E67-4533-80EE-E8618A87CA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901</properties:Characters>
  <properties:Lines>36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2018-09-17T11:04:00Z</dcterms:created>
  <dc:creator>Administrator</dc:creator>
  <cp:lastModifiedBy>Merlina Klišmanić</cp:lastModifiedBy>
  <cp:lastPrinted>2017-03-22T13:31:00Z</cp:lastPrinted>
  <dcterms:modified xmlns:xsi="http://www.w3.org/2001/XMLSchema-instance" xsi:type="dcterms:W3CDTF">2018-09-17T11:20:00Z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(St-848-16 Matas - izvješće + prijetnja - dužnik 17.9.2018.docx)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