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4636" w14:paraId="e5f4636" w:rsidRDefault="00B06583" w:rsidP="00910611" w:rsidR="00B065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583" w:rsidP="00910611" w:rsidR="00B06583">
      <w:r>
        <w:rPr>
          <w:rFonts w:eastAsia="MS Mincho"/>
        </w:rPr>
        <w:t>REPUBLIKA HRVATSKA</w:t>
      </w:r>
    </w:p>
    <w:p w:rsidRDefault="00B06583" w:rsidP="00910611" w:rsidR="00B06583">
      <w:r>
        <w:rPr>
          <w:rFonts w:eastAsia="MS Mincho"/>
        </w:rPr>
        <w:t>TRGOVAČKI SUD U RIJECI</w:t>
      </w:r>
    </w:p>
    <w:p w:rsidRDefault="00B06583" w:rsidR="00B065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06583" w:rsidP="00910611" w:rsidR="00B0658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454AF4">
        <w:t>260</w:t>
      </w:r>
      <w:r w:rsidR="00B416A5">
        <w:t>/15, temeljem odredbe čl.430. Stečajnog zakona (NN 71/15), dana</w:t>
      </w:r>
      <w:r w:rsidR="00446F8B">
        <w:t xml:space="preserve"> </w:t>
      </w:r>
      <w:r w:rsidR="00A14867">
        <w:t>23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B2C66" w:rsidR="00F15180">
      <w:pPr>
        <w:numPr>
          <w:ilvl w:val="0"/>
          <w:numId w:val="11"/>
        </w:numPr>
        <w:jc w:val="both"/>
        <w:rPr>
          <w:b/>
          <w:bCs/>
        </w:rPr>
      </w:pPr>
      <w:r w:rsidRPr="00E52902">
        <w:rPr>
          <w:bCs/>
        </w:rPr>
        <w:t xml:space="preserve">Za dužnika </w:t>
      </w:r>
      <w:r w:rsidR="00454AF4">
        <w:rPr>
          <w:b/>
          <w:bCs/>
        </w:rPr>
        <w:t>ACER društvo s ograničenom odgovornošću za računovodstvene poslove, trgovinu i š</w:t>
      </w:r>
      <w:r w:rsidR="00A14867">
        <w:rPr>
          <w:b/>
          <w:bCs/>
        </w:rPr>
        <w:t>u</w:t>
      </w:r>
      <w:r w:rsidR="00454AF4">
        <w:rPr>
          <w:b/>
          <w:bCs/>
        </w:rPr>
        <w:t>marstvo Gerovo, Podplanica 11, OIB 37409507407</w:t>
      </w:r>
    </w:p>
    <w:p w:rsidRDefault="00E52902" w:rsidP="00E52902" w:rsidR="00E52902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>2015. godine iznosi</w:t>
      </w:r>
      <w:r w:rsidR="00F15180">
        <w:t xml:space="preserve"> </w:t>
      </w:r>
      <w:r w:rsidR="00454AF4">
        <w:rPr>
          <w:b/>
        </w:rPr>
        <w:t xml:space="preserve">44.210,13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14867">
        <w:t>23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14867">
        <w:rPr>
          <w:sz w:val="20"/>
          <w:szCs w:val="20"/>
        </w:rPr>
        <w:t>23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5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</w:t>
    </w:r>
    <w:r w:rsidR="0072560C">
      <w:t>60</w:t>
    </w:r>
    <w:r w:rsidR="007A6E95">
      <w:t>/15-</w:t>
    </w:r>
    <w:r w:rsidR="0072560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4AF4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560C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14867"/>
    <w:rsid w:val="00A24271"/>
    <w:rsid w:val="00A26019"/>
    <w:rsid w:val="00A418A0"/>
    <w:rsid w:val="00A45E8E"/>
    <w:rsid w:val="00A61785"/>
    <w:rsid w:val="00A7404C"/>
    <w:rsid w:val="00A7796C"/>
    <w:rsid w:val="00A8114B"/>
    <w:rsid w:val="00A875FE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06583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0701B"/>
    <w:rsid w:val="00D11111"/>
    <w:rsid w:val="00D20ECA"/>
    <w:rsid w:val="00D26773"/>
    <w:rsid w:val="00D27294"/>
    <w:rsid w:val="00D30220"/>
    <w:rsid w:val="00D35106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7C9F"/>
    <w:rsid w:val="00E52103"/>
    <w:rsid w:val="00E52902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5180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5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5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5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5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5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5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5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5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St-260/2015</izvorni_sadrzaj>
    <derivirana_varijabla naziv="DomainObject.Predmet.OznakaBroj_1">St-260/2015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ACER d.o.o.  Gerovo</izvorni_sadrzaj>
    <derivirana_varijabla naziv="DomainObject.Predmet.ProtustrankaFormated_1">  ACER d.o.o.  Gerovo</derivirana_varijabla>
  </DomainObject.Predmet.ProtustrankaFormated>
  <DomainObject.Predmet.ProtustrankaFormatedOIB>
    <izvorni_sadrzaj>  ACER d.o.o.  Gerovo, OIB 37409507407</izvorni_sadrzaj>
    <derivirana_varijabla naziv="DomainObject.Predmet.ProtustrankaFormatedOIB_1">  ACER d.o.o.  Gerovo, OIB 37409507407</derivirana_varijabla>
  </DomainObject.Predmet.ProtustrankaFormatedOIB>
  <DomainObject.Predmet.ProtustrankaFormatedWithAdress>
    <izvorni_sadrzaj> ACER d.o.o.  Gerovo, Podplanica 11, 51304 Gerovo</izvorni_sadrzaj>
    <derivirana_varijabla naziv="DomainObject.Predmet.ProtustrankaFormatedWithAdress_1"> ACER d.o.o.  Gerovo, Podplanica 11, 51304 Gerovo</derivirana_varijabla>
  </DomainObject.Predmet.ProtustrankaFormatedWithAdress>
  <DomainObject.Predmet.ProtustrankaFormatedWithAdressOIB>
    <izvorni_sadrzaj> ACER d.o.o.  Gerovo, OIB 37409507407, Podplanica 11, 51304 Gerovo</izvorni_sadrzaj>
    <derivirana_varijabla naziv="DomainObject.Predmet.ProtustrankaFormatedWithAdressOIB_1"> ACER d.o.o.  Gerovo, OIB 37409507407, Podplanica 11, 51304 Gerovo</derivirana_varijabla>
  </DomainObject.Predmet.ProtustrankaFormatedWithAdressOIB>
  <DomainObject.Predmet.ProtustrankaWithAdress>
    <izvorni_sadrzaj>ACER d.o.o.  Gerovo Podplanica 11, 51304 Gerovo</izvorni_sadrzaj>
    <derivirana_varijabla naziv="DomainObject.Predmet.ProtustrankaWithAdress_1">ACER d.o.o.  Gerovo Podplanica 11, 51304 Gerovo</derivirana_varijabla>
  </DomainObject.Predmet.ProtustrankaWithAdress>
  <DomainObject.Predmet.ProtustrankaWithAdressOIB>
    <izvorni_sadrzaj>ACER d.o.o.  Gerovo, OIB 37409507407, Podplanica 11, 51304 Gerovo</izvorni_sadrzaj>
    <derivirana_varijabla naziv="DomainObject.Predmet.ProtustrankaWithAdressOIB_1">ACER d.o.o.  Gerovo, OIB 37409507407, Podplanica 11, 51304 Gerovo</derivirana_varijabla>
  </DomainObject.Predmet.ProtustrankaWithAdressOIB>
  <DomainObject.Predmet.ProtustrankaNazivFormated>
    <izvorni_sadrzaj>ACER d.o.o.  Gerovo</izvorni_sadrzaj>
    <derivirana_varijabla naziv="DomainObject.Predmet.ProtustrankaNazivFormated_1">ACER d.o.o.  Gerovo</derivirana_varijabla>
  </DomainObject.Predmet.ProtustrankaNazivFormated>
  <DomainObject.Predmet.ProtustrankaNazivFormatedOIB>
    <izvorni_sadrzaj>ACER d.o.o.  Gerovo, OIB 37409507407</izvorni_sadrzaj>
    <derivirana_varijabla naziv="DomainObject.Predmet.ProtustrankaNazivFormatedOIB_1">ACER d.o.o.  Gerovo, OIB 37409507407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ACER d.o.o.  Gerovo</item>
    </izvorni_sadrzaj>
    <derivirana_varijabla naziv="DomainObject.Predmet.ProtuStrankaListFormated_1">
      <item>ACER d.o.o.  Gerovo</item>
    </derivirana_varijabla>
  </DomainObject.Predmet.ProtuStrankaListFormated>
  <DomainObject.Predmet.ProtuStrankaListFormatedOIB>
    <izvorni_sadrzaj>
      <item>ACER d.o.o.  Gerovo, OIB 37409507407</item>
    </izvorni_sadrzaj>
    <derivirana_varijabla naziv="DomainObject.Predmet.ProtuStrankaListFormatedOIB_1">
      <item>ACER d.o.o.  Gerovo, OIB 37409507407</item>
    </derivirana_varijabla>
  </DomainObject.Predmet.ProtuStrankaListFormatedOIB>
  <DomainObject.Predmet.ProtuStrankaListFormatedWithAdress>
    <izvorni_sadrzaj>
      <item>ACER d.o.o.  Gerovo, Podplanica 11, 51304 Gerovo</item>
    </izvorni_sadrzaj>
    <derivirana_varijabla naziv="DomainObject.Predmet.ProtuStrankaListFormatedWithAdress_1">
      <item>ACER d.o.o.  Gerovo, Podplanica 11, 51304 Gerovo</item>
    </derivirana_varijabla>
  </DomainObject.Predmet.ProtuStrankaListFormatedWithAdress>
  <DomainObject.Predmet.ProtuStrankaListFormatedWithAdressOIB>
    <izvorni_sadrzaj>
      <item>ACER d.o.o.  Gerovo, OIB 37409507407, Podplanica 11, 51304 Gerovo</item>
    </izvorni_sadrzaj>
    <derivirana_varijabla naziv="DomainObject.Predmet.ProtuStrankaListFormatedWithAdressOIB_1">
      <item>ACER d.o.o.  Gerovo, OIB 37409507407, Podplanica 11, 51304 Gerovo</item>
    </derivirana_varijabla>
  </DomainObject.Predmet.ProtuStrankaListFormatedWithAdressOIB>
  <DomainObject.Predmet.ProtuStrankaListNazivFormated>
    <izvorni_sadrzaj>
      <item>ACER d.o.o.  Gerovo</item>
    </izvorni_sadrzaj>
    <derivirana_varijabla naziv="DomainObject.Predmet.ProtuStrankaListNazivFormated_1">
      <item>ACER d.o.o.  Gerovo</item>
    </derivirana_varijabla>
  </DomainObject.Predmet.ProtuStrankaListNazivFormated>
  <DomainObject.Predmet.ProtuStrankaListNazivFormatedOIB>
    <izvorni_sadrzaj>
      <item>ACER d.o.o.  Gerovo, OIB 37409507407</item>
    </izvorni_sadrzaj>
    <derivirana_varijabla naziv="DomainObject.Predmet.ProtuStrankaListNazivFormatedOIB_1">
      <item>ACER d.o.o.  Gerovo, OIB 37409507407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ACER d.o.o.  Gerovo</izvorni_sadrzaj>
    <derivirana_varijabla naziv="DomainObject.Predmet.ProtustrankaIDrugi_1">ACER d.o.o.  Gerovo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ACER d.o.o.  Gerovo, OIB 37409507407, Podplanica 11, 51304 Gerovo</izvorni_sadrzaj>
    <derivirana_varijabla naziv="DomainObject.Predmet.ProtustrankaIDrugiAdressOIB_1">ACER d.o.o.  Gerovo, OIB 37409507407, Podplanica 11,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ACER d.o.o.  Gerovo</item>
    </izvorni_sadrzaj>
    <derivirana_varijabla naziv="DomainObject.Predmet.SudioniciListNaziv_1">
      <item>FINA  Rijeka</item>
      <item>ACER d.o.o.  Gerovo</item>
    </derivirana_varijabla>
  </DomainObject.Predmet.SudioniciListNaziv>
  <DomainObject.Predmet.SudioniciListAdressOIB>
    <izvorni_sadrzaj>
      <item>FINA  Rijeka, OIB 85821130368, Frana Kurelca 8,51000 Rijeka</item>
      <item>ACER d.o.o.  Gerovo, OIB 37409507407, Podplanica 11,51304 Gerovo</item>
    </izvorni_sadrzaj>
    <derivirana_varijabla naziv="DomainObject.Predmet.SudioniciListAdressOIB_1">
      <item>FINA  Rijeka, OIB 85821130368, Frana Kurelca 8,51000 Rijeka</item>
      <item>ACER d.o.o.  Gerovo, OIB 37409507407, Podplanica 11,51304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37409507407</item>
    </izvorni_sadrzaj>
    <derivirana_varijabla naziv="DomainObject.Predmet.SudioniciListNazivOIB_1">
      <item>, OIB 85821130368</item>
      <item>, OIB 37409507407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2AA4C-C5B5-4093-A5EC-4C9943867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1450</properties:Characters>
  <properties:Lines>60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2015-11-20T14:00:00Z</dcterms:created>
  <dc:creator>ksarlija</dc:creator>
  <cp:lastModifiedBy>Jasna Radulović</cp:lastModifiedBy>
  <cp:lastPrinted>2015-11-20T13:58:00Z</cp:lastPrinted>
  <dcterms:modified xmlns:xsi="http://www.w3.org/2001/XMLSchema-instance" xsi:type="dcterms:W3CDTF">2015-11-23T10:11:00Z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